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35BA8" w:rsidR="00F35BA8">
        <w:tc>
          <w:tcPr>
            <w:tcW w:type="dxa" w:w="2985"/>
            <w:hideMark/>
          </w:tcPr>
          <w:p w:rsidRDefault="00F35BA8" w:rsidR="00F35B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5BA8" w:rsidR="00F35B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F35BA8" w:rsidR="00F35B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F35BA8" w:rsidR="00F35B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ed5b90" w14:paraId="eed5b90" w:rsidRDefault="00F35BA8" w:rsidP="00F35BA8" w:rsidR="00F35BA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35BA8" w:rsidR="00F35BA8">
        <w:trPr>
          <w:jc w:val="right"/>
        </w:trPr>
        <w:tc>
          <w:tcPr>
            <w:tcW w:type="dxa" w:w="4320"/>
            <w:hideMark/>
          </w:tcPr>
          <w:p w:rsidRDefault="00F35BA8" w:rsidR="00F35BA8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Poslovni broj:  6 St-491/2017-12</w:t>
            </w:r>
          </w:p>
        </w:tc>
      </w:tr>
    </w:tbl>
    <w:p w:rsidRDefault="00F35BA8" w:rsidP="00F35BA8" w:rsidR="00F35B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  H R V A T S K A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F35BA8" w:rsidP="00F35BA8" w:rsidR="00F35BA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 E  Š  E  NJ  E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</w:t>
      </w:r>
    </w:p>
    <w:p w:rsidRDefault="00F35BA8" w:rsidP="00F35BA8" w:rsidR="00F35BA8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Varaždinu, po sucu toga suda Hugu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 xml:space="preserve">,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nad predlagateljem-dužnikom MADOO d.o.o. iz </w:t>
      </w:r>
      <w:proofErr w:type="spellStart"/>
      <w:r>
        <w:rPr>
          <w:rFonts w:hAnsi="Times New Roman" w:ascii="Times New Roman"/>
          <w:sz w:val="24"/>
          <w:szCs w:val="24"/>
        </w:rPr>
        <w:t>Trnovca</w:t>
      </w:r>
      <w:proofErr w:type="spellEnd"/>
      <w:r>
        <w:rPr>
          <w:rFonts w:hAnsi="Times New Roman" w:ascii="Times New Roman"/>
          <w:sz w:val="24"/>
          <w:szCs w:val="24"/>
        </w:rPr>
        <w:t>, Gospodarska br. 1, OIB: 49542832310, nakon održanog ročišta radi ispitivanja tražbina od 13. prosinca 2017.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F35BA8" w:rsidP="00F35BA8" w:rsidR="00F35BA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 j e</w:t>
      </w:r>
    </w:p>
    <w:p w:rsidRDefault="00F35BA8" w:rsidP="00F35BA8" w:rsidR="00F35BA8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1) Utvrđuju se slijedeće tražbine :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CIJELOSTI PRIZNATE TRAŽBINE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1366"/>
        <w:jc w:val="center"/>
        <w:tblInd w:type="dxa" w:w="310"/>
        <w:tblLook w:val="04A0" w:noVBand="1" w:noHBand="0" w:lastColumn="0" w:firstColumn="1" w:lastRow="0" w:firstRow="1"/>
      </w:tblPr>
      <w:tblGrid>
        <w:gridCol w:w="556"/>
        <w:gridCol w:w="1521"/>
        <w:gridCol w:w="1292"/>
        <w:gridCol w:w="1306"/>
        <w:gridCol w:w="1154"/>
        <w:gridCol w:w="1275"/>
        <w:gridCol w:w="918"/>
        <w:gridCol w:w="1154"/>
        <w:gridCol w:w="1041"/>
        <w:gridCol w:w="1149"/>
      </w:tblGrid>
      <w:tr w:rsidTr="00F35BA8" w:rsidR="00F35BA8">
        <w:trPr>
          <w:trHeight w:val="960"/>
          <w:jc w:val="center"/>
        </w:trPr>
        <w:tc>
          <w:tcPr>
            <w:tcW w:type="dxa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ind w:left="-46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ind w:hanging="49" w:left="4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10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dxa" w:w="1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AGM društvo s ograničenom odgovornošću za izdavaštvo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37620818018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Mihanovićeva 28,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13,20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13,20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ALGORITAM društvo s ograničenom odgovornošću za vanjsku i unutarnju trgovinu inozemnom literaturom, informatiku i nakladništvo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11544939570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Harambašićeva 19,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7.538,74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7.538,74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ALLIANZ ZAGREB dioničko društvo za </w:t>
            </w:r>
            <w:r>
              <w:rPr>
                <w:sz w:val="16"/>
                <w:szCs w:val="16"/>
              </w:rPr>
              <w:lastRenderedPageBreak/>
              <w:t>osiguranje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23759810849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Heinzelova</w:t>
            </w:r>
            <w:proofErr w:type="spellEnd"/>
            <w:r>
              <w:rPr>
                <w:sz w:val="16"/>
                <w:szCs w:val="16"/>
              </w:rPr>
              <w:t xml:space="preserve"> 70, </w:t>
            </w:r>
            <w:r>
              <w:rPr>
                <w:sz w:val="16"/>
                <w:szCs w:val="16"/>
              </w:rPr>
              <w:lastRenderedPageBreak/>
              <w:t>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205,20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205,20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Art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book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concept</w:t>
            </w:r>
            <w:proofErr w:type="spellEnd"/>
            <w:r>
              <w:rPr>
                <w:sz w:val="16"/>
                <w:szCs w:val="16"/>
              </w:rPr>
              <w:t xml:space="preserve"> d.o.o. za izdavačku djelatnost i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54214803955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Milana Šenoe 18 O,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2.616,02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2.616,02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 CENTAR VOLARIĆ d. o. o. za trgovinu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22170409992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Trampov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breg</w:t>
            </w:r>
            <w:proofErr w:type="spellEnd"/>
            <w:r>
              <w:rPr>
                <w:sz w:val="16"/>
                <w:szCs w:val="16"/>
              </w:rPr>
              <w:t xml:space="preserve"> 64, 51216 </w:t>
            </w:r>
            <w:proofErr w:type="spellStart"/>
            <w:r>
              <w:rPr>
                <w:sz w:val="16"/>
                <w:szCs w:val="16"/>
              </w:rPr>
              <w:t>Viškovo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2.058,00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2.058,00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BEGEN, društvo s ograničenom odgovornošću za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64151646889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Milana Šenoe 18/0,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61,74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61,74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5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BIROOPREMA društvo s ograničenom odgovornošću za trgovinu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72699018792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Milutina Barača 7,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354,75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354,75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CASTROPOLA društvo s ograničenom odgovornošću za promidžbu, izdavaštvo i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11635881659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Giardini</w:t>
            </w:r>
            <w:proofErr w:type="spellEnd"/>
            <w:r>
              <w:rPr>
                <w:sz w:val="16"/>
                <w:szCs w:val="16"/>
              </w:rPr>
              <w:t xml:space="preserve"> 2, 52100 Pula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26187994862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Vatroslava Jagića 33,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26.919,55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26.919,55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DESIGN I SITOTISAK STRAŽA  d.o.o. za izdavačku i tiskarsku djelatnost i trgovinu u stečaju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55902358694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Savska cesta 40,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2.836,30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2.836,30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 WAGNER društvo s ograničenom odgovornošću za proizvodnju i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88833877214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Radnička cesta37B,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7.336,44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7.336,44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7.336,44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MATEO DUŠEVIĆ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25237499988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TURNIĆ 14,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16.000,00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ZDRAVKO DUŠEVIĆ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75589547843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TURNIĆ 14,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12.631.374,40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12.631.374,40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DVOSTRUKA DUGA društvo s ograničenom odgovornošću za poslovne usluge, trgovinu i </w:t>
            </w:r>
            <w:r>
              <w:rPr>
                <w:sz w:val="16"/>
                <w:szCs w:val="16"/>
              </w:rPr>
              <w:lastRenderedPageBreak/>
              <w:t>nakladništvo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62839168573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Vladimira Nazora 56, 40000 </w:t>
            </w:r>
            <w:proofErr w:type="spellStart"/>
            <w:r>
              <w:rPr>
                <w:sz w:val="16"/>
                <w:szCs w:val="16"/>
              </w:rPr>
              <w:t>Mihovljan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307,34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307,34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ENERGO d. o. o. za proizvodnju i distribuciju toplinske energije i plina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99393766301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Dolac 14,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6.372,48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6.372,48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EOS MATRIX d.o.o. za poslovne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76674680107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Horvatova 82,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13.137,43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13.137,43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ERSTE CARD CLUB društvo s ograničenom odgovornošću za financijsko posredovanje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85941596441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Ulica Frana </w:t>
            </w:r>
            <w:proofErr w:type="spellStart"/>
            <w:r>
              <w:rPr>
                <w:sz w:val="16"/>
                <w:szCs w:val="16"/>
              </w:rPr>
              <w:t>Folnegovića</w:t>
            </w:r>
            <w:proofErr w:type="spellEnd"/>
            <w:r>
              <w:rPr>
                <w:sz w:val="16"/>
                <w:szCs w:val="16"/>
              </w:rPr>
              <w:t xml:space="preserve"> 6,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32.336,44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32.336,44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65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EXTRADE društvo s ograničenom odgovornošću za trgovinu, nakladništvo i turistička agencija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69015643126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Frlani</w:t>
            </w:r>
            <w:proofErr w:type="spellEnd"/>
            <w:r>
              <w:rPr>
                <w:sz w:val="16"/>
                <w:szCs w:val="16"/>
              </w:rPr>
              <w:t xml:space="preserve"> 36, 51215 Kastav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632,96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632,96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Financijska agencija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85821130368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1.560,50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4.019,36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4.019,36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FORUM, društvo s ograničenom odgovornošću za izdavačku djelatnost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33127072619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Industrijska zona IK, 23000 Murvica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87,83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87,83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GOPAL društvo s ograničenom odgovornošću za trgovinu, uvoz-izvoz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74587173715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Palinovečka</w:t>
            </w:r>
            <w:proofErr w:type="spellEnd"/>
            <w:r>
              <w:rPr>
                <w:sz w:val="16"/>
                <w:szCs w:val="16"/>
              </w:rPr>
              <w:t xml:space="preserve"> 43,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847,98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847,98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GRAD RIJEKA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54382731928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Korzo 16,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184.573,18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226.041,30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226.041,30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63073332379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1.651,57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1.651,57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HEP ELEKTRA d.o.o. za opskrbu električnom energijom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43965974818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2.154,45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2.076,82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2.076,82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HP - Hrvatska pošta d.d.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87311810356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Jurišićeva</w:t>
            </w:r>
            <w:proofErr w:type="spellEnd"/>
            <w:r>
              <w:rPr>
                <w:sz w:val="16"/>
                <w:szCs w:val="16"/>
              </w:rPr>
              <w:t xml:space="preserve"> 13,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8.121,36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9.266,30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9.266,30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Hrvatska radiotelevizija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68419124305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Prisavlje 3,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4.721,15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4.721,15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Hrvatski Telekom d.d.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81793146560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17.675,40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17.675,40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HRVATSKA UDRUGA KOLEKCIONARA PREDMETA KULTURNE BAŠTINE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52673663214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CIOTTINA 17B,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714,28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714,28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HRVATSKA UDRUGA NAKLADNIKA I KOLEKCIONARA ANTIKVITETA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39215746281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228d,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30,34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30,34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HRVATSKI ZAVOD ZA ZAPOŠLJAVANJE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91547293790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Radnička Cesta 1,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51.117,85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51.117,85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IHC </w:t>
            </w:r>
            <w:proofErr w:type="spellStart"/>
            <w:r>
              <w:rPr>
                <w:sz w:val="16"/>
                <w:szCs w:val="16"/>
              </w:rPr>
              <w:t>Engineering</w:t>
            </w:r>
            <w:proofErr w:type="spellEnd"/>
            <w:r>
              <w:rPr>
                <w:sz w:val="16"/>
                <w:szCs w:val="16"/>
              </w:rPr>
              <w:t xml:space="preserve"> Croatia društvo s ograničenom odgovornošću za inženjering i projektiranje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98023038178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Milutina Barača 7,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141.649,98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141.649,98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INKASO.HR</w:t>
            </w:r>
            <w:proofErr w:type="spellEnd"/>
            <w:r>
              <w:rPr>
                <w:sz w:val="16"/>
                <w:szCs w:val="16"/>
              </w:rPr>
              <w:t xml:space="preserve"> d.o.o. za naplatu potraživanja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82925459345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L. </w:t>
            </w:r>
            <w:proofErr w:type="spellStart"/>
            <w:r>
              <w:rPr>
                <w:sz w:val="16"/>
                <w:szCs w:val="16"/>
              </w:rPr>
              <w:t>Jagera</w:t>
            </w:r>
            <w:proofErr w:type="spellEnd"/>
            <w:r>
              <w:rPr>
                <w:sz w:val="16"/>
                <w:szCs w:val="16"/>
              </w:rPr>
              <w:t xml:space="preserve"> 5,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1.368,75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1.368,75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INOVINE dioničko društvo za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85031837779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Draškovićeva</w:t>
            </w:r>
            <w:proofErr w:type="spellEnd"/>
            <w:r>
              <w:rPr>
                <w:sz w:val="16"/>
                <w:szCs w:val="16"/>
              </w:rPr>
              <w:t xml:space="preserve"> 27,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JADRANSKO OSIGURANJE dioničko društvo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94472454976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Listopadska 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2.490,04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2.490,04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2.490,04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JAVNI BILJEŽNIK SANJA BARBARIĆ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92033920274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BRUNE BUŠIĆA 8,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1.519,80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1.519,80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KIREY društvo s ograničenom odgovornošću za trgovinu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26908143332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Strossmayerova 16,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12.610,27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12.610,27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51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Komunalno društvo ČISTOĆA d. o. o. za održavanje čistoće i </w:t>
            </w:r>
            <w:proofErr w:type="spellStart"/>
            <w:r>
              <w:rPr>
                <w:sz w:val="16"/>
                <w:szCs w:val="16"/>
              </w:rPr>
              <w:t>godpodarenje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otpadom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06531901714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Dolac 14,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12.338,07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12.338,07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80805858278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Dolac 14,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4.669,88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4.669,88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EMIL KRŠOVNIK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60830245298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ZATKA 39, 51414 VEPRINAC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11.981.933,18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11.981.933,18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LEO - COMMERCE nakladničko, turističko, trgovačko, izvozno - uvozno društvo s ograničenom odgovornošću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77979889506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Dobriše</w:t>
            </w:r>
            <w:proofErr w:type="spellEnd"/>
            <w:r>
              <w:rPr>
                <w:sz w:val="16"/>
                <w:szCs w:val="16"/>
              </w:rPr>
              <w:t xml:space="preserve"> Cesarića 32,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930,78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930,78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LUDENS, društvo s ograničenom odgovornošću za nakladničku djelatnost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23393619060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B.Bušića</w:t>
            </w:r>
            <w:proofErr w:type="spellEnd"/>
            <w:r>
              <w:rPr>
                <w:sz w:val="16"/>
                <w:szCs w:val="16"/>
              </w:rPr>
              <w:t xml:space="preserve"> 14,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132,24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132,24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LUNIK, trgovina i usluge, društvo s ograničenom odgovornošću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39896978807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Vitasovićeva</w:t>
            </w:r>
            <w:proofErr w:type="spellEnd"/>
            <w:r>
              <w:rPr>
                <w:sz w:val="16"/>
                <w:szCs w:val="16"/>
              </w:rPr>
              <w:t xml:space="preserve"> poljana 11,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6.811,00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6.811,00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MAJA - PAPIRUS trgovina i zastupanje, d. o. o.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68174742882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Put </w:t>
            </w:r>
            <w:proofErr w:type="spellStart"/>
            <w:r>
              <w:rPr>
                <w:sz w:val="16"/>
                <w:szCs w:val="16"/>
              </w:rPr>
              <w:t>Škrilan</w:t>
            </w:r>
            <w:proofErr w:type="spellEnd"/>
            <w:r>
              <w:rPr>
                <w:sz w:val="16"/>
                <w:szCs w:val="16"/>
              </w:rPr>
              <w:t xml:space="preserve"> 2, 51219 Čavle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1.070,05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1.070,05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METRONET TELEKOMUNIKACIJE d.d. za telekomunikacijske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23269006802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269d,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1.713,74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1.713,74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MINISTARSTVO FINANCIJA - POREZNA UPRAVA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Boškovićeva 5,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549.031,95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608.333,62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608.333,62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MODRULJ d.o.o. za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90113051131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Braće </w:t>
            </w:r>
            <w:proofErr w:type="spellStart"/>
            <w:r>
              <w:rPr>
                <w:sz w:val="16"/>
                <w:szCs w:val="16"/>
              </w:rPr>
              <w:t>Domanny</w:t>
            </w:r>
            <w:proofErr w:type="spellEnd"/>
            <w:r>
              <w:rPr>
                <w:sz w:val="16"/>
                <w:szCs w:val="16"/>
              </w:rPr>
              <w:t xml:space="preserve"> 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890,97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890,97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NAKLADA LJEVAK, društvo s ograničenom odgovornošću za nakladničku djelatnost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80364394364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Kopačevski</w:t>
            </w:r>
            <w:proofErr w:type="spellEnd"/>
            <w:r>
              <w:rPr>
                <w:sz w:val="16"/>
                <w:szCs w:val="16"/>
              </w:rPr>
              <w:t xml:space="preserve"> put 1c,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818,89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818,89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NAKLADA PRIJATELJI d.o.o. za trgovinu i izdavaštvo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21402185275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Kopernikova</w:t>
            </w:r>
            <w:proofErr w:type="spellEnd"/>
            <w:r>
              <w:rPr>
                <w:sz w:val="16"/>
                <w:szCs w:val="16"/>
              </w:rPr>
              <w:t xml:space="preserve"> 1,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9.179,00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9.179,00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NAKLADA ULIKS trgovina i izdavačka djelatnost d. o. o.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18705563551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Čavalsko</w:t>
            </w:r>
            <w:proofErr w:type="spellEnd"/>
            <w:r>
              <w:rPr>
                <w:sz w:val="16"/>
                <w:szCs w:val="16"/>
              </w:rPr>
              <w:t xml:space="preserve"> 17,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1.815,88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1.815,88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NAKLADA VEBLE društvo s ograničenom odgovornošću za izdavačku djelatnost i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70428822356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Kraljevićeva 5,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51,19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51,19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NOVA ARKA društvo s ograničenom odgovornošću za trgovinu i intelektualne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01768527874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Tkalčićeva</w:t>
            </w:r>
            <w:proofErr w:type="spellEnd"/>
            <w:r>
              <w:rPr>
                <w:sz w:val="16"/>
                <w:szCs w:val="16"/>
              </w:rPr>
              <w:t xml:space="preserve"> 44,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80,66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80,66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Odvjetničko društvo MATIĆ, FELDMAN &amp; HERMAN j.t.d.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77585624093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Klaićeva</w:t>
            </w:r>
            <w:proofErr w:type="spellEnd"/>
            <w:r>
              <w:rPr>
                <w:sz w:val="16"/>
                <w:szCs w:val="16"/>
              </w:rPr>
              <w:t xml:space="preserve"> 24,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27.000,00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ODVJETNIK DAMIR JURKOVIĆ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60636106180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MOŠE ALBAHARIJA 21,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28.437,50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31.803,16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31.803,16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OLICOMP društvo s ograničenom odgovornošću za trgovinu i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83937636863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Mate Sušnja 10,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1.286,63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1.286,63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DAMIR PAVIČIĆ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46425333981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RUĐERA BOŠKOVIĆA 40, 35000 SLAVONSKI BROD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PBZ CARD društvo s ograničenom odgovornošću za poslovanje kreditnim karticama, putnička agencija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28495895537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Radnička cesta 44,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9.981,72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9.981,72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PČELAR VEDRAN BORKOVIĆ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99467957783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TRIPALOV VOĆNJAK 2, 21230 SINJ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3.600,00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PLANETOPIJA d.o.o. za izdavaštvo i </w:t>
            </w:r>
            <w:r>
              <w:rPr>
                <w:sz w:val="16"/>
                <w:szCs w:val="16"/>
              </w:rPr>
              <w:lastRenderedPageBreak/>
              <w:t>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38972231293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Ilica 70, 10000 </w:t>
            </w:r>
            <w:r>
              <w:rPr>
                <w:sz w:val="16"/>
                <w:szCs w:val="16"/>
              </w:rPr>
              <w:lastRenderedPageBreak/>
              <w:t>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170,40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170,40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PORSCHE LEASING društvo s ograničenom odgovornošću za </w:t>
            </w:r>
            <w:proofErr w:type="spellStart"/>
            <w:r>
              <w:rPr>
                <w:sz w:val="16"/>
                <w:szCs w:val="16"/>
              </w:rPr>
              <w:t>leasing</w:t>
            </w:r>
            <w:proofErr w:type="spellEnd"/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90275854576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Velimira </w:t>
            </w:r>
            <w:proofErr w:type="spellStart"/>
            <w:r>
              <w:rPr>
                <w:sz w:val="16"/>
                <w:szCs w:val="16"/>
              </w:rPr>
              <w:t>Škorpika</w:t>
            </w:r>
            <w:proofErr w:type="spellEnd"/>
            <w:r>
              <w:rPr>
                <w:sz w:val="16"/>
                <w:szCs w:val="16"/>
              </w:rPr>
              <w:t xml:space="preserve"> 21,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787,13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787,13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PROCEDO društvo s ograničenom odgovornošću za knjigovodstvo i računovodstvo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33136042987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Đure </w:t>
            </w:r>
            <w:proofErr w:type="spellStart"/>
            <w:r>
              <w:rPr>
                <w:sz w:val="16"/>
                <w:szCs w:val="16"/>
              </w:rPr>
              <w:t>Šporera</w:t>
            </w:r>
            <w:proofErr w:type="spellEnd"/>
            <w:r>
              <w:rPr>
                <w:sz w:val="16"/>
                <w:szCs w:val="16"/>
              </w:rPr>
              <w:t xml:space="preserve"> 8,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1.250,00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Raiffeisenbank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Austria</w:t>
            </w:r>
            <w:proofErr w:type="spellEnd"/>
            <w:r>
              <w:rPr>
                <w:sz w:val="16"/>
                <w:szCs w:val="16"/>
              </w:rPr>
              <w:t xml:space="preserve"> d.d.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53056966535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Magazinska cesta 69,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SELCO društvo s ograničenom odgovornošću za trgovinu, građenje i zastupanje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79506059204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Put u </w:t>
            </w:r>
            <w:proofErr w:type="spellStart"/>
            <w:r>
              <w:rPr>
                <w:sz w:val="16"/>
                <w:szCs w:val="16"/>
              </w:rPr>
              <w:t>Bregi</w:t>
            </w:r>
            <w:proofErr w:type="spellEnd"/>
            <w:r>
              <w:rPr>
                <w:sz w:val="16"/>
                <w:szCs w:val="16"/>
              </w:rPr>
              <w:t xml:space="preserve"> 2, 51410 Opatija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2.187,50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2.187,50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SELMAN d.o.o. za izdavačku i tiskarsku djelatnost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99381963815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Milke Trnine 26III,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7.641,91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7.641,91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SLOBODNA DALMACIJA izdavačka i tiskarska djelatnost, dioničko društvo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35075764438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Hrvatske Mornarice 4, 21000 Split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312,50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312,50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SLOBODNA DALMACIJA PRINT d.o.o. za tiskarske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84672933238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Dugopoljska</w:t>
            </w:r>
            <w:proofErr w:type="spellEnd"/>
            <w:r>
              <w:rPr>
                <w:sz w:val="16"/>
                <w:szCs w:val="16"/>
              </w:rPr>
              <w:t xml:space="preserve"> 11, 21204 </w:t>
            </w:r>
            <w:proofErr w:type="spellStart"/>
            <w:r>
              <w:rPr>
                <w:sz w:val="16"/>
                <w:szCs w:val="16"/>
              </w:rPr>
              <w:t>Dugopolje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10.512,25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10.512,25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ST. S. CENTAROPREMA upravljanje i održavanje stambenih zgrada društvo s ograničenom odgovornošću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64813555114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Lošinjska 16,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48.671,41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48.671,41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STANEK društvo s ograničenom odgovornošću za trgovinu na veliko i malo i izdavaštvo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76706875460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Marofska</w:t>
            </w:r>
            <w:proofErr w:type="spellEnd"/>
            <w:r>
              <w:rPr>
                <w:sz w:val="16"/>
                <w:szCs w:val="16"/>
              </w:rPr>
              <w:t xml:space="preserve"> 45, 42000 </w:t>
            </w:r>
            <w:proofErr w:type="spellStart"/>
            <w:r>
              <w:rPr>
                <w:sz w:val="16"/>
                <w:szCs w:val="16"/>
              </w:rPr>
              <w:t>Kućan</w:t>
            </w:r>
            <w:proofErr w:type="spellEnd"/>
            <w:r>
              <w:rPr>
                <w:sz w:val="16"/>
                <w:szCs w:val="16"/>
              </w:rPr>
              <w:t xml:space="preserve"> Marof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SVEA EKONOMI društvo s ograničenom odgovornošću za savjetovanje i </w:t>
            </w:r>
            <w:r>
              <w:rPr>
                <w:sz w:val="16"/>
                <w:szCs w:val="16"/>
              </w:rPr>
              <w:lastRenderedPageBreak/>
              <w:t>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17863542417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Damira Tomljanovića Gavrana 11,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10.016,99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10.016,99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ŠARENI DUĆAN, </w:t>
            </w:r>
            <w:proofErr w:type="spellStart"/>
            <w:r>
              <w:rPr>
                <w:sz w:val="16"/>
                <w:szCs w:val="16"/>
              </w:rPr>
              <w:t>vl</w:t>
            </w:r>
            <w:proofErr w:type="spellEnd"/>
            <w:r>
              <w:rPr>
                <w:sz w:val="16"/>
                <w:szCs w:val="16"/>
              </w:rPr>
              <w:t>. SAŠA HUSNJAK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02161948024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 STARČEVIĆA 2A, 48000 KOPRIVNICA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244,40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244,40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ŠKORPION trgovina na veliko i malo, vanjska trgovina, usluge posredništva i komisioni poslovi d.o.o.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18282736949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Babonićeva</w:t>
            </w:r>
            <w:proofErr w:type="spellEnd"/>
            <w:r>
              <w:rPr>
                <w:sz w:val="16"/>
                <w:szCs w:val="16"/>
              </w:rPr>
              <w:t xml:space="preserve"> 44,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VIPnet</w:t>
            </w:r>
            <w:proofErr w:type="spellEnd"/>
            <w:r>
              <w:rPr>
                <w:sz w:val="16"/>
                <w:szCs w:val="16"/>
              </w:rPr>
              <w:t>, društvo s ograničenom odgovornošću za usluge javnih telekomunikacija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29524210204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Vrtni put 1,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192,61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192,61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VLAK VIŠKOVO društvo s ograničenom odgovornošću za proizvodnju i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78425103809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Dovičići</w:t>
            </w:r>
            <w:proofErr w:type="spellEnd"/>
            <w:r>
              <w:rPr>
                <w:sz w:val="16"/>
                <w:szCs w:val="16"/>
              </w:rPr>
              <w:t xml:space="preserve"> 23a, 51216 </w:t>
            </w:r>
            <w:proofErr w:type="spellStart"/>
            <w:r>
              <w:rPr>
                <w:sz w:val="16"/>
                <w:szCs w:val="16"/>
              </w:rPr>
              <w:t>Viškovo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3.337,50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3.337,50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ZAGREBAČKA NAKLADA, društvo s ograničenom </w:t>
            </w:r>
            <w:proofErr w:type="spellStart"/>
            <w:r>
              <w:rPr>
                <w:sz w:val="16"/>
                <w:szCs w:val="16"/>
              </w:rPr>
              <w:t>odgovornšću</w:t>
            </w:r>
            <w:proofErr w:type="spellEnd"/>
            <w:r>
              <w:rPr>
                <w:sz w:val="16"/>
                <w:szCs w:val="16"/>
              </w:rPr>
              <w:t xml:space="preserve"> za nakladničku djelatnost i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68430249539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Balokovićeva</w:t>
            </w:r>
            <w:proofErr w:type="spellEnd"/>
            <w:r>
              <w:rPr>
                <w:sz w:val="16"/>
                <w:szCs w:val="16"/>
              </w:rPr>
              <w:t xml:space="preserve"> 17,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72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ZAGREBAČKI HOLDING d.o.o.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85584865987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41,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37.100,00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37.100,00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ZNANJE društvo s ograničenom odgovornošću za nakladničku, tiskarsku djelatnost i trgovinu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80627693538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Mandićeva</w:t>
            </w:r>
            <w:proofErr w:type="spellEnd"/>
            <w:r>
              <w:rPr>
                <w:sz w:val="16"/>
                <w:szCs w:val="16"/>
              </w:rPr>
              <w:t xml:space="preserve"> 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5.000,08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5.000,08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ZONA SJEVER društvo s ograničenom odgovornošću za usluge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99681874173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Gospodarska 1, 42202 </w:t>
            </w:r>
            <w:proofErr w:type="spellStart"/>
            <w:r>
              <w:rPr>
                <w:sz w:val="16"/>
                <w:szCs w:val="16"/>
              </w:rPr>
              <w:t>Trnovec</w:t>
            </w:r>
            <w:proofErr w:type="spellEnd"/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35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25.967.544,81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891.367,04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26.075.206,43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05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310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28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5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59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05"/>
            <w:vAlign w:val="center"/>
          </w:tcPr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RAZLUČNO PRAVO</w:t>
            </w: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310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28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5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59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05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310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28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5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59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F35BA8" w:rsidR="00F35BA8">
        <w:trPr>
          <w:trHeight w:val="960"/>
          <w:jc w:val="center"/>
        </w:trPr>
        <w:tc>
          <w:tcPr>
            <w:tcW w:type="dxa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10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dxa" w:w="1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OTP banka Hrvatska dioničko društvo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52508873833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Domovinskog rata 3, 23000 Zadar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25.497.728,29 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25.497.728,29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5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25.497.728,29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25.497.728,29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05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310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28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5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59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05"/>
            <w:vAlign w:val="center"/>
          </w:tcPr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Default="00F35BA8" w:rsidR="00F35BA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PRIORITETNE TRAŽBINE</w:t>
            </w: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310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28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5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59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05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310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9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28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36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52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159"/>
            <w:vAlign w:val="center"/>
            <w:hideMark/>
          </w:tcPr>
          <w:p w:rsidRDefault="00F35BA8" w:rsidR="00F35BA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F35BA8" w:rsidR="00F35BA8">
        <w:trPr>
          <w:trHeight w:val="960"/>
          <w:jc w:val="center"/>
        </w:trPr>
        <w:tc>
          <w:tcPr>
            <w:tcW w:type="dxa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10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dxa" w:w="1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VLASTA GREGOVIĆ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40173865886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FRANJE ČANDEKA 8,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4.483,60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4.483,60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IVICA KLOBUČAR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44416387366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PODRVANJ 16, 51219 PODRVANJ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5.241,60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5.241,60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KRŠOVNIK EMIL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60830245298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ZATKA 39, 51414 VEPRINAC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6.385,60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6.385,60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51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VESNA BEGONJA-FEMBER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09096813936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JOŽE GABROVŠEKA 13,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5.793,60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5.793,60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ANDREJA BOKOR ĐIKANDIĆ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70160396772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SAVSKA CESTA 85,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5.375,12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5.375,12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24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DUŠEVIĆ ZDRAVKO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75589547843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TURNIĆ 14, 51000 RIJEKA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9.564,83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9.564,83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48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84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ŽELJKO STOJANOVIĆ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44869604051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MILANA FRLANA 32, 51211 MATULJI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5.241,60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5.241,60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5BA8" w:rsidR="00F35B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Tr="00F35BA8" w:rsidR="00F35BA8">
        <w:trPr>
          <w:trHeight w:val="390"/>
          <w:jc w:val="center"/>
        </w:trPr>
        <w:tc>
          <w:tcPr>
            <w:tcW w:type="dxa" w:w="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42.085,95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42.085,95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5BA8" w:rsidR="00F35BA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F35BA8" w:rsidP="00F35BA8" w:rsidR="00F35BA8">
      <w:pPr>
        <w:rPr>
          <w:sz w:val="16"/>
          <w:szCs w:val="16"/>
        </w:rPr>
      </w:pPr>
    </w:p>
    <w:p w:rsidRDefault="00F35BA8" w:rsidP="00F35BA8" w:rsidR="00F35BA8">
      <w:pPr>
        <w:spacing w:after="0"/>
        <w:jc w:val="center"/>
      </w:pPr>
    </w:p>
    <w:p w:rsidRDefault="00F35BA8" w:rsidP="00F35BA8" w:rsidR="00F35BA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Obrazloženje  </w:t>
      </w:r>
    </w:p>
    <w:p w:rsidRDefault="00F35BA8" w:rsidP="00F35BA8" w:rsidR="00F35BA8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Dužnik je ovome sudu podnio prijedlog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predstečajnoga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postupka, a sud je, budući da su za to bile ispunjene sve pretpostavke, donio rješenje o otvaranju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poslovni broj 6 St-491/2017-4 od 13. listopada 2017., te je tim rješenjem, između ostalog, odredio i ročište radi ispitivanja tražbina za 13. prosinca 2017.  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navedenom ročištu sud je sastavio tablicu ispitanih tražbina sukladno odredbi čl. 49. st. 1. Stečajnog zakona (Narodne novine br. 71/15. i 104/17., dalje : SZ-a), a na temelju koje je tablice donijeto ovo rješenje kojim je odlučeno u kojem su iznosu pojedine tražbine utvrđene, a kako je to propisano odredbom čl. 50. st. 1. SZ-a.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navedene tražbine nisu osporili ni dužnik, a ni povjerenik, kao ni nitko od vjerovnika, valjalo je temeljem odredbe čl. 50. st. 1. SZ-a, odlučiti kao u izreci ovog rješenja. 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F35BA8" w:rsidP="00F35BA8" w:rsidR="00F35BA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F35BA8" w:rsidP="00F35BA8" w:rsidR="00F35BA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13. prosinca 2017.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Sudac :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Hugo Wedemeyer, </w:t>
      </w:r>
      <w:bookmarkStart w:name="_GoBack" w:id="0"/>
      <w:r>
        <w:rPr>
          <w:rFonts w:hAnsi="Times New Roman" w:ascii="Times New Roman"/>
          <w:sz w:val="24"/>
          <w:szCs w:val="24"/>
        </w:rPr>
        <w:t>v. r.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 :</w:t>
      </w:r>
    </w:p>
    <w:bookmarkEnd w:id="0"/>
    <w:p w:rsidRDefault="00F35BA8" w:rsidP="00F35BA8" w:rsidR="00F35BA8">
      <w:pPr>
        <w:spacing w:after="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>Uputa  o  pravnom  lijeku  :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pravo na žalbu ima dužnik i svaki vjerovnik u dijelu koji se odnosi na njegovu prijavljenu tražbinu i tražbinu koju je osporio (čl. 51. st. 1. SZ-a). Žalba se podnosi putem ovog suda u roku od osam (8) dana od dana objave na e-Oglasnoj ploči suda, a o istoj odlučuje Visoki trgovački sud Republike Hrvatske u Zagrebu.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 :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Povjerenik Nevenka Golubić, iz </w:t>
      </w:r>
      <w:proofErr w:type="spellStart"/>
      <w:r>
        <w:rPr>
          <w:rFonts w:hAnsi="Times New Roman" w:ascii="Times New Roman"/>
          <w:sz w:val="24"/>
          <w:szCs w:val="24"/>
        </w:rPr>
        <w:t>Štefanca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Štefanec</w:t>
      </w:r>
      <w:proofErr w:type="spellEnd"/>
      <w:r>
        <w:rPr>
          <w:rFonts w:hAnsi="Times New Roman" w:ascii="Times New Roman"/>
          <w:sz w:val="24"/>
          <w:szCs w:val="24"/>
        </w:rPr>
        <w:t xml:space="preserve"> Marof br. 27,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ovoga suda,</w:t>
      </w: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35BA8" w:rsidP="00F35BA8" w:rsidR="00F35BA8">
      <w:pPr>
        <w:rPr>
          <w:rFonts w:hAnsi="Times New Roman" w:ascii="Times New Roman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F35BA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8E3" w:rsidP="00537B78" w:rsidR="000478E3">
      <w:r>
        <w:separator/>
      </w:r>
    </w:p>
  </w:endnote>
  <w:endnote w:id="0" w:type="continuationSeparator">
    <w:p w:rsidRDefault="000478E3" w:rsidP="00537B78" w:rsidR="0004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2687297"/>
      <w:docPartObj>
        <w:docPartGallery w:val="Page Numbers (Bottom of Page)"/>
        <w:docPartUnique/>
      </w:docPartObj>
    </w:sdtPr>
    <w:sdtEndPr/>
    <w:sdtContent>
      <w:p w:rsidRDefault="00F35BA8" w:rsidR="00F35BA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5A0">
          <w:t>11</w:t>
        </w:r>
        <w:r>
          <w:fldChar w:fldCharType="end"/>
        </w:r>
      </w:p>
    </w:sdtContent>
  </w:sdt>
  <w:p w:rsidRDefault="00F35BA8" w:rsidR="00F35B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8E3" w:rsidP="00537B78" w:rsidR="000478E3">
      <w:r>
        <w:separator/>
      </w:r>
    </w:p>
  </w:footnote>
  <w:footnote w:id="0" w:type="continuationSeparator">
    <w:p w:rsidRDefault="000478E3" w:rsidP="00537B78" w:rsidR="0004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BA8" w:rsidR="008333A9">
    <w:pPr>
      <w:pStyle w:val="Zaglavlje"/>
    </w:pPr>
    <w:r>
      <w:rPr>
        <w:rStyle w:val="PozadinaSvijetloCrvena"/>
        <w:shd w:fill="auto" w:color="auto" w:val="clear"/>
      </w:rPr>
      <w:t>Poslovni broj : 6 St-491/2017-12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8E3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213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5A0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435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BA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35BA8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 w:eastAsiaTheme="minorHAnsi"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 w:eastAsiaTheme="minorHAnsi"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 w:eastAsiaTheme="minorHAnsi"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 w:eastAsiaTheme="minorHAnsi"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 w:eastAsiaTheme="minorHAnsi"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35BA8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msonormal0" w:type="paragraph">
    <w:name w:val="msonormal"/>
    <w:basedOn w:val="Normal"/>
    <w:rsid w:val="00F35BA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7" w:type="paragraph">
    <w:name w:val="xl67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8" w:type="paragraph">
    <w:name w:val="xl68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69" w:type="paragraph">
    <w:name w:val="xl69"/>
    <w:basedOn w:val="Normal"/>
    <w:rsid w:val="00F35BA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0" w:type="paragraph">
    <w:name w:val="xl70"/>
    <w:basedOn w:val="Normal"/>
    <w:rsid w:val="00F35BA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1" w:type="paragraph">
    <w:name w:val="xl71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2" w:type="paragraph">
    <w:name w:val="xl72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3" w:type="paragraph">
    <w:name w:val="xl73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4" w:type="paragraph">
    <w:name w:val="xl74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5" w:type="paragraph">
    <w:name w:val="xl75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6" w:type="paragraph">
    <w:name w:val="xl76"/>
    <w:basedOn w:val="Normal"/>
    <w:rsid w:val="00F35BA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7" w:type="paragraph">
    <w:name w:val="xl77"/>
    <w:basedOn w:val="Normal"/>
    <w:rsid w:val="00F35BA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35BA8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cstheme="minorBidi" w:eastAsiaTheme="minorHAnsi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cstheme="minorBidi" w:eastAsiaTheme="minorHAnsi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cstheme="minorBidi" w:eastAsiaTheme="minorHAnsi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cstheme="minorBidi" w:eastAsiaTheme="minorHAnsi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35BA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msonormal0" w:type="paragraph">
    <w:name w:val="msonormal"/>
    <w:basedOn w:val="Normal"/>
    <w:rsid w:val="00F35BA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5B9BD5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7" w:type="paragraph">
    <w:name w:val="xl67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5B9BD5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8" w:type="paragraph">
    <w:name w:val="xl68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5B9BD5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69" w:type="paragraph">
    <w:name w:val="xl69"/>
    <w:basedOn w:val="Normal"/>
    <w:rsid w:val="00F35BA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0" w:type="paragraph">
    <w:name w:val="xl70"/>
    <w:basedOn w:val="Normal"/>
    <w:rsid w:val="00F35BA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1" w:type="paragraph">
    <w:name w:val="xl71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2" w:type="paragraph">
    <w:name w:val="xl72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3" w:type="paragraph">
    <w:name w:val="xl73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4" w:type="paragraph">
    <w:name w:val="xl74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5" w:type="paragraph">
    <w:name w:val="xl75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6" w:type="paragraph">
    <w:name w:val="xl76"/>
    <w:basedOn w:val="Normal"/>
    <w:rsid w:val="00F35BA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7" w:type="paragraph">
    <w:name w:val="xl77"/>
    <w:basedOn w:val="Normal"/>
    <w:rsid w:val="00F35BA8"/>
    <w:pP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6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St-491/2017-12</izvorni_sadrzaj>
    <derivirana_varijabla naziv="DomainObject.Oznaka_1">St-491/2017-12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pisarnici do roč. 13.12.2017</izvorni_sadrzaj>
    <derivirana_varijabla naziv="DomainObject.Predmet.PrimjedbaSuca_1">PRIJAVE TRAŽBINE u pisarnici do roč. 13.12.2017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MADOO društvo s ograničenom odgovornošću za trgovinu i usluge, turistička agencija</izvorni_sadrzaj>
    <derivirana_varijabla naziv="DomainObject.Predmet.StrankaFormated_1">  MADOO društvo s ograničenom odgovornošću za trgovinu i usluge, turistička agencija</derivirana_varijabla>
  </DomainObject.Predmet.StrankaFormated>
  <DomainObject.Predmet.StrankaFormatedOIB>
    <izvorni_sadrzaj>  MADOO društvo s ograničenom odgovornošću za trgovinu i usluge, turistička agencija, OIB 49542832310</izvorni_sadrzaj>
    <derivirana_varijabla naziv="DomainObject.Predmet.StrankaFormatedOIB_1">  MADOO društvo s ograničenom odgovornošću za trgovinu i usluge, turistička agencija, OIB 49542832310</derivirana_varijabla>
  </DomainObject.Predmet.StrankaFormatedOIB>
  <DomainObject.Predmet.StrankaFormatedWithAdress>
    <izvorni_sadrzaj> MADOO društvo s ograničenom odgovornošću za trgovinu i usluge, turistička agencija, Gospodarska 1, 42202 Trnovec</izvorni_sadrzaj>
    <derivirana_varijabla naziv="DomainObject.Predmet.StrankaFormatedWithAdress_1"> MADOO društvo s ograničenom odgovornošću za trgovinu i usluge, turistička agencija, Gospodarska 1, 42202 Trnovec</derivirana_varijabla>
  </DomainObject.Predmet.StrankaFormatedWithAdress>
  <DomainObject.Predmet.StrankaFormatedWithAdressOIB>
    <izvorni_sadrzaj> MADOO društvo s ograničenom odgovornošću za trgovinu i usluge, turistička agencija, OIB 49542832310, Gospodarska 1, 42202 Trnovec</izvorni_sadrzaj>
    <derivirana_varijabla naziv="DomainObject.Predmet.StrankaFormatedWithAdressOIB_1"> MADOO društvo s ograničenom odgovornošću za trgovinu i usluge, turistička agencija, OIB 49542832310, Gospodarska 1, 42202 Trnovec</derivirana_varijabla>
  </DomainObject.Predmet.StrankaFormatedWithAdressOIB>
  <DomainObject.Predmet.StrankaWithAdress>
    <izvorni_sadrzaj>MADOO društvo s ograničenom odgovornošću za trgovinu i usluge, turistička agencija Gospodarska 1,42202 Trnovec</izvorni_sadrzaj>
    <derivirana_varijabla naziv="DomainObject.Predmet.StrankaWithAdress_1">MADOO društvo s ograničenom odgovornošću za trgovinu i usluge, turistička agencija Gospodarska 1,42202 Trnovec</derivirana_varijabla>
  </DomainObject.Predmet.StrankaWithAdress>
  <DomainObject.Predmet.StrankaWithAdressOIB>
    <izvorni_sadrzaj>MADOO društvo s ograničenom odgovornošću za trgovinu i usluge, turistička agencija, OIB 49542832310, Gospodarska 1,42202 Trnovec</izvorni_sadrzaj>
    <derivirana_varijabla naziv="DomainObject.Predmet.StrankaWithAdressOIB_1">MADOO društvo s ograničenom odgovornošću za trgovinu i usluge, turistička agencija, OIB 49542832310, Gospodarska 1,42202 Trnovec</derivirana_varijabla>
  </DomainObject.Predmet.StrankaWithAdressOIB>
  <DomainObject.Predmet.StrankaNazivFormated>
    <izvorni_sadrzaj>MADOO društvo s ograničenom odgovornošću za trgovinu i usluge, turistička agencija</izvorni_sadrzaj>
    <derivirana_varijabla naziv="DomainObject.Predmet.StrankaNazivFormated_1">MADOO društvo s ograničenom odgovornošću za trgovinu i usluge, turistička agencija</derivirana_varijabla>
  </DomainObject.Predmet.StrankaNazivFormated>
  <DomainObject.Predmet.StrankaNazivFormatedOIB>
    <izvorni_sadrzaj>MADOO društvo s ograničenom odgovornošću za trgovinu i usluge, turistička agencija, OIB 49542832310</izvorni_sadrzaj>
    <derivirana_varijabla naziv="DomainObject.Predmet.StrankaNazivFormatedOIB_1">MADOO društvo s ograničenom odgovornošću za trgovinu i usluge, turistička agencija, OIB 49542832310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23968269.27</izvorni_sadrzaj>
    <derivirana_varijabla naziv="DomainObject.Predmet.TrenutnaVrijednost_1">23968269.27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MADOO društvo s ograničenom odgovornošću za trgovinu i usluge, turistička agencija</item>
    </izvorni_sadrzaj>
    <derivirana_varijabla naziv="DomainObject.Predmet.StrankaListFormated_1">
      <item>MADOO društvo s ograničenom odgovornošću za trgovinu i usluge, turistička agencija</item>
    </derivirana_varijabla>
  </DomainObject.Predmet.StrankaListFormated>
  <DomainObject.Predmet.StrankaListFormatedOIB>
    <izvorni_sadrzaj>
      <item>MADOO društvo s ograničenom odgovornošću za trgovinu i usluge, turistička agencija, OIB 49542832310</item>
    </izvorni_sadrzaj>
    <derivirana_varijabla naziv="DomainObject.Predmet.StrankaListFormatedOIB_1">
      <item>MADOO društvo s ograničenom odgovornošću za trgovinu i usluge, turistička agencija, OIB 49542832310</item>
    </derivirana_varijabla>
  </DomainObject.Predmet.StrankaListFormatedOIB>
  <DomainObject.Predmet.StrankaListFormatedWithAdress>
    <izvorni_sadrzaj>
      <item>MADOO društvo s ograničenom odgovornošću za trgovinu i usluge, turistička agencija, Gospodarska 1, 42202 Trnovec</item>
    </izvorni_sadrzaj>
    <derivirana_varijabla naziv="DomainObject.Predmet.StrankaListFormatedWithAdress_1">
      <item>MADOO društvo s ograničenom odgovornošću za trgovinu i usluge, turistička agencija, Gospodarska 1, 42202 Trnovec</item>
    </derivirana_varijabla>
  </DomainObject.Predmet.StrankaListFormatedWithAdress>
  <DomainObject.Predmet.StrankaListFormatedWithAdressOIB>
    <izvorni_sadrzaj>
      <item>MADOO društvo s ograničenom odgovornošću za trgovinu i usluge, turistička agencija, OIB 49542832310, Gospodarska 1, 42202 Trnovec</item>
    </izvorni_sadrzaj>
    <derivirana_varijabla naziv="DomainObject.Predmet.StrankaListFormatedWithAdressOIB_1">
      <item>MADOO društvo s ograničenom odgovornošću za trgovinu i usluge, turistička agencija, OIB 49542832310, Gospodarska 1, 42202 Trnovec</item>
    </derivirana_varijabla>
  </DomainObject.Predmet.StrankaListFormatedWithAdressOIB>
  <DomainObject.Predmet.StrankaListNazivFormated>
    <izvorni_sadrzaj>
      <item>MADOO društvo s ograničenom odgovornošću za trgovinu i usluge, turistička agencija</item>
    </izvorni_sadrzaj>
    <derivirana_varijabla naziv="DomainObject.Predmet.StrankaListNazivFormated_1">
      <item>MADOO društvo s ograničenom odgovornošću za trgovinu i usluge, turistička agencija</item>
    </derivirana_varijabla>
  </DomainObject.Predmet.StrankaListNazivFormated>
  <DomainObject.Predmet.StrankaListNazivFormatedOIB>
    <izvorni_sadrzaj>
      <item>MADOO društvo s ograničenom odgovornošću za trgovinu i usluge, turistička agencija, OIB 49542832310</item>
    </izvorni_sadrzaj>
    <derivirana_varijabla naziv="DomainObject.Predmet.StrankaListNazivFormatedOIB_1">
      <item>MADOO društvo s ograničenom odgovornošću za trgovinu i usluge, turistička agencija, OIB 49542832310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_1"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OIB_1"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Nevenka Golubić, dipl. oec., povjerenik,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Nevenka Golubić, dipl. oec., povjerenik,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Nevenka Golubić, dipl. oec., povjerenik, OIB 49542832310,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Nevenka Golubić, dipl. oec., povjerenik, OIB 49542832310,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NazivFormated_1"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NazivFormatedOIB_1"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St-491/2017-12</izvorni_sadrzaj>
    <derivirana_varijabla naziv="DomainObject.PoslovniBrojDokumenta_1">St-491/2017-12</derivirana_varijabla>
  </DomainObject.PoslovniBrojDokumenta>
  <DomainObject.Predmet.StrankaIDrugi>
    <izvorni_sadrzaj>MADOO društvo s ograničenom odgovornošću za trgovinu i usluge, turistička agencija</izvorni_sadrzaj>
    <derivirana_varijabla naziv="DomainObject.Predmet.StrankaIDrugi_1">MADOO društvo s ograničenom odgovornošću za trgovinu i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MADOO društvo s ograničenom odgovornošću za trgovinu i usluge, turistička agencija, OIB 49542832310, Gospodarska 1, 42202 Trnovec</izvorni_sadrzaj>
    <derivirana_varijabla naziv="DomainObject.Predmet.StrankaIDrugiAdressOIB_1">MADOO društvo s ograničenom odgovornošću za trgovinu i usluge, turistička agencija, OIB 49542832310,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MADOO društvo s ograničenom odgovornošću za trgovinu i usluge, turistička agencija</item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SudioniciListNaziv_1">
      <item>MADOO društvo s ograničenom odgovornošću za trgovinu i usluge, turistička agencija</item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SudioniciListNaziv>
  <DomainObject.Predmet.SudioniciListAdressOIB>
    <izvorni_sadrzaj>
      <item>MADOO društvo s ograničenom odgovornošću za trgovinu i usluge, turistička agencija, OIB 49542832310, Gospodarska 1,42202 Trnovec</item>
      <item>Financijska agencija, OIB 85821130368, Ulica grada Vukovara 70,10000 Zagreb</item>
      <item>e-Oglasna</item>
      <item>Sudski registar Trgovačkog suda u Varaždinu, B.Radića 2,42000 Varaždin</item>
      <item>Nevenka Golubić, dipl. oec., povjerenik, OIB 49542832310, Štefanec, Štefanec Marof br. 27,42202 Trnovec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SudioniciListAdressOIB_1">
      <item>MADOO društvo s ograničenom odgovornošću za trgovinu i usluge, turistička agencija, OIB 49542832310, Gospodarska 1,42202 Trnovec</item>
      <item>Financijska agencija, OIB 85821130368, Ulica grada Vukovara 70,10000 Zagreb</item>
      <item>e-Oglasna</item>
      <item>Sudski registar Trgovačkog suda u Varaždinu, B.Radića 2,42000 Varaždin</item>
      <item>Nevenka Golubić, dipl. oec., povjerenik, OIB 49542832310, Štefanec, Štefanec Marof br. 27,42202 Trnovec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67687-2E0C-414E-B9B2-7C767FB5A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1854</properties:Words>
  <properties:Characters>11033</properties:Characters>
  <properties:Lines>1459</properties:Lines>
  <properties:Paragraphs>662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2018-03-28T13:16:00Z</cp:lastPrinted>
  <dcterms:modified xmlns:xsi="http://www.w3.org/2001/XMLSchema-instance" xsi:type="dcterms:W3CDTF">2018-03-28T13:17:00Z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St-491/2017-12 / Odluka - Rješenje - utvrđene i osporene tražbine (odluka_St-491_2017-12.docx)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