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b95d" w14:paraId="8c5b95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26A0D" w:rsidR="00326A0D" w:rsidRPr="00326A0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6A0D" w:rsidRPr="00326A0D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326A0D" w:rsidRPr="00326A0D">
        <w:rPr>
          <w:rFonts w:cs="Times New Roman" w:eastAsia="Times New Roman"/>
          <w:lang w:eastAsia="hr-HR"/>
        </w:rPr>
        <w:t>Broj: 14. St-2018/2016.</w:t>
      </w:r>
    </w:p>
    <w:p w:rsidRDefault="00326A0D" w:rsidP="00326A0D" w:rsidR="00326A0D" w:rsidRPr="00326A0D">
      <w:pPr>
        <w:spacing w:after="0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26A0D" w:rsidP="00326A0D" w:rsidR="00326A0D" w:rsidRPr="00326A0D">
      <w:pPr>
        <w:spacing w:after="0"/>
        <w:rPr>
          <w:rFonts w:cs="Times New Roman" w:eastAsia="Times New Roman"/>
          <w:b/>
          <w:lang w:eastAsia="hr-HR"/>
        </w:rPr>
      </w:pPr>
      <w:r w:rsidRPr="00326A0D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26A0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26A0D" w:rsidP="00326A0D" w:rsidR="00326A0D" w:rsidRPr="00326A0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26A0D" w:rsidP="00326A0D" w:rsidR="00326A0D" w:rsidRPr="00326A0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26A0D">
        <w:rPr>
          <w:rFonts w:cs="Times New Roman" w:eastAsia="Times New Roman"/>
          <w:b/>
          <w:lang w:eastAsia="hr-HR"/>
        </w:rPr>
        <w:t>R J E Š E NJ E</w:t>
      </w:r>
    </w:p>
    <w:p w:rsidRDefault="00326A0D" w:rsidP="00326A0D" w:rsidR="00326A0D" w:rsidRPr="00326A0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b/>
          <w:lang w:eastAsia="hr-HR"/>
        </w:rPr>
        <w:tab/>
      </w:r>
      <w:r w:rsidRPr="00326A0D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ROBA jednostavno društvo s ograničenom odgovornošću za trgovinu i usluge, Split, Dubrovačka 59., OIB: 50092331619., MBS: 060323662., d</w:t>
      </w:r>
      <w:r w:rsidRPr="00326A0D">
        <w:rPr>
          <w:rFonts w:cs="Times New Roman" w:eastAsia="Times New Roman"/>
          <w:lang w:eastAsia="hr-HR" w:val="en-US"/>
        </w:rPr>
        <w:t xml:space="preserve">ana </w:t>
      </w:r>
      <w:r w:rsidRPr="00326A0D">
        <w:rPr>
          <w:rFonts w:cs="Times New Roman" w:eastAsia="Times New Roman"/>
          <w:lang w:eastAsia="hr-HR"/>
        </w:rPr>
        <w:t>07. ožujka 2017. godine</w:t>
      </w: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center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r i j e š i o  j e</w:t>
      </w:r>
    </w:p>
    <w:p w:rsidRDefault="00326A0D" w:rsidP="00326A0D" w:rsidR="00326A0D" w:rsidRPr="00326A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Otvara se skraćeni stečajni postupak nad Dužnikom: ROBA jednostavno društvo s ograničenom odgovornošću za trgovinu i usluge, Split, Dubrovačka 59., OIB: 50092331619., MBS: 060323662. Skraćeni stečajni postupak je otvoren dana 07. ožujka 2017. godine u 13,50 sati, kada je ovo rješenje objavljeno na mrežnoj stranici e-Oglasna ploča sudova.</w:t>
      </w:r>
    </w:p>
    <w:p w:rsidRDefault="00326A0D" w:rsidP="00326A0D" w:rsidR="00326A0D" w:rsidRPr="00326A0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 xml:space="preserve"> Za stečajnog upravitelja imenuje se Domagoj Repač, Đorđićeva  24., Zagreb, OIB: </w:t>
      </w:r>
      <w:r w:rsidRPr="00326A0D">
        <w:rPr>
          <w:rFonts w:cs="Times New Roman" w:eastAsia="Calibri"/>
        </w:rPr>
        <w:t>24977406612.</w:t>
      </w:r>
    </w:p>
    <w:p w:rsidRDefault="00326A0D" w:rsidP="00326A0D" w:rsidR="00326A0D" w:rsidRPr="00326A0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Zaključuje se skraćeni stečajni postupak nad Dužnikom: ROBA jednostavno društvo s ograničenom odgovornošću za trgovinu i usluge, Split, Dubrovačka 59., OIB: 50092331619., MBS: 060323662</w:t>
      </w:r>
      <w:r w:rsidRPr="00326A0D">
        <w:rPr>
          <w:rFonts w:cs="Times New Roman" w:eastAsia="Times New Roman"/>
          <w:lang w:eastAsia="hr-HR" w:val="en-US"/>
        </w:rPr>
        <w:t>.</w:t>
      </w:r>
    </w:p>
    <w:p w:rsidRDefault="00326A0D" w:rsidP="00326A0D" w:rsidR="00326A0D" w:rsidRPr="00326A0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26A0D" w:rsidP="00326A0D" w:rsidR="00326A0D" w:rsidRPr="00326A0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center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Obrazloženje</w:t>
      </w:r>
    </w:p>
    <w:p w:rsidRDefault="00326A0D" w:rsidP="00326A0D" w:rsidR="00326A0D" w:rsidRPr="00326A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ab/>
        <w:t>Financijska agencija, Regionalni centar Split podnijela je ovom sudu poštom preporučeno, dana 14. studenog 2016. godine Zahtjev za provedbu skraćenog stečajnog postupka (Zahtjev) nad Dužnikom</w:t>
      </w:r>
      <w:r w:rsidRPr="00326A0D">
        <w:rPr>
          <w:rFonts w:cs="Times New Roman" w:eastAsia="Times New Roman"/>
          <w:lang w:eastAsia="hr-HR" w:val="en-US"/>
        </w:rPr>
        <w:t xml:space="preserve"> </w:t>
      </w:r>
      <w:r w:rsidRPr="00326A0D">
        <w:rPr>
          <w:rFonts w:cs="Times New Roman" w:eastAsia="Times New Roman"/>
          <w:lang w:eastAsia="hr-HR"/>
        </w:rPr>
        <w:t>ROBA jednostavno društvo s ograničenom odgovornošću za trgovinu i usluge, Split, Dubrovačka 59.</w:t>
      </w: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ab/>
        <w:t>U podnesenom Zahtjevu navedeno je kako Dužnik na dan 21. studenog 2016. godine, u Očevidniku redoslijeda osnova za plaćanje, ima evidentirane neizvršene osnove za plaćanje u neprekinutom razdoblju od 120. dana, u ukupnom iznosu od: 19.050,40  kn, kao i da prema podacima koji su dostavljeni od Hrvatskog zavoda za mirovinskog osiguranje, Dužnik nema zaposlenih.</w:t>
      </w: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26A0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326A0D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326A0D">
        <w:rPr>
          <w:rFonts w:cs="Times New Roman" w:eastAsia="Times New Roman"/>
          <w:b/>
          <w:lang w:eastAsia="hr-HR" w:val="en-AU"/>
        </w:rPr>
        <w:t xml:space="preserve">Broj: 14. </w:t>
      </w:r>
      <w:r w:rsidRPr="00326A0D">
        <w:rPr>
          <w:rFonts w:cs="Times New Roman" w:eastAsia="Times New Roman"/>
          <w:b/>
          <w:lang w:eastAsia="hr-HR"/>
        </w:rPr>
        <w:t>St-2018/2016.</w:t>
      </w: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čime su bile ispunjene pretpostavke iz čl. 428. Stečajnog zakona (</w:t>
      </w:r>
      <w:r w:rsidRPr="00326A0D">
        <w:rPr>
          <w:rFonts w:cs="Times New Roman" w:eastAsia="Times New Roman"/>
          <w:i/>
          <w:lang w:eastAsia="hr-HR"/>
        </w:rPr>
        <w:t>Narodne novine</w:t>
      </w:r>
      <w:r w:rsidRPr="00326A0D">
        <w:rPr>
          <w:rFonts w:cs="Times New Roman" w:eastAsia="Times New Roman"/>
          <w:lang w:eastAsia="hr-HR"/>
        </w:rPr>
        <w:t>, broj: 71/15., dalje: SZ), ovaj Sud je 30.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ab/>
      </w:r>
    </w:p>
    <w:p w:rsidRDefault="00326A0D" w:rsidP="00326A0D" w:rsidR="00326A0D" w:rsidRPr="00326A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26A0D" w:rsidP="00326A0D" w:rsidR="00326A0D" w:rsidRPr="00326A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26A0D" w:rsidP="00326A0D" w:rsidR="00326A0D" w:rsidRPr="00326A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26A0D" w:rsidP="00326A0D" w:rsidR="00326A0D" w:rsidRPr="00326A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26A0D" w:rsidP="00326A0D" w:rsidR="00326A0D" w:rsidRPr="00326A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26A0D" w:rsidP="00326A0D" w:rsidR="00326A0D" w:rsidRPr="00326A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U Splitu, 07. ožujka 2017. godine</w:t>
      </w:r>
    </w:p>
    <w:p w:rsidRDefault="00326A0D" w:rsidP="00326A0D" w:rsidR="00326A0D" w:rsidRPr="00326A0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S U D A C</w:t>
      </w:r>
    </w:p>
    <w:p w:rsidRDefault="00326A0D" w:rsidP="00326A0D" w:rsidR="00326A0D" w:rsidRPr="00326A0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Jozo Ćaleta</w:t>
      </w:r>
    </w:p>
    <w:p w:rsidRDefault="00326A0D" w:rsidP="00326A0D" w:rsidR="00326A0D" w:rsidRPr="00326A0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26A0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26A0D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326A0D">
        <w:rPr>
          <w:rFonts w:cs="Times New Roman" w:eastAsia="Times New Roman"/>
          <w:b/>
          <w:lang w:eastAsia="hr-HR" w:val="en-AU"/>
        </w:rPr>
        <w:t xml:space="preserve">Broj: 14. </w:t>
      </w:r>
      <w:r w:rsidRPr="00326A0D">
        <w:rPr>
          <w:rFonts w:cs="Times New Roman" w:eastAsia="Times New Roman"/>
          <w:b/>
          <w:lang w:eastAsia="hr-HR"/>
        </w:rPr>
        <w:t>St-2018/2016.</w:t>
      </w: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POUKA O PRAVNOM LIJEKU:</w:t>
      </w: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DNA:</w:t>
      </w:r>
    </w:p>
    <w:p w:rsidRDefault="00326A0D" w:rsidP="00326A0D" w:rsidR="00326A0D" w:rsidRPr="00326A0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26A0D" w:rsidP="00326A0D" w:rsidR="00326A0D" w:rsidRPr="00326A0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Dužniku,</w:t>
      </w:r>
    </w:p>
    <w:p w:rsidRDefault="00326A0D" w:rsidP="00326A0D" w:rsidR="00326A0D" w:rsidRPr="00326A0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 xml:space="preserve">stečajnom upravitelju  Domagoj Repač, Đorđićeva 24., Zagreb, </w:t>
      </w:r>
    </w:p>
    <w:p w:rsidRDefault="00326A0D" w:rsidP="00326A0D" w:rsidR="00326A0D" w:rsidRPr="00326A0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Županijsko državno odvjetništvo Split,</w:t>
      </w:r>
    </w:p>
    <w:p w:rsidRDefault="00326A0D" w:rsidP="00326A0D" w:rsidR="00326A0D" w:rsidRPr="00326A0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 xml:space="preserve">Porezna uprava Split, </w:t>
      </w:r>
    </w:p>
    <w:p w:rsidRDefault="00326A0D" w:rsidP="00326A0D" w:rsidR="00326A0D" w:rsidRPr="00326A0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e-Oglasna ploča Suda – rok 20. dana,</w:t>
      </w:r>
    </w:p>
    <w:p w:rsidRDefault="00326A0D" w:rsidP="00326A0D" w:rsidR="00326A0D" w:rsidRPr="00326A0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sudski registar – nakon pravomoćnosti</w:t>
      </w:r>
    </w:p>
    <w:p w:rsidRDefault="00326A0D" w:rsidP="00326A0D" w:rsidR="00326A0D" w:rsidRPr="00326A0D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6A0D">
        <w:rPr>
          <w:rFonts w:cs="Times New Roman" w:eastAsia="Times New Roman"/>
          <w:lang w:eastAsia="hr-HR"/>
        </w:rPr>
        <w:t>u spis.</w:t>
      </w: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A0D" w:rsidP="00326A0D" w:rsidR="00326A0D" w:rsidRPr="00326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085AE5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A0D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34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St-1820/2016-5</izvorni_sadrzaj>
    <derivirana_varijabla naziv="DomainObject.Oznaka_1">St-1820/2016-5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St-1820/2016</izvorni_sadrzaj>
    <derivirana_varijabla naziv="DomainObject.Predmet.OznakaBroj_1">St-1820/2016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NIKŠA BOŠKOVIĆ za trgovinu i usluge, društvo s ograničenom odgovornošću</izvorni_sadrzaj>
    <derivirana_varijabla naziv="DomainObject.Predmet.ProtustrankaFormated_1">  NIKŠA BOŠKOVIĆ za trgovinu i usluge, društvo s ograničenom odgovornošću</derivirana_varijabla>
  </DomainObject.Predmet.ProtustrankaFormated>
  <DomainObject.Predmet.ProtustrankaFormatedOIB>
    <izvorni_sadrzaj>  NIKŠA BOŠKOVIĆ za trgovinu i usluge, društvo s ograničenom odgovornošću, OIB 07048167886</izvorni_sadrzaj>
    <derivirana_varijabla naziv="DomainObject.Predmet.ProtustrankaFormatedOIB_1">  NIKŠA BOŠKOVIĆ za trgovinu i usluge, društvo s ograničenom odgovornošću, OIB 07048167886</derivirana_varijabla>
  </DomainObject.Predmet.ProtustrankaFormatedOIB>
  <DomainObject.Predmet.ProtustrankaFormatedWithAdress>
    <izvorni_sadrzaj> NIKŠA BOŠKOVIĆ za trgovinu i usluge, društvo s ograničenom odgovornošću, Nikole Tavelića 32, 21311 Podstrana</izvorni_sadrzaj>
    <derivirana_varijabla naziv="DomainObject.Predmet.ProtustrankaFormatedWithAdress_1"> NIKŠA BOŠKOVIĆ za trgovinu i usluge, društvo s ograničenom odgovornošću, Nikole Tavelića 32, 21311 Podstrana</derivirana_varijabla>
  </DomainObject.Predmet.ProtustrankaFormatedWithAdress>
  <DomainObject.Predmet.ProtustrankaFormatedWithAdressOIB>
    <izvorni_sadrzaj> NIKŠA BOŠKOVIĆ za trgovinu i usluge, društvo s ograničenom odgovornošću, OIB 07048167886, Nikole Tavelića 32, 21311 Podstrana</izvorni_sadrzaj>
    <derivirana_varijabla naziv="DomainObject.Predmet.ProtustrankaFormatedWithAdressOIB_1"> NIKŠA BOŠKOVIĆ za trgovinu i usluge, društvo s ograničenom odgovornošću, OIB 07048167886, Nikole Tavelića 32, 21311 Podstrana</derivirana_varijabla>
  </DomainObject.Predmet.ProtustrankaFormatedWithAdressOIB>
  <DomainObject.Predmet.ProtustrankaWithAdress>
    <izvorni_sadrzaj>NIKŠA BOŠKOVIĆ za trgovinu i usluge, društvo s ograničenom odgovornošću Nikole Tavelića 32, 21311 Podstrana</izvorni_sadrzaj>
    <derivirana_varijabla naziv="DomainObject.Predmet.ProtustrankaWithAdress_1">NIKŠA BOŠKOVIĆ za trgovinu i usluge, društvo s ograničenom odgovornošću Nikole Tavelića 32, 21311 Podstrana</derivirana_varijabla>
  </DomainObject.Predmet.ProtustrankaWithAdress>
  <DomainObject.Predmet.ProtustrankaWithAdressOIB>
    <izvorni_sadrzaj>NIKŠA BOŠKOVIĆ za trgovinu i usluge, društvo s ograničenom odgovornošću, OIB 07048167886, Nikole Tavelića 32, 21311 Podstrana</izvorni_sadrzaj>
    <derivirana_varijabla naziv="DomainObject.Predmet.ProtustrankaWithAdressOIB_1">NIKŠA BOŠKOVIĆ za trgovinu i usluge, društvo s ograničenom odgovornošću, OIB 07048167886, Nikole Tavelića 32, 21311 Podstrana</derivirana_varijabla>
  </DomainObject.Predmet.ProtustrankaWithAdressOIB>
  <DomainObject.Predmet.ProtustrankaNazivFormated>
    <izvorni_sadrzaj>NIKŠA BOŠKOVIĆ za trgovinu i usluge, društvo s ograničenom odgovornošću</izvorni_sadrzaj>
    <derivirana_varijabla naziv="DomainObject.Predmet.ProtustrankaNazivFormated_1">NIKŠA BOŠKOVIĆ za trgovinu i usluge, društvo s ograničenom odgovornošću</derivirana_varijabla>
  </DomainObject.Predmet.ProtustrankaNazivFormated>
  <DomainObject.Predmet.ProtustrankaNazivFormatedOIB>
    <izvorni_sadrzaj>NIKŠA BOŠKOVIĆ za trgovinu i usluge, društvo s ograničenom odgovornošću, OIB 07048167886</izvorni_sadrzaj>
    <derivirana_varijabla naziv="DomainObject.Predmet.ProtustrankaNazivFormatedOIB_1">NIKŠA BOŠKOVIĆ za trgovinu i usluge, društvo s ograničenom odgovornošću, OIB 07048167886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39090.24</izvorni_sadrzaj>
    <derivirana_varijabla naziv="DomainObject.Predmet.TrenutnaVrijednost_1">39090.24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NIKŠA BOŠKOVIĆ za trgovinu i usluge, društvo s ograničenom odgovornošću</item>
    </izvorni_sadrzaj>
    <derivirana_varijabla naziv="DomainObject.Predmet.ProtuStrankaListFormated_1">
      <item>NIKŠA BOŠKOVIĆ za trgovinu i usluge, društvo s ograničenom odgovornošću</item>
    </derivirana_varijabla>
  </DomainObject.Predmet.ProtuStrankaListFormated>
  <DomainObject.Predmet.ProtuStrankaListFormatedOIB>
    <izvorni_sadrzaj>
      <item>NIKŠA BOŠKOVIĆ za trgovinu i usluge, društvo s ograničenom odgovornošću, OIB 07048167886</item>
    </izvorni_sadrzaj>
    <derivirana_varijabla naziv="DomainObject.Predmet.ProtuStrankaListFormatedOIB_1">
      <item>NIKŠA BOŠKOVIĆ za trgovinu i usluge, društvo s ograničenom odgovornošću, OIB 07048167886</item>
    </derivirana_varijabla>
  </DomainObject.Predmet.ProtuStrankaListFormatedOIB>
  <DomainObject.Predmet.ProtuStrankaListFormatedWithAdress>
    <izvorni_sadrzaj>
      <item>NIKŠA BOŠKOVIĆ za trgovinu i usluge, društvo s ograničenom odgovornošću, Nikole Tavelića 32, 21311 Podstrana</item>
    </izvorni_sadrzaj>
    <derivirana_varijabla naziv="DomainObject.Predmet.ProtuStrankaListFormatedWithAdress_1">
      <item>NIKŠA BOŠKOVIĆ za trgovinu i usluge, društvo s ograničenom odgovornošću, Nikole Tavelića 32, 21311 Podstrana</item>
    </derivirana_varijabla>
  </DomainObject.Predmet.ProtuStrankaListFormatedWithAdress>
  <DomainObject.Predmet.ProtuStrankaListFormatedWithAdressOIB>
    <izvorni_sadrzaj>
      <item>NIKŠA BOŠKOVIĆ za trgovinu i usluge, društvo s ograničenom odgovornošću, OIB 07048167886, Nikole Tavelića 32, 21311 Podstrana</item>
    </izvorni_sadrzaj>
    <derivirana_varijabla naziv="DomainObject.Predmet.ProtuStrankaListFormatedWithAdressOIB_1">
      <item>NIKŠA BOŠKOVIĆ za trgovinu i usluge, društvo s ograničenom odgovornošću, OIB 07048167886, Nikole Tavelića 32, 21311 Podstrana</item>
    </derivirana_varijabla>
  </DomainObject.Predmet.ProtuStrankaListFormatedWithAdressOIB>
  <DomainObject.Predmet.ProtuStrankaListNazivFormated>
    <izvorni_sadrzaj>
      <item>NIKŠA BOŠKOVIĆ za trgovinu i usluge, društvo s ograničenom odgovornošću</item>
    </izvorni_sadrzaj>
    <derivirana_varijabla naziv="DomainObject.Predmet.ProtuStrankaListNazivFormated_1">
      <item>NIKŠA BOŠKOVIĆ za trgovinu i usluge, društvo s ograničenom odgovornošću</item>
    </derivirana_varijabla>
  </DomainObject.Predmet.ProtuStrankaListNazivFormated>
  <DomainObject.Predmet.ProtuStrankaListNazivFormatedOIB>
    <izvorni_sadrzaj>
      <item>NIKŠA BOŠKOVIĆ za trgovinu i usluge, društvo s ograničenom odgovornošću, OIB 07048167886</item>
    </izvorni_sadrzaj>
    <derivirana_varijabla naziv="DomainObject.Predmet.ProtuStrankaListNazivFormatedOIB_1">
      <item>NIKŠA BOŠKOVIĆ za trgovinu i usluge, društvo s ograničenom odgovornošću, OIB 07048167886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St-1820/2016-5</izvorni_sadrzaj>
    <derivirana_varijabla naziv="DomainObject.PoslovniBrojDokumenta_1">St-1820/2016-5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NIKŠA BOŠKOVIĆ za trgovinu i usluge, društvo s ograničenom odgovornošću</izvorni_sadrzaj>
    <derivirana_varijabla naziv="DomainObject.Predmet.ProtustrankaIDrugi_1">NIKŠA BOŠKOVIĆ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NIKŠA BOŠKOVIĆ za trgovinu i usluge, društvo s ograničenom odgovornošću, OIB 07048167886, Nikole Tavelića 32, 21311 Podstrana</izvorni_sadrzaj>
    <derivirana_varijabla naziv="DomainObject.Predmet.ProtustrankaIDrugiAdressOIB_1">NIKŠA BOŠKOVIĆ za trgovinu i usluge, društvo s ograničenom odgovornošću, OIB 07048167886, Nikole Tavelića 32,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NIKŠA BOŠKOVIĆ za trgovinu i usluge, društvo s ograničenom odgovornošću</item>
      <item>FINANCIJSKA AGENCIJA, RC SPLIT</item>
    </izvorni_sadrzaj>
    <derivirana_varijabla naziv="DomainObject.Predmet.SudioniciListNaziv_1">
      <item>NIKŠA BOŠKOVIĆ za trgovinu i usluge, društvo s ograničenom odgovornošću</item>
      <item>FINANCIJSKA AGENCIJA, RC SPLIT</item>
    </derivirana_varijabla>
  </DomainObject.Predmet.SudioniciListNaziv>
  <DomainObject.Predmet.SudioniciListAdressOIB>
    <izvorni_sadrzaj>
      <item>NIKŠA BOŠKOVIĆ za trgovinu i usluge, društvo s ograničenom odgovornošću, OIB 07048167886, Nikole Tavelića 32,21311 Podstrana</item>
      <item>FINANCIJSKA AGENCIJA, RC SPLIT, OIB 85821130368, Mažuranićevo šetalište 24 b,21000 Split</item>
    </izvorni_sadrzaj>
    <derivirana_varijabla naziv="DomainObject.Predmet.SudioniciListAdressOIB_1">
      <item>NIKŠA BOŠKOVIĆ za trgovinu i usluge, društvo s ograničenom odgovornošću, OIB 07048167886, Nikole Tavelića 32,21311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A7A917-7CDF-4754-90B5-D1A6B64BF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4299</properties:Characters>
  <properties:Lines>135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2017-03-07T08:43:00Z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St-1820/2016-5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