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a72db66" w14:paraId="a72db66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9C4685" w:rsidP="009C4685" w:rsidR="009C468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MICKO j.d.o.o. u likvidaciji, Našice, Josipa </w:t>
      </w:r>
      <w:proofErr w:type="spellStart"/>
      <w:r>
        <w:t>Jurja</w:t>
      </w:r>
      <w:proofErr w:type="spellEnd"/>
      <w:r>
        <w:t xml:space="preserve"> Strossmayera 24, MBS: 030160355, OIB: 84713652774</w:t>
      </w:r>
      <w:r>
        <w:rPr>
          <w:color w:val="000000"/>
        </w:rPr>
        <w:t>, dana 17. prosinca 2018. godine</w:t>
      </w:r>
    </w:p>
    <w:p w:rsidRDefault="008F1817" w:rsidP="008F1817" w:rsidR="008F1817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61F1F">
        <w:t xml:space="preserve">MICKO j.d.o.o. u likvidaciji, Našice, Josipa </w:t>
      </w:r>
      <w:proofErr w:type="spellStart"/>
      <w:r w:rsidR="00A61F1F">
        <w:t>Jurja</w:t>
      </w:r>
      <w:proofErr w:type="spellEnd"/>
      <w:r w:rsidR="00A61F1F">
        <w:t xml:space="preserve"> Strossmayera 24, MBS: 030160355, OIB: 84713652774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61F1F">
        <w:t>987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A61F1F">
        <w:lastRenderedPageBreak/>
        <w:t xml:space="preserve">MICKO j.d.o.o. u likvidaciji, Našice, Josipa </w:t>
      </w:r>
      <w:proofErr w:type="spellStart"/>
      <w:r w:rsidR="00A61F1F">
        <w:t>Jurja</w:t>
      </w:r>
      <w:proofErr w:type="spellEnd"/>
      <w:r w:rsidR="00A61F1F">
        <w:t xml:space="preserve"> Strossmayera 24, MBS: 030160355, OIB: 84713652774 </w:t>
      </w:r>
      <w:r w:rsidR="00324B97">
        <w:t xml:space="preserve">održanom </w:t>
      </w:r>
      <w:r w:rsidR="00A61F1F">
        <w:t>27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17.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1D1D5A">
        <w:t>02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33E" w:rsidR="00A9333E">
      <w:r>
        <w:separator/>
      </w:r>
    </w:p>
  </w:endnote>
  <w:endnote w:id="0" w:type="continuationSeparator">
    <w:p w:rsidRDefault="00A9333E" w:rsidR="00A93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33E" w:rsidR="00A9333E">
      <w:r>
        <w:separator/>
      </w:r>
    </w:p>
  </w:footnote>
  <w:footnote w:id="0" w:type="continuationSeparator">
    <w:p w:rsidRDefault="00A9333E" w:rsidR="00A93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3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C4685" w:rsidR="009C46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9C4685">
      <w:t>Poslovni broj: 7 St-987/18-</w:t>
    </w:r>
    <w:proofErr w:type="spellStart"/>
    <w:r w:rsidR="009C4685">
      <w:t>18</w:t>
    </w:r>
    <w:proofErr w:type="spellEnd"/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C4685" w:rsidR="009C46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9C4685">
      <w:t>7 St-987/18-</w:t>
    </w:r>
    <w:proofErr w:type="spellStart"/>
    <w:r w:rsidR="009C4685">
      <w:t>18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336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33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46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933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46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933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MICKO jednostavno društvo s ograničenom odgovornošću za usluge u likvidaciji zastupanog po punomoćniku Dinko Mijić</izvorni_sadrzaj>
    <derivirana_varijabla naziv="DomainObject.Predmet.ProtustrankaFormated_1">  MICKO jednostavno društvo s ograničenom odgovornošću za usluge u likvidaciji zastupanog po punomoćniku Dinko Mijić</derivirana_varijabla>
  </DomainObject.Predmet.ProtustrankaFormated>
  <DomainObject.Predmet.ProtustrankaFormatedOIB>
    <izvorni_sadrzaj>  MICKO jednostavno društvo s ograničenom odgovornošću za usluge u likvidaciji, OIB 84713652774 zastupanog po punomoćniku Dinko Mijić</izvorni_sadrzaj>
    <derivirana_varijabla naziv="DomainObject.Predmet.ProtustrankaFormatedOIB_1">  MICKO jednostavno društvo s ograničenom odgovornošću za usluge u likvidaciji, OIB 84713652774 zastupanog po punomoćniku Dinko Mijić</derivirana_varijabla>
  </DomainObject.Predmet.ProtustrankaFormatedOIB>
  <DomainObject.Predmet.ProtustrankaFormatedWithAdress>
    <izvorni_sadrzaj> MICKO jednostavno društvo s ograničenom odgovornošću za usluge u likvidaciji, Josipa Jurja Strossmayera 24, 31500 Našice zastupanog po punomoćniku Dinko Mijić</izvorni_sadrzaj>
    <derivirana_varijabla naziv="DomainObject.Predmet.ProtustrankaFormatedWithAdress_1"> MICKO jednostavno društvo s ograničenom odgovornošću za usluge u likvidaciji, Josipa Jurja Strossmayera 24, 31500 Našice zastupanog po punomoćniku Dinko Mijić</derivirana_varijabla>
  </DomainObject.Predmet.ProtustrankaFormatedWithAdress>
  <DomainObject.Predmet.ProtustrankaFormatedWithAdressOIB>
    <izvorni_sadrzaj> MICKO jednostavno društvo s ograničenom odgovornošću za usluge u likvidaciji, OIB 84713652774, Josipa Jurja Strossmayera 24, 31500 Našice zastupanog po punomoćniku Dinko Mijić</izvorni_sadrzaj>
    <derivirana_varijabla naziv="DomainObject.Predmet.ProtustrankaFormatedWithAdressOIB_1"> MICKO jednostavno društvo s ograničenom odgovornošću za usluge u likvidaciji, OIB 84713652774, Josipa Jurja Strossmayera 24, 31500 Našice zastupanog po punomoćniku Dinko Mijić</derivirana_varijabla>
  </DomainObject.Predmet.ProtustrankaFormatedWithAdressOIB>
  <DomainObject.Predmet.ProtustrankaWithAdress>
    <izvorni_sadrzaj>MICKO jednostavno društvo s ograničenom odgovornošću za usluge u likvidaciji Josipa Jurja Strossmayera 24, 31500 Našice</izvorni_sadrzaj>
    <derivirana_varijabla naziv="DomainObject.Predmet.ProtustrankaWithAdress_1">MICKO jednostavno društvo s ograničenom odgovornošću za usluge u likvidaciji Josipa Jurja Strossmayera 24, 31500 Našice</derivirana_varijabla>
  </DomainObject.Predmet.ProtustrankaWithAdress>
  <DomainObject.Predmet.ProtustrankaWithAdressOIB>
    <izvorni_sadrzaj>MICKO jednostavno društvo s ograničenom odgovornošću za usluge u likvidaciji, OIB 84713652774, Josipa Jurja Strossmayera 24, 31500 Našice</izvorni_sadrzaj>
    <derivirana_varijabla naziv="DomainObject.Predmet.ProtustrankaWithAdressOIB_1">MICKO jednostavno društvo s ograničenom odgovornošću za usluge u likvidaciji, OIB 84713652774, Josipa Jurja Strossmayera 24, 31500 Našice</derivirana_varijabla>
  </DomainObject.Predmet.ProtustrankaWithAdressOIB>
  <DomainObject.Predmet.ProtustrankaNazivFormated>
    <izvorni_sadrzaj>MICKO jednostavno društvo s ograničenom odgovornošću za usluge u likvidaciji</izvorni_sadrzaj>
    <derivirana_varijabla naziv="DomainObject.Predmet.ProtustrankaNazivFormated_1">MICKO jednostavno društvo s ograničenom odgovornošću za usluge u likvidaciji</derivirana_varijabla>
  </DomainObject.Predmet.ProtustrankaNazivFormated>
  <DomainObject.Predmet.ProtustrankaNazivFormatedOIB>
    <izvorni_sadrzaj>MICKO jednostavno društvo s ograničenom odgovornošću za usluge u likvidaciji, OIB 84713652774</izvorni_sadrzaj>
    <derivirana_varijabla naziv="DomainObject.Predmet.ProtustrankaNazivFormatedOIB_1">MICKO jednostavno društvo s ograničenom odgovornošću za usluge u likvidaciji, OIB 84713652774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MICKO jednostavno društvo s ograničenom odgovornošću za usluge u likvidaciji zastupanog po punomoćniku Dinko Mijić</item>
    </izvorni_sadrzaj>
    <derivirana_varijabla naziv="DomainObject.Predmet.ProtuStrankaListFormated_1">
      <item>MICKO jednostavno društvo s ograničenom odgovornošću za usluge u likvidaciji zastupanog po punomoćniku Dinko Mijić</item>
    </derivirana_varijabla>
  </DomainObject.Predmet.ProtuStrankaListFormated>
  <DomainObject.Predmet.ProtuStrankaListFormatedOIB>
    <izvorni_sadrzaj>
      <item>MICKO jednostavno društvo s ograničenom odgovornošću za usluge u likvidaciji, OIB 84713652774 zastupanog po punomoćniku Dinko Mijić</item>
    </izvorni_sadrzaj>
    <derivirana_varijabla naziv="DomainObject.Predmet.ProtuStrankaListFormatedOIB_1">
      <item>MICKO jednostavno društvo s ograničenom odgovornošću za usluge u likvidaciji, OIB 84713652774 zastupanog po punomoćniku Dinko Mijić</item>
    </derivirana_varijabla>
  </DomainObject.Predmet.ProtuStrankaListFormatedOIB>
  <DomainObject.Predmet.ProtuStrankaListFormatedWithAdress>
    <izvorni_sadrzaj>
      <item>MICKO jednostavno društvo s ograničenom odgovornošću za usluge u likvidaciji, Josipa Jurja Strossmayera 24, 31500 Našice zastupanog po punomoćniku Dinko Mijić</item>
    </izvorni_sadrzaj>
    <derivirana_varijabla naziv="DomainObject.Predmet.ProtuStrankaListFormatedWithAdress_1">
      <item>MICKO jednostavno društvo s ograničenom odgovornošću za usluge u likvidaciji, Josipa Jurja Strossmayera 24, 31500 Našice zastupanog po punomoćniku Dinko Mijić</item>
    </derivirana_varijabla>
  </DomainObject.Predmet.ProtuStrankaListFormatedWithAdress>
  <DomainObject.Predmet.ProtuStrankaListFormatedWithAdressOIB>
    <izvorni_sadrzaj>
      <item>MICKO jednostavno društvo s ograničenom odgovornošću za usluge u likvidaciji, OIB 84713652774, Josipa Jurja Strossmayera 24, 31500 Našice zastupanog po punomoćniku Dinko Mijić</item>
    </izvorni_sadrzaj>
    <derivirana_varijabla naziv="DomainObject.Predmet.ProtuStrankaListFormatedWithAdressOIB_1">
      <item>MICKO jednostavno društvo s ograničenom odgovornošću za usluge u likvidaciji, OIB 84713652774, Josipa Jurja Strossmayera 24, 31500 Našice zastupanog po punomoćniku Dinko Mijić</item>
    </derivirana_varijabla>
  </DomainObject.Predmet.ProtuStrankaListFormatedWithAdressOIB>
  <DomainObject.Predmet.ProtuStrankaListNazivFormated>
    <izvorni_sadrzaj>
      <item>MICKO jednostavno društvo s ograničenom odgovornošću za usluge u likvidaciji</item>
    </izvorni_sadrzaj>
    <derivirana_varijabla naziv="DomainObject.Predmet.ProtuStrankaListNazivFormated_1">
      <item>MICKO jednostavno društvo s ograničenom odgovornošću za usluge u likvidaciji</item>
    </derivirana_varijabla>
  </DomainObject.Predmet.ProtuStrankaListNazivFormated>
  <DomainObject.Predmet.ProtuStrankaListNazivFormatedOIB>
    <izvorni_sadrzaj>
      <item>MICKO jednostavno društvo s ograničenom odgovornošću za usluge u likvidaciji, OIB 84713652774</item>
    </izvorni_sadrzaj>
    <derivirana_varijabla naziv="DomainObject.Predmet.ProtuStrankaListNazivFormatedOIB_1">
      <item>MICKO jednostavno društvo s ograničenom odgovornošću za usluge u likvidaciji, OIB 84713652774</item>
    </derivirana_varijabla>
  </DomainObject.Predmet.ProtuStrankaListNazivFormatedOIB>
  <DomainObject.Predmet.OstaliListFormated>
    <izvorni_sadrzaj>
      <item>Dinko Mijić punomoćnik sudionika u postupku MICKO jednostavno društvo s ograničenom odgovornošću za usluge u likvidaciji</item>
      <item>Županijsko državno odvjetništvo u Osijeku</item>
    </izvorni_sadrzaj>
    <derivirana_varijabla naziv="DomainObject.Predmet.OstaliListFormated_1">
      <item>Dinko Mijić punomoćnik sudionika u postupku MICKO jednostavno društvo s ograničenom odgovornošću za usluge u likvidaciji</item>
      <item>Županijsko državno odvjetništvo u Osijeku</item>
    </derivirana_varijabla>
  </DomainObject.Predmet.OstaliListFormated>
  <DomainObject.Predmet.OstaliListFormatedOIB>
    <izvorni_sadrzaj>
      <item>Dinko Mijić, OIB 18334156758 punomoćnik sudionika u postupku MICKO jednostavno društvo s ograničenom odgovornošću za usluge u likvidaciji</item>
      <item>Županijsko državno odvjetništvo u Osijeku, OIB 61379160880</item>
    </izvorni_sadrzaj>
    <derivirana_varijabla naziv="DomainObject.Predmet.OstaliListFormatedOIB_1">
      <item>Dinko Mijić, OIB 18334156758 punomoćnik sudionika u postupku MICKO jednostavno društvo s ograničenom odgovornošću za usluge u likvidaciji</item>
      <item>Županijsko državno odvjetništvo u Osijeku, OIB 61379160880</item>
    </derivirana_varijabla>
  </DomainObject.Predmet.OstaliListFormatedOIB>
  <DomainObject.Predmet.OstaliListFormatedWithAdress>
    <izvorni_sadrzaj>
      <item>Dinko Mijić, Josipa Jurja Strossmayera 24, 31500 Našice punomoćnik sudionika u postupku MICKO jednostavno društvo s ograničenom odgovornošću za usluge u likvidaciji</item>
      <item>Županijsko državno odvjetništvo u Osijeku, Kapucinska 21, 31000 Osijek</item>
    </izvorni_sadrzaj>
    <derivirana_varijabla naziv="DomainObject.Predmet.OstaliListFormatedWithAdress_1">
      <item>Dinko Mijić, Josipa Jurja Strossmayera 24, 31500 Našice punomoćnik sudionika u postupku MICKO jednostavno društvo s ograničenom odgovornošću za usluge u likvidaciji</item>
      <item>Županijsko državno odvjetništvo u Osijeku, Kapucinska 21, 31000 Osijek</item>
    </derivirana_varijabla>
  </DomainObject.Predmet.OstaliListFormatedWithAdress>
  <DomainObject.Predmet.OstaliListFormatedWithAdressOIB>
    <izvorni_sadrzaj>
      <item>Dinko Mijić, OIB 18334156758, Josipa Jurja Strossmayera 24, 31500 Našice punomoćnik sudionika u postupku MICKO jednostavno društvo s ograničenom odgovornošću za usluge u likvidaciji</item>
      <item>Županijsko državno odvjetništvo u Osijeku, OIB 61379160880, Kapucinska 21, 31000 Osijek</item>
    </izvorni_sadrzaj>
    <derivirana_varijabla naziv="DomainObject.Predmet.OstaliListFormatedWithAdressOIB_1">
      <item>Dinko Mijić, OIB 18334156758, Josipa Jurja Strossmayera 24, 31500 Našice punomoćnik sudionika u postupku MICKO jednostavno društvo s ograničenom odgovornošću za usluge u likvidaciji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Dinko Mijić</item>
      <item>Županijsko državno odvjetništvo u Osijeku</item>
    </izvorni_sadrzaj>
    <derivirana_varijabla naziv="DomainObject.Predmet.OstaliListNazivFormated_1">
      <item>Dinko Mijić</item>
      <item>Županijsko državno odvjetništvo u Osijeku</item>
    </derivirana_varijabla>
  </DomainObject.Predmet.OstaliListNazivFormated>
  <DomainObject.Predmet.OstaliListNazivFormatedOIB>
    <izvorni_sadrzaj>
      <item>Dinko Mijić, OIB 18334156758</item>
      <item>Županijsko državno odvjetništvo u Osijeku, OIB 61379160880</item>
    </izvorni_sadrzaj>
    <derivirana_varijabla naziv="DomainObject.Predmet.OstaliListNazivFormatedOIB_1">
      <item>Dinko Mijić, OIB 18334156758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MICKO jednostavno društvo s ograničenom odgovornošću za usluge u likvidaciji</izvorni_sadrzaj>
    <derivirana_varijabla naziv="DomainObject.Predmet.ProtustrankaIDrugi_1">MICKO jednostavno društvo s ograničenom odgovornošću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MICKO jednostavno društvo s ograničenom odgovornošću za usluge u likvidaciji, OIB 84713652774, Josipa Jurja Strossmayera 24, 31500 Našice</izvorni_sadrzaj>
    <derivirana_varijabla naziv="DomainObject.Predmet.ProtustrankaIDrugiAdressOIB_1">MICKO jednostavno društvo s ograničenom odgovornošću za usluge u likvidaciji, OIB 84713652774, Josipa Jurja Strossmayera 24,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MICKO jednostavno društvo s ograničenom odgovornošću za usluge u likvidaciji</item>
      <item>Dinko Mijić</item>
      <item>Županijsko državno odvjetništvo u Osijeku</item>
    </izvorni_sadrzaj>
    <derivirana_varijabla naziv="DomainObject.Predmet.SudioniciListNaziv_1">
      <item>FINA RC OSIJEK</item>
      <item>MICKO jednostavno društvo s ograničenom odgovornošću za usluge u likvidaciji</item>
      <item>Dinko Mijić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MICKO jednostavno društvo s ograničenom odgovornošću za usluge u likvidaciji, OIB 84713652774, Josipa Jurja Strossmayera 24,31500 Našice</item>
      <item>Dinko Mijić, OIB 18334156758, Josipa Jurja Strossmayera 24,31500 Našice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MICKO jednostavno društvo s ograničenom odgovornošću za usluge u likvidaciji, OIB 84713652774, Josipa Jurja Strossmayera 24,31500 Našice</item>
      <item>Dinko Mijić, OIB 18334156758, Josipa Jurja Strossmayera 24,31500 Našice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84713652774</item>
      <item>, OIB 18334156758</item>
      <item>, OIB 61379160880</item>
    </izvorni_sadrzaj>
    <derivirana_varijabla naziv="DomainObject.Predmet.SudioniciListNazivOIB_1">
      <item>, OIB 85821130368</item>
      <item>, OIB 84713652774</item>
      <item>, OIB 18334156758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St-987/2018-9</izvorni_sadrzaj>
    <derivirana_varijabla naziv="DomainObject.PredzadnjaOdlukaIzPredmeta.Oznaka_1">St-987/2018-9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44D15-2B2F-4B82-997F-108B5F219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3602</properties:Characters>
  <properties:Lines>107</properties:Lines>
  <properties:Paragraphs>31</properties:Paragraphs>
  <properties:TotalTime>1087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2018-12-17T11:07:00Z</dcterms:modified>
  <cp:revision>668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(987-18 (-18) MICKO.docx)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