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26ad" w14:paraId="0c226a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</w:t>
      </w:r>
      <w:r w:rsidR="00F972A6">
        <w:t>8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972A6">
        <w:t>ROYAL MONTAGU d.o.o., Posedarje, Ulica Sv. Duh 3a, OIB: 47753465386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81AB7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972A6">
        <w:t>ROYAL MONTAGU d.o.o., Posedarje, Ulica Sv. Duh 3a, OIB: 47753465386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12</w:t>
      </w:r>
      <w:r w:rsidR="00A70A5D">
        <w:t>,</w:t>
      </w:r>
      <w:r w:rsidR="00F972A6">
        <w:t>35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72A6">
        <w:t>12</w:t>
      </w:r>
      <w:r w:rsidR="00B26EB5">
        <w:t>,</w:t>
      </w:r>
      <w:r w:rsidR="00F972A6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972A6">
        <w:t>ROYAL MONTAGU d.o.o., Posedarje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F972A6">
        <w:t>2179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972A6">
        <w:t>413.760,19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81AB7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72A6">
        <w:t>ROYAL MONTAGU d.o.o., Posedarje</w:t>
      </w:r>
      <w:r w:rsidR="00F972A6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972A6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MARTIN GOSPIĆ iz Pridrage, Ribarska 1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C60C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</w:t>
    </w:r>
    <w:r w:rsidR="00F972A6">
      <w:t>8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1AB7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60CA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6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C6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MONTAGU d.o.o. za graditeljstvo, trgovinu i usluge</izvorni_sadrzaj>
    <derivirana_varijabla naziv="DomainObject.Predmet.ProtustrankaFormated_1">  ROYAL MONTAGU d.o.o. za graditeljstvo, trgovinu i usluge</derivirana_varijabla>
  </DomainObject.Predmet.ProtustrankaFormated>
  <DomainObject.Predmet.ProtustrankaFormatedOIB>
    <izvorni_sadrzaj>  ROYAL MONTAGU d.o.o. za graditeljstvo, trgovinu i usluge, OIB 47753465386</izvorni_sadrzaj>
    <derivirana_varijabla naziv="DomainObject.Predmet.ProtustrankaFormatedOIB_1">  ROYAL MONTAGU d.o.o. za graditeljstvo, trgovinu i usluge, OIB 47753465386</derivirana_varijabla>
  </DomainObject.Predmet.ProtustrankaFormatedOIB>
  <DomainObject.Predmet.ProtustrankaFormatedWithAdress>
    <izvorni_sadrzaj> ROYAL MONTAGU d.o.o. za graditeljstvo, trgovinu i usluge, Ulica Sv.Duh 3/a, 23242 Posedarje</izvorni_sadrzaj>
    <derivirana_varijabla naziv="DomainObject.Predmet.ProtustrankaFormatedWithAdress_1"> ROYAL MONTAGU d.o.o. za graditeljstvo, trgovinu i usluge, Ulica Sv.Duh 3/a, 23242 Posedarje</derivirana_varijabla>
  </DomainObject.Predmet.ProtustrankaFormatedWithAdress>
  <DomainObject.Predmet.ProtustrankaFormatedWithAdressOIB>
    <izvorni_sadrzaj> ROYAL MONTAGU d.o.o. za graditeljstvo, trgovinu i usluge, OIB 47753465386, Ulica Sv.Duh 3/a, 23242 Posedarje</izvorni_sadrzaj>
    <derivirana_varijabla naziv="DomainObject.Predmet.ProtustrankaFormatedWithAdressOIB_1"> ROYAL MONTAGU d.o.o. za graditeljstvo, trgovinu i usluge, OIB 47753465386, Ulica Sv.Duh 3/a, 23242 Posedarje</derivirana_varijabla>
  </DomainObject.Predmet.ProtustrankaFormatedWithAdressOIB>
  <DomainObject.Predmet.ProtustrankaWithAdress>
    <izvorni_sadrzaj>ROYAL MONTAGU d.o.o. za graditeljstvo, trgovinu i usluge Ulica Sv.Duh 3/a, 23242 Posedarje</izvorni_sadrzaj>
    <derivirana_varijabla naziv="DomainObject.Predmet.ProtustrankaWithAdress_1">ROYAL MONTAGU d.o.o. za graditeljstvo, trgovinu i usluge Ulica Sv.Duh 3/a, 23242 Posedarje</derivirana_varijabla>
  </DomainObject.Predmet.ProtustrankaWithAdress>
  <DomainObject.Predmet.ProtustrankaWithAdressOIB>
    <izvorni_sadrzaj>ROYAL MONTAGU d.o.o. za graditeljstvo, trgovinu i usluge, OIB 47753465386, Ulica Sv.Duh 3/a, 23242 Posedarje</izvorni_sadrzaj>
    <derivirana_varijabla naziv="DomainObject.Predmet.ProtustrankaWithAdressOIB_1">ROYAL MONTAGU d.o.o. za graditeljstvo, trgovinu i usluge, OIB 47753465386, Ulica Sv.Duh 3/a, 23242 Posedarje</derivirana_varijabla>
  </DomainObject.Predmet.ProtustrankaWithAdressOIB>
  <DomainObject.Predmet.ProtustrankaNazivFormated>
    <izvorni_sadrzaj>ROYAL MONTAGU d.o.o. za graditeljstvo, trgovinu i usluge</izvorni_sadrzaj>
    <derivirana_varijabla naziv="DomainObject.Predmet.ProtustrankaNazivFormated_1">ROYAL MONTAGU d.o.o. za graditeljstvo, trgovinu i usluge</derivirana_varijabla>
  </DomainObject.Predmet.ProtustrankaNazivFormated>
  <DomainObject.Predmet.ProtustrankaNazivFormatedOIB>
    <izvorni_sadrzaj>ROYAL MONTAGU d.o.o. za graditeljstvo, trgovinu i usluge, OIB 47753465386</izvorni_sadrzaj>
    <derivirana_varijabla naziv="DomainObject.Predmet.ProtustrankaNazivFormatedOIB_1">ROYAL MONTAGU d.o.o. za graditeljstvo, trgovinu i usluge, OIB 47753465386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413760.19</izvorni_sadrzaj>
    <derivirana_varijabla naziv="DomainObject.Predmet.TrenutnaVrijednost_1">413760.19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MONTAGU d.o.o. za graditeljstvo, trgovinu i usluge</item>
    </izvorni_sadrzaj>
    <derivirana_varijabla naziv="DomainObject.Predmet.ProtuStrankaListFormated_1">
      <item>ROYAL MONTAGU d.o.o. za graditeljstvo, trgovinu i usluge</item>
    </derivirana_varijabla>
  </DomainObject.Predmet.ProtuStrankaListFormated>
  <DomainObject.Predmet.ProtuStrankaListFormatedOIB>
    <izvorni_sadrzaj>
      <item>ROYAL MONTAGU d.o.o. za graditeljstvo, trgovinu i usluge, OIB 47753465386</item>
    </izvorni_sadrzaj>
    <derivirana_varijabla naziv="DomainObject.Predmet.ProtuStrankaListFormatedOIB_1">
      <item>ROYAL MONTAGU d.o.o. za graditeljstvo, trgovinu i usluge, OIB 47753465386</item>
    </derivirana_varijabla>
  </DomainObject.Predmet.ProtuStrankaListFormatedOIB>
  <DomainObject.Predmet.ProtuStrankaListFormatedWithAdress>
    <izvorni_sadrzaj>
      <item>ROYAL MONTAGU d.o.o. za graditeljstvo, trgovinu i usluge, Ulica Sv.Duh 3/a, 23242 Posedarje</item>
    </izvorni_sadrzaj>
    <derivirana_varijabla naziv="DomainObject.Predmet.ProtuStrankaListFormatedWithAdress_1">
      <item>ROYAL MONTAGU d.o.o. za graditeljstvo, trgovinu i usluge, Ulica Sv.Duh 3/a, 23242 Posedarje</item>
    </derivirana_varijabla>
  </DomainObject.Predmet.ProtuStrankaListFormatedWithAdress>
  <DomainObject.Predmet.ProtuStrankaListFormatedWithAdressOIB>
    <izvorni_sadrzaj>
      <item>ROYAL MONTAGU d.o.o. za graditeljstvo, trgovinu i usluge, OIB 47753465386, Ulica Sv.Duh 3/a, 23242 Posedarje</item>
    </izvorni_sadrzaj>
    <derivirana_varijabla naziv="DomainObject.Predmet.ProtuStrankaListFormatedWithAdressOIB_1">
      <item>ROYAL MONTAGU d.o.o. za graditeljstvo, trgovinu i usluge, OIB 47753465386, Ulica Sv.Duh 3/a, 23242 Posedarje</item>
    </derivirana_varijabla>
  </DomainObject.Predmet.ProtuStrankaListFormatedWithAdressOIB>
  <DomainObject.Predmet.ProtuStrankaListNazivFormated>
    <izvorni_sadrzaj>
      <item>ROYAL MONTAGU d.o.o. za graditeljstvo, trgovinu i usluge</item>
    </izvorni_sadrzaj>
    <derivirana_varijabla naziv="DomainObject.Predmet.ProtuStrankaListNazivFormated_1">
      <item>ROYAL MONTAGU d.o.o. za graditeljstvo, trgovinu i usluge</item>
    </derivirana_varijabla>
  </DomainObject.Predmet.ProtuStrankaListNazivFormated>
  <DomainObject.Predmet.ProtuStrankaListNazivFormatedOIB>
    <izvorni_sadrzaj>
      <item>ROYAL MONTAGU d.o.o. za graditeljstvo, trgovinu i usluge, OIB 47753465386</item>
    </izvorni_sadrzaj>
    <derivirana_varijabla naziv="DomainObject.Predmet.ProtuStrankaListNazivFormatedOIB_1">
      <item>ROYAL MONTAGU d.o.o. za graditeljstvo, trgovinu i usluge, OIB 47753465386</item>
    </derivirana_varijabla>
  </DomainObject.Predmet.ProtuStrankaListNazivFormatedOIB>
  <DomainObject.Predmet.OstaliListFormated>
    <izvorni_sadrzaj>
      <item>Martin Gospić</item>
    </izvorni_sadrzaj>
    <derivirana_varijabla naziv="DomainObject.Predmet.OstaliListFormated_1">
      <item>Martin Gospić</item>
    </derivirana_varijabla>
  </DomainObject.Predmet.OstaliListFormated>
  <DomainObject.Predmet.OstaliListFormatedOIB>
    <izvorni_sadrzaj>
      <item>Martin Gospić, OIB 15056018049</item>
    </izvorni_sadrzaj>
    <derivirana_varijabla naziv="DomainObject.Predmet.OstaliListFormatedOIB_1">
      <item>Martin Gospić, OIB 15056018049</item>
    </derivirana_varijabla>
  </DomainObject.Predmet.OstaliListFormatedOIB>
  <DomainObject.Predmet.OstaliListFormatedWithAdress>
    <izvorni_sadrzaj>
      <item>Martin Gospić, RIBARSKA ULICA 16 (ranije: PRIDRAGA, RIBARSKA, 1), 23312 Pridraga</item>
    </izvorni_sadrzaj>
    <derivirana_varijabla naziv="DomainObject.Predmet.OstaliListFormatedWithAdress_1">
      <item>Martin Gospić, RIBARSKA ULICA 16 (ranije: PRIDRAGA, RIBARSKA, 1), 23312 Pridraga</item>
    </derivirana_varijabla>
  </DomainObject.Predmet.OstaliListFormatedWithAdress>
  <DomainObject.Predmet.OstaliListFormatedWithAdressOIB>
    <izvorni_sadrzaj>
      <item>Martin Gospić, OIB 15056018049, RIBARSKA ULICA 16 (ranije: PRIDRAGA, RIBARSKA, 1), 23312 Pridraga</item>
    </izvorni_sadrzaj>
    <derivirana_varijabla naziv="DomainObject.Predmet.OstaliListFormatedWithAdressOIB_1">
      <item>Martin Gospić, OIB 15056018049, RIBARSKA ULICA 16 (ranije: PRIDRAGA, RIBARSKA, 1), 23312 Pridraga</item>
    </derivirana_varijabla>
  </DomainObject.Predmet.OstaliListFormatedWithAdressOIB>
  <DomainObject.Predmet.OstaliListNazivFormated>
    <izvorni_sadrzaj>
      <item>Martin Gospić</item>
    </izvorni_sadrzaj>
    <derivirana_varijabla naziv="DomainObject.Predmet.OstaliListNazivFormated_1">
      <item>Martin Gospić</item>
    </derivirana_varijabla>
  </DomainObject.Predmet.OstaliListNazivFormated>
  <DomainObject.Predmet.OstaliListNazivFormatedOIB>
    <izvorni_sadrzaj>
      <item>Martin Gospić, OIB 15056018049</item>
    </izvorni_sadrzaj>
    <derivirana_varijabla naziv="DomainObject.Predmet.OstaliListNazivFormatedOIB_1">
      <item>Martin Gospić, OIB 15056018049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MONTAGU d.o.o. za graditeljstvo, trgovinu i usluge</izvorni_sadrzaj>
    <derivirana_varijabla naziv="DomainObject.Predmet.ProtustrankaIDrugi_1">ROYAL MONTAGU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ROYAL MONTAGU d.o.o. za graditeljstvo, trgovinu i usluge, OIB 47753465386, Ulica Sv.Duh 3/a, 23242 Posedarje</izvorni_sadrzaj>
    <derivirana_varijabla naziv="DomainObject.Predmet.ProtustrankaIDrugiAdressOIB_1">ROYAL MONTAGU d.o.o. za graditeljstvo, trgovinu i usluge, OIB 47753465386, Ulica Sv.Duh 3/a,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ROYAL MONTAGU d.o.o. za graditeljstvo, trgovinu i usluge</item>
      <item>Martin Gospić</item>
    </izvorni_sadrzaj>
    <derivirana_varijabla naziv="DomainObject.Predmet.SudioniciListNaziv_1">
      <item>FINA</item>
      <item>ROYAL MONTAGU d.o.o. za graditeljstvo, trgovinu i usluge</item>
      <item>Martin Gospić</item>
    </derivirana_varijabla>
  </DomainObject.Predmet.SudioniciListNaziv>
  <DomainObject.Predmet.SudioniciListAdressOIB>
    <izvorni_sadrzaj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izvorni_sadrzaj>
    <derivirana_varijabla naziv="DomainObject.Predmet.SudioniciListAdressOIB_1">
      <item>FINA, OIB 85821130368</item>
      <item>ROYAL MONTAGU d.o.o. za graditeljstvo, trgovinu i usluge, OIB 47753465386, Ulica Sv.Duh 3/a,23242 Posedarje</item>
      <item>Martin Gospić, OIB 15056018049, RIBARSKA ULICA 16 (ranije: PRIDRAGA, RIBARSKA, 1),23312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47753465386</item>
      <item>, OIB 15056018049</item>
    </izvorni_sadrzaj>
    <derivirana_varijabla naziv="DomainObject.Predmet.SudioniciListNazivOIB_1">
      <item>, OIB 85821130368</item>
      <item>, OIB 47753465386</item>
      <item>, OIB 15056018049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C3ADC-74AF-4033-9BC0-996830861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1873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2016-03-22T12:50:00Z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2016-03-25T07:53:00Z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