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d069" w14:paraId="5ecd069" w:rsidRDefault="00CF47AE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425704" w:rsidP="00425704" w:rsidR="007B218F" w:rsidRPr="00425704">
      <w:pPr>
        <w:rPr>
          <w:lang w:val="hr-HR"/>
        </w:rPr>
      </w:pP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  <w:t>Broj: St-</w:t>
      </w:r>
      <w:r w:rsidR="008575EF">
        <w:rPr>
          <w:lang w:val="hr-HR"/>
        </w:rPr>
        <w:t>383/2015-18</w:t>
      </w:r>
      <w:r w:rsidR="007B218F" w:rsidRPr="00425704">
        <w:rPr>
          <w:lang w:val="hr-HR"/>
        </w:rPr>
        <w:t xml:space="preserve">                  </w:t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</w:t>
      </w:r>
      <w:r w:rsidR="00E6738F">
        <w:rPr>
          <w:lang w:val="hr-HR"/>
        </w:rPr>
        <w:t xml:space="preserve"> </w:t>
      </w:r>
      <w:r w:rsidR="00E6738F" w:rsidRPr="003F6E2E">
        <w:t xml:space="preserve">VOŠTOG </w:t>
      </w:r>
      <w:proofErr w:type="spellStart"/>
      <w:r w:rsidR="00E6738F" w:rsidRPr="003F6E2E">
        <w:t>j.d.o.o</w:t>
      </w:r>
      <w:proofErr w:type="spellEnd"/>
      <w:r w:rsidR="00E6738F" w:rsidRPr="003F6E2E">
        <w:t xml:space="preserve"> </w:t>
      </w:r>
      <w:proofErr w:type="spellStart"/>
      <w:r w:rsidR="00E6738F" w:rsidRPr="003F6E2E">
        <w:t>za</w:t>
      </w:r>
      <w:proofErr w:type="spellEnd"/>
      <w:r w:rsidR="00E6738F" w:rsidRPr="003F6E2E">
        <w:t xml:space="preserve"> </w:t>
      </w:r>
      <w:proofErr w:type="spellStart"/>
      <w:r w:rsidR="00E6738F" w:rsidRPr="003F6E2E">
        <w:t>ugostiteljstvo</w:t>
      </w:r>
      <w:proofErr w:type="spellEnd"/>
      <w:r w:rsidR="00E6738F" w:rsidRPr="003F6E2E">
        <w:t xml:space="preserve">, </w:t>
      </w:r>
      <w:proofErr w:type="spellStart"/>
      <w:r w:rsidR="00E6738F" w:rsidRPr="003F6E2E">
        <w:t>turizam</w:t>
      </w:r>
      <w:proofErr w:type="spellEnd"/>
      <w:r w:rsidR="00E6738F" w:rsidRPr="003F6E2E">
        <w:t xml:space="preserve"> </w:t>
      </w:r>
      <w:proofErr w:type="spellStart"/>
      <w:r w:rsidR="00E6738F" w:rsidRPr="003F6E2E">
        <w:t>i</w:t>
      </w:r>
      <w:proofErr w:type="spellEnd"/>
      <w:r w:rsidR="00E6738F" w:rsidRPr="003F6E2E">
        <w:t xml:space="preserve"> </w:t>
      </w:r>
      <w:proofErr w:type="spellStart"/>
      <w:r w:rsidR="00E6738F" w:rsidRPr="003F6E2E">
        <w:t>usluge</w:t>
      </w:r>
      <w:proofErr w:type="spellEnd"/>
      <w:r w:rsidR="00E6738F" w:rsidRPr="003F6E2E">
        <w:t xml:space="preserve"> </w:t>
      </w:r>
      <w:proofErr w:type="spellStart"/>
      <w:r w:rsidR="00E6738F" w:rsidRPr="003F6E2E">
        <w:t>Kutjevo</w:t>
      </w:r>
      <w:proofErr w:type="spellEnd"/>
      <w:r w:rsidR="00E6738F" w:rsidRPr="003F6E2E">
        <w:t xml:space="preserve">, </w:t>
      </w:r>
      <w:proofErr w:type="spellStart"/>
      <w:r w:rsidR="00E6738F" w:rsidRPr="003F6E2E">
        <w:t>Republike</w:t>
      </w:r>
      <w:proofErr w:type="spellEnd"/>
      <w:r w:rsidR="00E6738F" w:rsidRPr="003F6E2E">
        <w:t xml:space="preserve"> </w:t>
      </w:r>
      <w:proofErr w:type="spellStart"/>
      <w:r w:rsidR="00E6738F" w:rsidRPr="003F6E2E">
        <w:t>Hrvatske</w:t>
      </w:r>
      <w:proofErr w:type="spellEnd"/>
      <w:r w:rsidR="00E6738F" w:rsidRPr="003F6E2E">
        <w:t xml:space="preserve"> 62, OIB 88387193849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E6738F">
        <w:rPr>
          <w:lang w:val="hr-HR"/>
        </w:rPr>
        <w:t>7</w:t>
      </w:r>
      <w:r w:rsidR="0088175D">
        <w:rPr>
          <w:lang w:val="hr-HR"/>
        </w:rPr>
        <w:t>.rujna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697B5A">
        <w:rPr>
          <w:lang w:val="hr-HR"/>
        </w:rPr>
        <w:t>IVANU VOŠTOG iz Kutjeva, Josipa Kozarca 21, OIB 81735171782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697B5A">
        <w:rPr>
          <w:lang w:val="hr-HR"/>
        </w:rPr>
        <w:t xml:space="preserve"> na broj HR02 8550 (St-383-2015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697B5A">
        <w:rPr>
          <w:lang w:val="hr-HR"/>
        </w:rPr>
        <w:t>221-383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697B5A">
        <w:rPr>
          <w:lang w:val="hr-HR"/>
        </w:rPr>
        <w:t>015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F53902" w:rsidRPr="00AD05FF">
        <w:rPr>
          <w:lang w:val="hr-HR"/>
        </w:rPr>
        <w:t xml:space="preserve"> </w:t>
      </w:r>
      <w:r w:rsidR="00B32470">
        <w:rPr>
          <w:lang w:val="hr-HR"/>
        </w:rPr>
        <w:t>IVAN VOŠTOG iz Kutjeva, Josipa Kozarca 21, OIB 81735171782</w:t>
      </w:r>
      <w:r w:rsidR="00331868">
        <w:rPr>
          <w:lang w:val="hr-HR"/>
        </w:rPr>
        <w:t xml:space="preserve"> 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B32470" w:rsidRPr="00B32470">
        <w:rPr>
          <w:lang w:val="hr-HR"/>
        </w:rPr>
        <w:t xml:space="preserve"> </w:t>
      </w:r>
      <w:r w:rsidR="00B32470">
        <w:rPr>
          <w:lang w:val="hr-HR"/>
        </w:rPr>
        <w:t>IVAN VOŠTOG iz Kutjeva, Josipa Kozarca 21, OIB 81735171782</w:t>
      </w:r>
      <w:r w:rsidR="00842934" w:rsidRPr="00842934">
        <w:rPr>
          <w:lang w:val="hr-HR"/>
        </w:rPr>
        <w:t xml:space="preserve"> </w:t>
      </w:r>
      <w:r w:rsidR="008C15A5">
        <w:rPr>
          <w:lang w:val="hr-HR"/>
        </w:rPr>
        <w:t xml:space="preserve"> 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B32470">
        <w:rPr>
          <w:lang w:val="hr-HR"/>
        </w:rPr>
        <w:t>383-2015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F10936">
        <w:rPr>
          <w:lang w:val="hr-HR"/>
        </w:rPr>
        <w:t>221-590-2016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B32470">
        <w:rPr>
          <w:lang w:val="hr-HR"/>
        </w:rPr>
        <w:t xml:space="preserve">Ivanu </w:t>
      </w:r>
      <w:proofErr w:type="spellStart"/>
      <w:r w:rsidR="00B32470">
        <w:rPr>
          <w:lang w:val="hr-HR"/>
        </w:rPr>
        <w:t>Voštog</w:t>
      </w:r>
      <w:proofErr w:type="spellEnd"/>
      <w:r>
        <w:rPr>
          <w:lang w:val="hr-HR"/>
        </w:rPr>
        <w:t xml:space="preserve">, te se </w:t>
      </w:r>
      <w:r w:rsidR="00F10936">
        <w:rPr>
          <w:lang w:val="hr-HR"/>
        </w:rPr>
        <w:t>istoj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B32470">
        <w:rPr>
          <w:lang w:val="hr-HR"/>
        </w:rPr>
        <w:t xml:space="preserve"> IVANA VOŠTOG iz Kutjeva, Josipa Kozarca 21, OIB 81735171782</w:t>
      </w:r>
      <w:r w:rsidR="00556027">
        <w:rPr>
          <w:lang w:val="hr-HR"/>
        </w:rPr>
        <w:t xml:space="preserve">, 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3A2AB7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0499B" w:rsidP="00AD05FF" w:rsidR="00F0499B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F0499B" w:rsidP="00E22421" w:rsidR="00F0499B">
      <w:pPr>
        <w:jc w:val="center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podnijela 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B32470">
        <w:rPr>
          <w:lang w:val="hr-HR"/>
        </w:rPr>
        <w:t>VOŠTOG</w:t>
      </w:r>
      <w:r w:rsidR="005A2D0E">
        <w:rPr>
          <w:lang w:val="hr-HR"/>
        </w:rPr>
        <w:t xml:space="preserve"> j.d.o.o </w:t>
      </w:r>
      <w:r w:rsidR="00B32470">
        <w:rPr>
          <w:lang w:val="hr-HR"/>
        </w:rPr>
        <w:t>Kutjevo</w:t>
      </w:r>
      <w:r w:rsidR="005A2D0E">
        <w:rPr>
          <w:lang w:val="hr-HR"/>
        </w:rPr>
        <w:t xml:space="preserve"> </w:t>
      </w:r>
      <w:r w:rsidR="00E377C2">
        <w:rPr>
          <w:lang w:val="hr-HR"/>
        </w:rPr>
        <w:t xml:space="preserve">u kojem navodi da dužnik u Očevidniku redoslijeda osnova za plaćanje ima evidentirane neizvršene osnove za plaćanje u neprekinutom razdoblju od </w:t>
      </w:r>
      <w:r w:rsidR="00B32470">
        <w:rPr>
          <w:lang w:val="hr-HR"/>
        </w:rPr>
        <w:t>120</w:t>
      </w:r>
      <w:r w:rsidR="00E377C2">
        <w:rPr>
          <w:lang w:val="hr-HR"/>
        </w:rPr>
        <w:t xml:space="preserve"> dana</w:t>
      </w:r>
      <w:r w:rsidR="003C2C5F">
        <w:rPr>
          <w:lang w:val="hr-HR"/>
        </w:rPr>
        <w:t xml:space="preserve"> u ukupnom iznosu od </w:t>
      </w:r>
      <w:r w:rsidR="00B32470">
        <w:rPr>
          <w:lang w:val="hr-HR"/>
        </w:rPr>
        <w:t>10.167,29</w:t>
      </w:r>
      <w:r w:rsidR="003C2C5F">
        <w:rPr>
          <w:lang w:val="hr-HR"/>
        </w:rPr>
        <w:t xml:space="preserve"> kn</w:t>
      </w:r>
      <w:r w:rsidR="00E377C2">
        <w:rPr>
          <w:lang w:val="hr-HR"/>
        </w:rPr>
        <w:t xml:space="preserve">, te da ima </w:t>
      </w:r>
      <w:r w:rsidR="00B32470">
        <w:rPr>
          <w:lang w:val="hr-HR"/>
        </w:rPr>
        <w:t>dvije zaposlene osobe</w:t>
      </w:r>
      <w:r w:rsidR="00E377C2">
        <w:rPr>
          <w:lang w:val="hr-HR"/>
        </w:rPr>
        <w:t xml:space="preserve">. </w:t>
      </w:r>
      <w:r>
        <w:rPr>
          <w:lang w:val="hr-HR"/>
        </w:rPr>
        <w:t xml:space="preserve">Iz </w:t>
      </w:r>
      <w:r w:rsidR="004A19B1">
        <w:rPr>
          <w:lang w:val="hr-HR"/>
        </w:rPr>
        <w:t xml:space="preserve">sadržaja </w:t>
      </w:r>
      <w:r>
        <w:rPr>
          <w:lang w:val="hr-HR"/>
        </w:rPr>
        <w:t>prijedloga proizlazi da  nisu zaplijenjena odnosno osigurana</w:t>
      </w:r>
      <w:r w:rsidR="00E377C2">
        <w:rPr>
          <w:lang w:val="hr-HR"/>
        </w:rPr>
        <w:t xml:space="preserve"> novčana sredstva za namirenje troškova stečajnog</w:t>
      </w:r>
      <w:r w:rsidR="003C2C5F">
        <w:rPr>
          <w:lang w:val="hr-HR"/>
        </w:rPr>
        <w:t xml:space="preserve"> postupka u iznosu od 5.000,00 k</w:t>
      </w:r>
      <w:r w:rsidR="00E377C2">
        <w:rPr>
          <w:lang w:val="hr-HR"/>
        </w:rPr>
        <w:t>n</w:t>
      </w:r>
      <w:r>
        <w:rPr>
          <w:lang w:val="hr-HR"/>
        </w:rPr>
        <w:t xml:space="preserve">, </w:t>
      </w:r>
      <w:r w:rsidR="00A13E2F">
        <w:rPr>
          <w:lang w:val="hr-HR"/>
        </w:rPr>
        <w:t xml:space="preserve"> </w:t>
      </w:r>
      <w:r w:rsidR="00E377C2">
        <w:rPr>
          <w:lang w:val="hr-HR"/>
        </w:rPr>
        <w:t xml:space="preserve"> sukladno odredbi čl. 112. </w:t>
      </w:r>
      <w:r>
        <w:rPr>
          <w:lang w:val="hr-HR"/>
        </w:rPr>
        <w:t>Stečajnog zakona (NN br. 71/15, dalje SZ)</w:t>
      </w:r>
      <w:r w:rsidR="00E377C2"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lastRenderedPageBreak/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</w:t>
      </w:r>
      <w:r w:rsidR="00F0499B">
        <w:rPr>
          <w:lang w:val="hr-HR"/>
        </w:rPr>
        <w:t>110</w:t>
      </w:r>
      <w:r w:rsidR="00870913">
        <w:rPr>
          <w:lang w:val="hr-HR"/>
        </w:rPr>
        <w:t xml:space="preserve"> st. 1</w:t>
      </w:r>
      <w:r w:rsidR="003C2C5F">
        <w:rPr>
          <w:lang w:val="hr-HR"/>
        </w:rPr>
        <w:t xml:space="preserve"> </w:t>
      </w:r>
      <w:r w:rsidR="00AB4C7E">
        <w:rPr>
          <w:lang w:val="hr-HR"/>
        </w:rPr>
        <w:t>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 xml:space="preserve">redujam u roku određenom u </w:t>
      </w:r>
      <w:proofErr w:type="spellStart"/>
      <w:r w:rsidR="00E632E8">
        <w:rPr>
          <w:lang w:val="hr-HR"/>
        </w:rPr>
        <w:t>toč</w:t>
      </w:r>
      <w:proofErr w:type="spellEnd"/>
      <w:r w:rsidR="00E632E8">
        <w:rPr>
          <w:lang w:val="hr-HR"/>
        </w:rPr>
        <w:t>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0499B">
        <w:rPr>
          <w:lang w:val="hr-HR"/>
        </w:rPr>
        <w:t>7</w:t>
      </w:r>
      <w:r w:rsidR="003C2C5F">
        <w:rPr>
          <w:lang w:val="hr-HR"/>
        </w:rPr>
        <w:t>.rujna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3C2C5F" w:rsidP="000A5A3C" w:rsidR="0086373F">
      <w:pPr>
        <w:ind w:firstLine="720" w:left="5040"/>
        <w:rPr>
          <w:lang w:val="hr-HR"/>
        </w:rPr>
      </w:pPr>
      <w:r>
        <w:rPr>
          <w:lang w:val="hr-HR"/>
        </w:rPr>
        <w:t xml:space="preserve"> Vesna Vukelić</w:t>
      </w:r>
      <w:r w:rsidR="0086373F">
        <w:rPr>
          <w:lang w:val="hr-HR"/>
        </w:rPr>
        <w:t xml:space="preserve"> v.r.</w:t>
      </w:r>
    </w:p>
    <w:p w:rsidRDefault="007B6D78" w:rsidP="000A5A3C" w:rsidR="007B6D78">
      <w:pPr>
        <w:ind w:firstLine="720" w:left="5040"/>
        <w:rPr>
          <w:lang w:val="hr-HR"/>
        </w:rPr>
      </w:pPr>
    </w:p>
    <w:p w:rsidRDefault="00443195" w:rsidP="00443195" w:rsidR="0086373F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  <w:r w:rsidR="0086373F">
        <w:rPr>
          <w:lang w:val="hr-HR"/>
        </w:rPr>
        <w:t xml:space="preserve">Za točnost </w:t>
      </w:r>
      <w:proofErr w:type="spellStart"/>
      <w:r w:rsidR="0086373F">
        <w:rPr>
          <w:lang w:val="hr-HR"/>
        </w:rPr>
        <w:t>otpravka</w:t>
      </w:r>
      <w:proofErr w:type="spellEnd"/>
      <w:r w:rsidR="0086373F">
        <w:rPr>
          <w:lang w:val="hr-HR"/>
        </w:rPr>
        <w:t xml:space="preserve"> – ovlašteni službenik</w:t>
      </w:r>
    </w:p>
    <w:p w:rsidRDefault="00443195" w:rsidP="000A5A3C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3C2C5F">
        <w:rPr>
          <w:lang w:val="hr-HR"/>
        </w:rPr>
        <w:t>Anica Ižaković</w:t>
      </w:r>
      <w:r w:rsidR="007B218F" w:rsidRPr="00E22421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1C2703"/>
    <w:rsid w:val="001E1080"/>
    <w:rsid w:val="002406B2"/>
    <w:rsid w:val="00252A2A"/>
    <w:rsid w:val="00294A66"/>
    <w:rsid w:val="002A0407"/>
    <w:rsid w:val="002B610E"/>
    <w:rsid w:val="002C7059"/>
    <w:rsid w:val="002D4286"/>
    <w:rsid w:val="00331868"/>
    <w:rsid w:val="00373E23"/>
    <w:rsid w:val="003879DC"/>
    <w:rsid w:val="003A2AB7"/>
    <w:rsid w:val="003C2C5F"/>
    <w:rsid w:val="003C5E5D"/>
    <w:rsid w:val="004111AD"/>
    <w:rsid w:val="00425704"/>
    <w:rsid w:val="00443195"/>
    <w:rsid w:val="004A19B1"/>
    <w:rsid w:val="00517923"/>
    <w:rsid w:val="00526308"/>
    <w:rsid w:val="00543E76"/>
    <w:rsid w:val="00552EF9"/>
    <w:rsid w:val="00556027"/>
    <w:rsid w:val="005A2D0E"/>
    <w:rsid w:val="005B20DC"/>
    <w:rsid w:val="00644C41"/>
    <w:rsid w:val="00697B5A"/>
    <w:rsid w:val="006C5B3D"/>
    <w:rsid w:val="00775014"/>
    <w:rsid w:val="007B218F"/>
    <w:rsid w:val="007B6D78"/>
    <w:rsid w:val="00842934"/>
    <w:rsid w:val="008575EF"/>
    <w:rsid w:val="0086373F"/>
    <w:rsid w:val="00870913"/>
    <w:rsid w:val="0088175D"/>
    <w:rsid w:val="008A3437"/>
    <w:rsid w:val="008C15A5"/>
    <w:rsid w:val="008C6D08"/>
    <w:rsid w:val="008F5CEB"/>
    <w:rsid w:val="00920E24"/>
    <w:rsid w:val="00980416"/>
    <w:rsid w:val="00A13E2F"/>
    <w:rsid w:val="00A4546A"/>
    <w:rsid w:val="00A914F6"/>
    <w:rsid w:val="00AB4C7E"/>
    <w:rsid w:val="00AB5215"/>
    <w:rsid w:val="00AD05FF"/>
    <w:rsid w:val="00AE273D"/>
    <w:rsid w:val="00B32470"/>
    <w:rsid w:val="00B9310C"/>
    <w:rsid w:val="00BA2772"/>
    <w:rsid w:val="00BD60B8"/>
    <w:rsid w:val="00C21745"/>
    <w:rsid w:val="00C61241"/>
    <w:rsid w:val="00CF47AE"/>
    <w:rsid w:val="00D13568"/>
    <w:rsid w:val="00DA381F"/>
    <w:rsid w:val="00E22421"/>
    <w:rsid w:val="00E377C2"/>
    <w:rsid w:val="00E632E8"/>
    <w:rsid w:val="00E6738F"/>
    <w:rsid w:val="00ED31A8"/>
    <w:rsid w:val="00EE410F"/>
    <w:rsid w:val="00F0310A"/>
    <w:rsid w:val="00F0499B"/>
    <w:rsid w:val="00F10936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A27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2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A27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2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VOŠTOG j.d.o.o. za ugostiteljstvo, turizam i usluge</izvorni_sadrzaj>
    <derivirana_varijabla naziv="DomainObject.Predmet.ProtustrankaFormated_1">  VOŠTOG j.d.o.o. za ugostiteljstvo, turizam i usluge</derivirana_varijabla>
  </DomainObject.Predmet.ProtustrankaFormated>
  <DomainObject.Predmet.ProtustrankaFormatedOIB>
    <izvorni_sadrzaj>  VOŠTOG j.d.o.o. za ugostiteljstvo, turizam i usluge, OIB 88387193849</izvorni_sadrzaj>
    <derivirana_varijabla naziv="DomainObject.Predmet.ProtustrankaFormatedOIB_1">  VOŠTOG j.d.o.o. za ugostiteljstvo, turizam i usluge, OIB 88387193849</derivirana_varijabla>
  </DomainObject.Predmet.ProtustrankaFormatedOIB>
  <DomainObject.Predmet.ProtustrankaFormatedWithAdress>
    <izvorni_sadrzaj> VOŠTOG j.d.o.o. za ugostiteljstvo, turizam i usluge, Republike Hrvatske 62, 34340 Kutjevo</izvorni_sadrzaj>
    <derivirana_varijabla naziv="DomainObject.Predmet.ProtustrankaFormatedWithAdress_1"> VOŠTOG j.d.o.o. za ugostiteljstvo, turizam i usluge, Republike Hrvatske 62, 34340 Kutjevo</derivirana_varijabla>
  </DomainObject.Predmet.ProtustrankaFormatedWithAdress>
  <DomainObject.Predmet.ProtustrankaFormatedWithAdressOIB>
    <izvorni_sadrzaj> VOŠTOG j.d.o.o. za ugostiteljstvo, turizam i usluge, OIB 88387193849, Republike Hrvatske 62, 34340 Kutjevo</izvorni_sadrzaj>
    <derivirana_varijabla naziv="DomainObject.Predmet.ProtustrankaFormatedWithAdressOIB_1"> VOŠTOG j.d.o.o. za ugostiteljstvo, turizam i usluge, OIB 88387193849, Republike Hrvatske 62, 34340 Kutjevo</derivirana_varijabla>
  </DomainObject.Predmet.ProtustrankaFormatedWithAdressOIB>
  <DomainObject.Predmet.ProtustrankaWithAdress>
    <izvorni_sadrzaj>VOŠTOG j.d.o.o. za ugostiteljstvo, turizam i usluge Republike Hrvatske 62, 34340 Kutjevo</izvorni_sadrzaj>
    <derivirana_varijabla naziv="DomainObject.Predmet.ProtustrankaWithAdress_1">VOŠTOG j.d.o.o. za ugostiteljstvo, turizam i usluge Republike Hrvatske 62, 34340 Kutjevo</derivirana_varijabla>
  </DomainObject.Predmet.ProtustrankaWithAdress>
  <DomainObject.Predmet.ProtustrankaWithAdressOIB>
    <izvorni_sadrzaj>VOŠTOG j.d.o.o. za ugostiteljstvo, turizam i usluge, OIB 88387193849, Republike Hrvatske 62, 34340 Kutjevo</izvorni_sadrzaj>
    <derivirana_varijabla naziv="DomainObject.Predmet.ProtustrankaWithAdressOIB_1">VOŠTOG j.d.o.o. za ugostiteljstvo, turizam i usluge, OIB 88387193849, Republike Hrvatske 62, 34340 Kutjevo</derivirana_varijabla>
  </DomainObject.Predmet.ProtustrankaWithAdressOIB>
  <DomainObject.Predmet.ProtustrankaNazivFormated>
    <izvorni_sadrzaj>VOŠTOG j.d.o.o. za ugostiteljstvo, turizam i usluge</izvorni_sadrzaj>
    <derivirana_varijabla naziv="DomainObject.Predmet.ProtustrankaNazivFormated_1">VOŠTOG j.d.o.o. za ugostiteljstvo, turizam i usluge</derivirana_varijabla>
  </DomainObject.Predmet.ProtustrankaNazivFormated>
  <DomainObject.Predmet.ProtustrankaNazivFormatedOIB>
    <izvorni_sadrzaj>VOŠTOG j.d.o.o. za ugostiteljstvo, turizam i usluge, OIB 88387193849</izvorni_sadrzaj>
    <derivirana_varijabla naziv="DomainObject.Predmet.ProtustrankaNazivFormatedOIB_1">VOŠTOG j.d.o.o. za ugostiteljstvo, turizam i usluge, OIB 88387193849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VOŠTOG j.d.o.o. za ugostiteljstvo, turizam i usluge</item>
    </izvorni_sadrzaj>
    <derivirana_varijabla naziv="DomainObject.Predmet.ProtuStrankaListFormated_1">
      <item>VOŠTOG j.d.o.o. za ugostiteljstvo, turizam i usluge</item>
    </derivirana_varijabla>
  </DomainObject.Predmet.ProtuStrankaListFormated>
  <DomainObject.Predmet.ProtuStrankaListFormatedOIB>
    <izvorni_sadrzaj>
      <item>VOŠTOG j.d.o.o. za ugostiteljstvo, turizam i usluge, OIB 88387193849</item>
    </izvorni_sadrzaj>
    <derivirana_varijabla naziv="DomainObject.Predmet.ProtuStrankaListFormatedOIB_1">
      <item>VOŠTOG j.d.o.o. za ugostiteljstvo, turizam i usluge, OIB 88387193849</item>
    </derivirana_varijabla>
  </DomainObject.Predmet.ProtuStrankaListFormatedOIB>
  <DomainObject.Predmet.ProtuStrankaListFormatedWithAdress>
    <izvorni_sadrzaj>
      <item>VOŠTOG j.d.o.o. za ugostiteljstvo, turizam i usluge, Republike Hrvatske 62, 34340 Kutjevo</item>
    </izvorni_sadrzaj>
    <derivirana_varijabla naziv="DomainObject.Predmet.ProtuStrankaListFormatedWithAdress_1">
      <item>VOŠTOG j.d.o.o. za ugostiteljstvo, turizam i usluge, Republike Hrvatske 62, 34340 Kutjevo</item>
    </derivirana_varijabla>
  </DomainObject.Predmet.ProtuStrankaListFormatedWithAdress>
  <DomainObject.Predmet.ProtuStrankaListFormatedWithAdressOIB>
    <izvorni_sadrzaj>
      <item>VOŠTOG j.d.o.o. za ugostiteljstvo, turizam i usluge, OIB 88387193849, Republike Hrvatske 62, 34340 Kutjevo</item>
    </izvorni_sadrzaj>
    <derivirana_varijabla naziv="DomainObject.Predmet.ProtuStrankaListFormatedWithAdressOIB_1">
      <item>VOŠTOG j.d.o.o. za ugostiteljstvo, turizam i usluge, OIB 88387193849, Republike Hrvatske 62, 34340 Kutjevo</item>
    </derivirana_varijabla>
  </DomainObject.Predmet.ProtuStrankaListFormatedWithAdressOIB>
  <DomainObject.Predmet.ProtuStrankaListNazivFormated>
    <izvorni_sadrzaj>
      <item>VOŠTOG j.d.o.o. za ugostiteljstvo, turizam i usluge</item>
    </izvorni_sadrzaj>
    <derivirana_varijabla naziv="DomainObject.Predmet.ProtuStrankaListNazivFormated_1">
      <item>VOŠTOG j.d.o.o. za ugostiteljstvo, turizam i usluge</item>
    </derivirana_varijabla>
  </DomainObject.Predmet.ProtuStrankaListNazivFormated>
  <DomainObject.Predmet.ProtuStrankaListNazivFormatedOIB>
    <izvorni_sadrzaj>
      <item>VOŠTOG j.d.o.o. za ugostiteljstvo, turizam i usluge, OIB 88387193849</item>
    </izvorni_sadrzaj>
    <derivirana_varijabla naziv="DomainObject.Predmet.ProtuStrankaListNazivFormatedOIB_1">
      <item>VOŠTOG j.d.o.o. za ugostiteljstvo, turizam i usluge, OIB 88387193849</item>
    </derivirana_varijabla>
  </DomainObject.Predmet.ProtuStrankaListNazivFormatedOIB>
  <DomainObject.Predmet.OstaliListFormated>
    <izvorni_sadrzaj>
      <item>Ivan Voštog</item>
      <item>ŽUPANIJSKO DRŽAVNO ODVJETNIŠTVO U SLAV.BRODU</item>
      <item>Gabrijel Zovak</item>
    </izvorni_sadrzaj>
    <derivirana_varijabla naziv="DomainObject.Predmet.OstaliListFormated_1">
      <item>Ivan Voštog</item>
      <item>ŽUPANIJSKO DRŽAVNO ODVJETNIŠTVO U SLAV.BRODU</item>
      <item>Gabrijel Zovak</item>
    </derivirana_varijabla>
  </DomainObject.Predmet.OstaliListFormated>
  <DomainObject.Predmet.OstaliListFormatedOIB>
    <izvorni_sadrzaj>
      <item>Ivan Voštog, OIB 81735171782</item>
      <item>ŽUPANIJSKO DRŽAVNO ODVJETNIŠTVO U SLAV.BRODU</item>
      <item>Gabrijel Zovak</item>
    </izvorni_sadrzaj>
    <derivirana_varijabla naziv="DomainObject.Predmet.OstaliListFormatedOIB_1">
      <item>Ivan Voštog, OIB 81735171782</item>
      <item>ŽUPANIJSKO DRŽAVNO ODVJETNIŠTVO U SLAV.BRODU</item>
      <item>Gabrijel Zovak</item>
    </derivirana_varijabla>
  </DomainObject.Predmet.OstaliListFormatedOIB>
  <DomainObject.Predmet.OstaliListFormatedWithAdress>
    <izvorni_sadrzaj>
      <item>Ivan Voštog, Josipa Kozarca 21, 34340 Kutjevo</item>
      <item>ŽUPANIJSKO DRŽAVNO ODVJETNIŠTVO U SLAV.BRODU, Slav.Brod, 35000 Slavonski Brod</item>
      <item>Gabrijel Zovak</item>
    </izvorni_sadrzaj>
    <derivirana_varijabla naziv="DomainObject.Predmet.OstaliListFormatedWithAdress_1">
      <item>Ivan Voštog, Josipa Kozarca 21, 34340 Kutjevo</item>
      <item>ŽUPANIJSKO DRŽAVNO ODVJETNIŠTVO U SLAV.BRODU, Slav.Brod, 35000 Slavonski Brod</item>
      <item>Gabrijel Zovak</item>
    </derivirana_varijabla>
  </DomainObject.Predmet.OstaliListFormatedWithAdress>
  <DomainObject.Predmet.OstaliListFormatedWithAdressOIB>
    <izvorni_sadrzaj>
      <item>Ivan Voštog, OIB 81735171782, Josipa Kozarca 21, 34340 Kutjevo</item>
      <item>ŽUPANIJSKO DRŽAVNO ODVJETNIŠTVO U SLAV.BRODU, Slav.Brod, 35000 Slavonski Brod</item>
      <item>Gabrijel Zovak</item>
    </izvorni_sadrzaj>
    <derivirana_varijabla naziv="DomainObject.Predmet.OstaliListFormatedWithAdressOIB_1">
      <item>Ivan Voštog, OIB 81735171782, Josipa Kozarca 21, 34340 Kutjevo</item>
      <item>ŽUPANIJSKO DRŽAVNO ODVJETNIŠTVO U SLAV.BRODU, Slav.Brod, 35000 Slavonski Brod</item>
      <item>Gabrijel Zovak</item>
    </derivirana_varijabla>
  </DomainObject.Predmet.OstaliListFormatedWithAdressOIB>
  <DomainObject.Predmet.OstaliListNazivFormated>
    <izvorni_sadrzaj>
      <item>Ivan Voštog</item>
      <item>ŽUPANIJSKO DRŽAVNO ODVJETNIŠTVO U SLAV.BRODU</item>
      <item>Gabrijel Zovak</item>
    </izvorni_sadrzaj>
    <derivirana_varijabla naziv="DomainObject.Predmet.OstaliListNazivFormated_1">
      <item>Ivan Voštog</item>
      <item>ŽUPANIJSKO DRŽAVNO ODVJETNIŠTVO U SLAV.BRODU</item>
      <item>Gabrijel Zovak</item>
    </derivirana_varijabla>
  </DomainObject.Predmet.OstaliListNazivFormated>
  <DomainObject.Predmet.OstaliListNazivFormatedOIB>
    <izvorni_sadrzaj>
      <item>Ivan Voštog, OIB 81735171782</item>
      <item>ŽUPANIJSKO DRŽAVNO ODVJETNIŠTVO U SLAV.BRODU</item>
      <item>Gabrijel Zovak</item>
    </izvorni_sadrzaj>
    <derivirana_varijabla naziv="DomainObject.Predmet.OstaliListNazivFormatedOIB_1">
      <item>Ivan Voštog, OIB 81735171782</item>
      <item>ŽUPANIJSKO DRŽAVNO ODVJETNIŠTVO U SLAV.BRODU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VOŠTOG j.d.o.o. za ugostiteljstvo, turizam i usluge</izvorni_sadrzaj>
    <derivirana_varijabla naziv="DomainObject.Predmet.ProtustrankaIDrugi_1">VOŠTOG j.d.o.o. za ugostiteljstvo, turizam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VOŠTOG j.d.o.o. za ugostiteljstvo, turizam i usluge, OIB 88387193849, Republike Hrvatske 62, 34340 Kutjevo</izvorni_sadrzaj>
    <derivirana_varijabla naziv="DomainObject.Predmet.ProtustrankaIDrugiAdressOIB_1">VOŠTOG j.d.o.o. za ugostiteljstvo, turizam i usluge, OIB 88387193849, Republike Hrvatske 62,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VOŠTOG j.d.o.o. za ugostiteljstvo, turizam i usluge</item>
      <item>Ivan Voštog</item>
      <item>ŽUPANIJSKO DRŽAVNO ODVJETNIŠTVO U SLAV.BRODU</item>
      <item>Gabrijel Zovak</item>
    </izvorni_sadrzaj>
    <derivirana_varijabla naziv="DomainObject.Predmet.SudioniciListNaziv_1">
      <item>FINANCIJSKA AGENCIJA RC OSIJEK</item>
      <item>VOŠTOG j.d.o.o. za ugostiteljstvo, turizam i usluge</item>
      <item>Ivan Voštog</item>
      <item>ŽUPANIJSKO DRŽAVNO ODVJETNIŠTVO U SLAV.BRODU</item>
      <item>Gabrijel Zovak</item>
    </derivirana_varijabla>
  </DomainObject.Predmet.SudioniciListNaziv>
  <DomainObject.Predmet.SudioniciListAdressOIB>
    <izvorni_sadrzaj>
      <item>FINANCIJSKA AGENCIJA RC OSIJEK, OIB 85821130368, L.Jagera 3,31000 Osijek</item>
      <item>VOŠTOG j.d.o.o. za ugostiteljstvo, turizam i usluge, OIB 88387193849, Republike Hrvatske 62,34340 Kutjevo</item>
      <item>Ivan Voštog, OIB 81735171782, Josipa Kozarca 21,34340 Kutjevo</item>
      <item>ŽUPANIJSKO DRŽAVNO ODVJETNIŠTVO U SLAV.BRODU, Slav.Brod,35000 Slavonski Brod</item>
      <item>Gabrijel Zovak</item>
    </izvorni_sadrzaj>
    <derivirana_varijabla naziv="DomainObject.Predmet.SudioniciListAdressOIB_1">
      <item>FINANCIJSKA AGENCIJA RC OSIJEK, OIB 85821130368, L.Jagera 3,31000 Osijek</item>
      <item>VOŠTOG j.d.o.o. za ugostiteljstvo, turizam i usluge, OIB 88387193849, Republike Hrvatske 62,34340 Kutjevo</item>
      <item>Ivan Voštog, OIB 81735171782, Josipa Kozarca 21,34340 Kutjevo</item>
      <item>ŽUPANIJSKO DRŽAVNO ODVJETNIŠTVO U SLAV.BRODU, Slav.Brod,35000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88387193849</item>
      <item>, OIB 81735171782</item>
      <item>, OIB null</item>
      <item>, OIB null</item>
    </izvorni_sadrzaj>
    <derivirana_varijabla naziv="DomainObject.Predmet.SudioniciListNazivOIB_1">
      <item>, OIB 85821130368</item>
      <item>, OIB 88387193849</item>
      <item>, OIB 81735171782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94686-3AAA-4ABB-8F20-907A5CE80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891</properties:Words>
  <properties:Characters>4856</properties:Characters>
  <properties:Lines>128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2016-09-07T07:21:00Z</dcterms:created>
  <dc:creator>zbiondic</dc:creator>
  <cp:lastModifiedBy>wsadmin</cp:lastModifiedBy>
  <cp:lastPrinted>2016-09-07T07:10:00Z</cp:lastPrinted>
  <dcterms:modified xmlns:xsi="http://www.w3.org/2001/XMLSchema-instance" xsi:type="dcterms:W3CDTF">2016-09-07T09:22:00Z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