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10bf" w14:paraId="c6610bf" w:rsidRDefault="00A965F3" w:rsidP="00A965F3" w:rsidR="00A965F3" w:rsidRPr="00FA0D2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</w:t>
      </w:r>
      <w:r w:rsidR="00FA0D2D">
        <w:t>pku pod poslovnim brojem St-</w:t>
      </w:r>
      <w:proofErr w:type="spellStart"/>
      <w:r w:rsidR="0049326B">
        <w:t>8396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FA0D2D">
        <w:t>08</w:t>
      </w:r>
      <w:proofErr w:type="spellEnd"/>
      <w:r>
        <w:t xml:space="preserve">. </w:t>
      </w:r>
      <w:r w:rsidR="00FA0D2D">
        <w:t>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FA0D2D" w:rsidR="00FA0D2D">
      <w:pPr>
        <w:ind w:firstLine="708"/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797ADA">
        <w:t xml:space="preserve">MODUS GRUPA d.o.o. Zagreb, Međimurska </w:t>
      </w:r>
      <w:proofErr w:type="spellStart"/>
      <w:r w:rsidR="00797ADA">
        <w:t>19</w:t>
      </w:r>
      <w:proofErr w:type="spellEnd"/>
      <w:r w:rsidR="00797ADA">
        <w:t xml:space="preserve"> IV, </w:t>
      </w:r>
      <w:proofErr w:type="spellStart"/>
      <w:r w:rsidR="00797ADA">
        <w:t>MBS</w:t>
      </w:r>
      <w:proofErr w:type="spellEnd"/>
      <w:r w:rsidR="00797ADA">
        <w:t xml:space="preserve">: </w:t>
      </w:r>
      <w:proofErr w:type="spellStart"/>
      <w:r w:rsidR="00797ADA">
        <w:t>080658641</w:t>
      </w:r>
      <w:proofErr w:type="spellEnd"/>
      <w:r w:rsidR="00797ADA">
        <w:t xml:space="preserve">, </w:t>
      </w:r>
      <w:proofErr w:type="spellStart"/>
      <w:r w:rsidR="00797ADA">
        <w:t>OIB</w:t>
      </w:r>
      <w:proofErr w:type="spellEnd"/>
      <w:r w:rsidR="00797ADA">
        <w:t xml:space="preserve">: </w:t>
      </w:r>
      <w:proofErr w:type="spellStart"/>
      <w:r w:rsidR="00797ADA">
        <w:t>75877547640</w:t>
      </w:r>
      <w:proofErr w:type="spellEnd"/>
      <w:r w:rsidR="00797ADA">
        <w:t>.</w:t>
      </w:r>
    </w:p>
    <w:p w:rsidRDefault="00A965F3" w:rsidP="00A965F3" w:rsidR="00A965F3">
      <w:pPr>
        <w:jc w:val="both"/>
      </w:pP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>Iznos duga evidentiran na temelju neizvršenih osnova za plaćanj</w:t>
      </w:r>
      <w:r w:rsidR="00FA0D2D">
        <w:t xml:space="preserve">e je </w:t>
      </w:r>
      <w:r w:rsidR="00A67B84">
        <w:t xml:space="preserve"> 16.193,05</w:t>
      </w:r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FA0D2D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>. veljače</w:t>
      </w:r>
      <w:r w:rsidR="00A965F3">
        <w:t xml:space="preserve">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62F82"/>
    <w:rsid w:val="0049326B"/>
    <w:rsid w:val="00496561"/>
    <w:rsid w:val="00531D0B"/>
    <w:rsid w:val="00564843"/>
    <w:rsid w:val="00797ADA"/>
    <w:rsid w:val="00907D31"/>
    <w:rsid w:val="00920830"/>
    <w:rsid w:val="00A67B84"/>
    <w:rsid w:val="00A965F3"/>
    <w:rsid w:val="00DF4D27"/>
    <w:rsid w:val="00ED4D74"/>
    <w:rsid w:val="00EF4EFC"/>
    <w:rsid w:val="00FA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D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D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8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8396</izvorni_sadrzaj>
    <derivirana_varijabla naziv="DomainObject.Predmet.Broj_1">8396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St-8396/2015</izvorni_sadrzaj>
    <derivirana_varijabla naziv="DomainObject.Predmet.OznakaBroj_1">St-8396/2015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GRUPA d.o.o. za poslovanje nekretninama zastupanog po punomoćniku Mladen Antolić</izvorni_sadrzaj>
    <derivirana_varijabla naziv="DomainObject.Predmet.ProtustrankaFormated_1">  MODUS GRUPA d.o.o. za poslovanje nekretninama zastupanog po punomoćniku Mladen Antolić</derivirana_varijabla>
  </DomainObject.Predmet.ProtustrankaFormated>
  <DomainObject.Predmet.ProtustrankaFormatedOIB>
    <izvorni_sadrzaj>  MODUS GRUPA d.o.o. za poslovanje nekretninama, OIB 75877547640 zastupanog po punomoćniku Mladen Antolić</izvorni_sadrzaj>
    <derivirana_varijabla naziv="DomainObject.Predmet.ProtustrankaFormatedOIB_1">  MODUS GRUPA d.o.o. za poslovanje nekretninama, OIB 75877547640 zastupanog po punomoćniku Mladen Antolić</derivirana_varijabla>
  </DomainObject.Predmet.ProtustrankaFormatedOIB>
  <DomainObject.Predmet.ProtustrankaFormatedWithAdress>
    <izvorni_sadrzaj> MODUS GRUPA d.o.o. za poslovanje nekretninama, Međimurska 19/IV, 10000 Zagreb zastupanog po punomoćniku Mladen Antolić</izvorni_sadrzaj>
    <derivirana_varijabla naziv="DomainObject.Predmet.ProtustrankaFormatedWithAdress_1"> MODUS GRUPA d.o.o. za poslovanje nekretninama, Međimurska 19/IV, 10000 Zagreb zastupanog po punomoćniku Mladen Antolić</derivirana_varijabla>
  </DomainObject.Predmet.ProtustrankaFormatedWithAdress>
  <DomainObject.Predmet.ProtustrankaFormatedWithAdressOIB>
    <izvorni_sadrzaj> MODUS GRUPA d.o.o. za poslovanje nekretninama, OIB 75877547640, Međimurska 19/IV, 10000 Zagreb zastupanog po punomoćniku Mladen Antolić</izvorni_sadrzaj>
    <derivirana_varijabla naziv="DomainObject.Predmet.ProtustrankaFormatedWithAdressOIB_1"> MODUS GRUPA d.o.o. za poslovanje nekretninama, OIB 75877547640, Međimurska 19/IV, 10000 Zagreb zastupanog po punomoćniku Mladen Antolić</derivirana_varijabla>
  </DomainObject.Predmet.ProtustrankaFormatedWithAdressOIB>
  <DomainObject.Predmet.ProtustrankaWithAdress>
    <izvorni_sadrzaj>MODUS GRUPA d.o.o. za poslovanje nekretninama Međimurska 19/IV, 10000 Zagreb</izvorni_sadrzaj>
    <derivirana_varijabla naziv="DomainObject.Predmet.ProtustrankaWithAdress_1">MODUS GRUPA d.o.o. za poslovanje nekretninama Međimurska 19/IV, 10000 Zagreb</derivirana_varijabla>
  </DomainObject.Predmet.ProtustrankaWithAdress>
  <DomainObject.Predmet.ProtustrankaWithAdressOIB>
    <izvorni_sadrzaj>MODUS GRUPA d.o.o. za poslovanje nekretninama, OIB 75877547640, Međimurska 19/IV, 10000 Zagreb</izvorni_sadrzaj>
    <derivirana_varijabla naziv="DomainObject.Predmet.ProtustrankaWithAdressOIB_1">MODUS GRUPA d.o.o. za poslovanje nekretninama, OIB 75877547640, Međimurska 19/IV, 10000 Zagreb</derivirana_varijabla>
  </DomainObject.Predmet.ProtustrankaWithAdressOIB>
  <DomainObject.Predmet.ProtustrankaNazivFormated>
    <izvorni_sadrzaj>MODUS GRUPA d.o.o. za poslovanje nekretninama</izvorni_sadrzaj>
    <derivirana_varijabla naziv="DomainObject.Predmet.ProtustrankaNazivFormated_1">MODUS GRUPA d.o.o. za poslovanje nekretninama</derivirana_varijabla>
  </DomainObject.Predmet.ProtustrankaNazivFormated>
  <DomainObject.Predmet.ProtustrankaNazivFormatedOIB>
    <izvorni_sadrzaj>MODUS GRUPA d.o.o. za poslovanje nekretninama, OIB 75877547640</izvorni_sadrzaj>
    <derivirana_varijabla naziv="DomainObject.Predmet.ProtustrankaNazivFormatedOIB_1">MODUS GRUPA d.o.o. za poslovanje nekretninama, OIB 75877547640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GRUPA d.o.o. za poslovanje nekretninama zastupanog po punomoćniku Mladen Antolić</item>
    </izvorni_sadrzaj>
    <derivirana_varijabla naziv="DomainObject.Predmet.ProtuStrankaListFormated_1">
      <item>MODUS GRUPA d.o.o. za poslovanje nekretninama zastupanog po punomoćniku Mladen Antolić</item>
    </derivirana_varijabla>
  </DomainObject.Predmet.ProtuStrankaListFormated>
  <DomainObject.Predmet.ProtuStrankaListFormatedOIB>
    <izvorni_sadrzaj>
      <item>MODUS GRUPA d.o.o. za poslovanje nekretninama, OIB 75877547640 zastupanog po punomoćniku Mladen Antolić</item>
    </izvorni_sadrzaj>
    <derivirana_varijabla naziv="DomainObject.Predmet.ProtuStrankaListFormatedOIB_1">
      <item>MODUS GRUPA d.o.o. za poslovanje nekretninama, OIB 75877547640 zastupanog po punomoćniku Mladen Antolić</item>
    </derivirana_varijabla>
  </DomainObject.Predmet.ProtuStrankaListFormatedOIB>
  <DomainObject.Predmet.ProtuStrankaListFormatedWithAdress>
    <izvorni_sadrzaj>
      <item>MODUS GRUPA d.o.o. za poslovanje nekretninama, Međimurska 19/IV, 10000 Zagreb zastupanog po punomoćniku Mladen Antolić</item>
    </izvorni_sadrzaj>
    <derivirana_varijabla naziv="DomainObject.Predmet.ProtuStrankaListFormatedWithAdress_1">
      <item>MODUS GRUPA d.o.o. za poslovanje nekretninama, Međimurska 19/IV, 10000 Zagreb zastupanog po punomoćniku Mladen Antolić</item>
    </derivirana_varijabla>
  </DomainObject.Predmet.ProtuStrankaListFormatedWithAdress>
  <DomainObject.Predmet.ProtuStrankaListFormatedWithAdressOIB>
    <izvorni_sadrzaj>
      <item>MODUS GRUPA d.o.o. za poslovanje nekretninama, OIB 75877547640, Međimurska 19/IV, 10000 Zagreb zastupanog po punomoćniku Mladen Antolić</item>
    </izvorni_sadrzaj>
    <derivirana_varijabla naziv="DomainObject.Predmet.ProtuStrankaListFormatedWithAdressOIB_1">
      <item>MODUS GRUPA d.o.o. za poslovanje nekretninama, OIB 75877547640, Međimurska 19/IV, 10000 Zagreb zastupanog po punomoćniku Mladen Antolić</item>
    </derivirana_varijabla>
  </DomainObject.Predmet.ProtuStrankaListFormatedWithAdressOIB>
  <DomainObject.Predmet.ProtuStrankaListNazivFormated>
    <izvorni_sadrzaj>
      <item>MODUS GRUPA d.o.o. za poslovanje nekretninama</item>
    </izvorni_sadrzaj>
    <derivirana_varijabla naziv="DomainObject.Predmet.ProtuStrankaListNazivFormated_1">
      <item>MODUS GRUPA d.o.o. za poslovanje nekretninama</item>
    </derivirana_varijabla>
  </DomainObject.Predmet.ProtuStrankaListNazivFormated>
  <DomainObject.Predmet.ProtuStrankaListNazivFormatedOIB>
    <izvorni_sadrzaj>
      <item>MODUS GRUPA d.o.o. za poslovanje nekretninama, OIB 75877547640</item>
    </izvorni_sadrzaj>
    <derivirana_varijabla naziv="DomainObject.Predmet.ProtuStrankaListNazivFormatedOIB_1">
      <item>MODUS GRUPA d.o.o. za poslovanje nekretninama, OIB 75877547640</item>
    </derivirana_varijabla>
  </DomainObject.Predmet.ProtuStrankaListNazivFormatedOIB>
  <DomainObject.Predmet.OstaliListFormated>
    <izvorni_sadrzaj>
      <item>Mladen Antolić punomoćnik sudionika u postupku MODUS GRUPA d.o.o. za poslovanje nekretninama</item>
    </izvorni_sadrzaj>
    <derivirana_varijabla naziv="DomainObject.Predmet.OstaliListFormated_1">
      <item>Mladen Antolić punomoćnik sudionika u postupku MODUS GRUPA d.o.o. za poslovanje nekretninama</item>
    </derivirana_varijabla>
  </DomainObject.Predmet.OstaliListFormated>
  <DomainObject.Predmet.OstaliListFormatedOIB>
    <izvorni_sadrzaj>
      <item>Mladen Antolić, OIB 35123551843 punomoćnik sudionika u postupku MODUS GRUPA d.o.o. za poslovanje nekretninama</item>
    </izvorni_sadrzaj>
    <derivirana_varijabla naziv="DomainObject.Predmet.OstaliListFormatedOIB_1">
      <item>Mladen Antolić, OIB 35123551843 punomoćnik sudionika u postupku MODUS GRUPA d.o.o. za poslovanje nekretninama</item>
    </derivirana_varijabla>
  </DomainObject.Predmet.OstaliListFormatedOIB>
  <DomainObject.Predmet.OstaliListFormatedWithAdress>
    <izvorni_sadrzaj>
      <item>Mladen Antolić, Zinke Kunc 2, 10000 Zagreb punomoćnik sudionika u postupku MODUS GRUPA d.o.o. za poslovanje nekretninama</item>
    </izvorni_sadrzaj>
    <derivirana_varijabla naziv="DomainObject.Predmet.OstaliListFormatedWithAdress_1">
      <item>Mladen Antolić, Zinke Kunc 2, 10000 Zagreb punomoćnik sudionika u postupku MODUS GRUPA d.o.o. za poslovanje nekretninama</item>
    </derivirana_varijabla>
  </DomainObject.Predmet.OstaliListFormatedWithAdress>
  <DomainObject.Predmet.OstaliListFormatedWithAdressOIB>
    <izvorni_sadrzaj>
      <item>Mladen Antolić, OIB 35123551843, Zinke Kunc 2, 10000 Zagreb punomoćnik sudionika u postupku MODUS GRUPA d.o.o. za poslovanje nekretninama</item>
    </izvorni_sadrzaj>
    <derivirana_varijabla naziv="DomainObject.Predmet.OstaliListFormatedWithAdressOIB_1">
      <item>Mladen Antolić, OIB 35123551843, Zinke Kunc 2, 10000 Zagreb punomoćnik sudionika u postupku MODUS GRUPA d.o.o. za poslovanje nekretninama</item>
    </derivirana_varijabla>
  </DomainObject.Predmet.OstaliListFormatedWithAdressOIB>
  <DomainObject.Predmet.OstaliListNazivFormated>
    <izvorni_sadrzaj>
      <item>Mladen Antolić</item>
    </izvorni_sadrzaj>
    <derivirana_varijabla naziv="DomainObject.Predmet.OstaliListNazivFormated_1">
      <item>Mladen Antolić</item>
    </derivirana_varijabla>
  </DomainObject.Predmet.OstaliListNazivFormated>
  <DomainObject.Predmet.OstaliListNazivFormatedOIB>
    <izvorni_sadrzaj>
      <item>Mladen Antolić, OIB 35123551843</item>
    </izvorni_sadrzaj>
    <derivirana_varijabla naziv="DomainObject.Predmet.OstaliListNazivFormatedOIB_1">
      <item>Mladen Antolić, OIB 35123551843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GRUPA d.o.o. za poslovanje nekretninama</izvorni_sadrzaj>
    <derivirana_varijabla naziv="DomainObject.Predmet.ProtustrankaIDrugi_1">MODUS GRUPA d.o.o. za poslovanje nekretninama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GRUPA d.o.o. za poslovanje nekretninama, OIB 75877547640, Međimurska 19/IV, 10000 Zagreb</izvorni_sadrzaj>
    <derivirana_varijabla naziv="DomainObject.Predmet.ProtustrankaIDrugiAdressOIB_1">MODUS GRUPA d.o.o. za poslovanje nekretninama, OIB 75877547640, Međimurska 19/IV,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GRUPA d.o.o. za poslovanje nekretninama</item>
      <item>Mladen Antolić</item>
    </izvorni_sadrzaj>
    <derivirana_varijabla naziv="DomainObject.Predmet.SudioniciListNaziv_1">
      <item>FINA Regionalni centar Zagreb</item>
      <item>MODUS GRUPA d.o.o. za poslovanje nekretninama</item>
      <item>Mladen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GRUPA d.o.o. za poslovanje nekretninama, OIB 75877547640, Međimurska 19/IV,10000 Zagreb</item>
      <item>Mladen Antolić, OIB 35123551843, Zinke Kunc 2,10000 Zagreb</item>
    </izvorni_sadrzaj>
    <derivirana_varijabla naziv="DomainObject.Predmet.SudioniciListAdressOIB_1">
      <item>FINA Regionalni centar Zagreb, OIB 85821130368, Trg svibanjskih žrtava 1995. 1,10000 Zagreb</item>
      <item>MODUS GRUPA d.o.o. za poslovanje nekretninama, OIB 75877547640, Međimurska 19/IV,10000 Zagreb</item>
      <item>Mladen Antolić, OIB 35123551843, Zinke Kunc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75877547640</item>
      <item>, OIB 35123551843</item>
    </izvorni_sadrzaj>
    <derivirana_varijabla naziv="DomainObject.Predmet.SudioniciListNazivOIB_1">
      <item>, OIB 85821130368</item>
      <item>, OIB 75877547640</item>
      <item>, OIB 35123551843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244</properties:Words>
  <properties:Characters>1336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2016-02-08T09:39:00Z</dcterms:created>
  <dc:creator>Korisnik</dc:creator>
  <cp:lastModifiedBy>Maja Kovač</cp:lastModifiedBy>
  <cp:lastPrinted>2016-02-08T09:32:00Z</cp:lastPrinted>
  <dcterms:modified xmlns:xsi="http://www.w3.org/2001/XMLSchema-instance" xsi:type="dcterms:W3CDTF">2016-02-08T09:40:00Z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