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a8c0" w14:paraId="65ba8c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950AEE" w:rsidR="00950AEE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F23AB4">
        <w:t xml:space="preserve"> -</w:t>
      </w:r>
      <w:r w:rsidR="0038666A">
        <w:t>604</w:t>
      </w:r>
      <w:r w:rsidR="00950AEE">
        <w:t>/16</w:t>
      </w:r>
      <w:r w:rsidR="004A76E0">
        <w:t>-8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50AEE" w:rsidP="00555310" w:rsidR="0063051F" w:rsidRPr="00586DD5">
      <w:pPr>
        <w:ind w:firstLine="720"/>
        <w:jc w:val="both"/>
      </w:pPr>
      <w:r w:rsidRPr="00950AEE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38666A" w:rsidRPr="0038666A">
        <w:rPr>
          <w:lang w:val="pt-BR"/>
        </w:rPr>
        <w:t>dužnikom EXPERIOR d.o.o., Zagreb, Zelengaj 41 E, OIB: 75200638755</w:t>
      </w:r>
      <w:r w:rsidRPr="00950AEE">
        <w:rPr>
          <w:lang w:val="pt-BR"/>
        </w:rPr>
        <w:t xml:space="preserve">, </w:t>
      </w:r>
      <w:r w:rsidR="004A76E0">
        <w:rPr>
          <w:lang w:val="pt-BR"/>
        </w:rPr>
        <w:t>08</w:t>
      </w:r>
      <w:r w:rsidR="0010493A">
        <w:rPr>
          <w:lang w:val="pt-BR"/>
        </w:rPr>
        <w:t>. travnja</w:t>
      </w:r>
      <w:r w:rsidRPr="00950AEE">
        <w:rPr>
          <w:lang w:val="pt-BR"/>
        </w:rPr>
        <w:t xml:space="preserve"> 2016.,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8666A" w:rsidRPr="0038666A">
        <w:rPr>
          <w:lang w:val="pt-BR"/>
        </w:rPr>
        <w:t>EXPERIOR d.o.o., Zagreb, Zelengaj 41 E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38666A">
        <w:t>11. svibanj 2016. u 10</w:t>
      </w:r>
      <w:r w:rsidR="00F23AB4">
        <w:t>,</w:t>
      </w:r>
      <w:r w:rsidR="0038666A">
        <w:t>0</w:t>
      </w:r>
      <w:r w:rsidR="00E865F3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950AEE" w:rsidP="00950AEE" w:rsidR="00950AEE">
      <w:pPr>
        <w:jc w:val="both"/>
      </w:pPr>
      <w:r>
        <w:t>-  predlagatelj,</w:t>
      </w:r>
    </w:p>
    <w:p w:rsidRDefault="00950AEE" w:rsidP="00950AEE" w:rsidR="00950AEE">
      <w:pPr>
        <w:jc w:val="both"/>
      </w:pPr>
      <w:r>
        <w:t>- dužnik,</w:t>
      </w:r>
    </w:p>
    <w:p w:rsidRDefault="00950AEE" w:rsidP="00950AEE" w:rsidR="00950AEE">
      <w:pPr>
        <w:jc w:val="both"/>
      </w:pPr>
      <w:r>
        <w:t>- zastupnik po zakonu dužnika.</w:t>
      </w:r>
    </w:p>
    <w:p w:rsidRDefault="00950AEE" w:rsidP="00950AEE" w:rsidR="00950AEE">
      <w:pPr>
        <w:jc w:val="both"/>
      </w:pPr>
    </w:p>
    <w:p w:rsidRDefault="00950AEE" w:rsidP="00950AEE" w:rsidR="006B708C" w:rsidRPr="00586DD5">
      <w:pPr>
        <w:jc w:val="both"/>
      </w:pPr>
      <w:r>
        <w:t xml:space="preserve"> </w:t>
      </w:r>
      <w:r w:rsidR="00264933"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A76E0">
        <w:t>08</w:t>
      </w:r>
      <w:r w:rsidR="00950AEE">
        <w:t>. travnja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950AEE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950AEE" w:rsidR="006A22C0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  <w:r w:rsidR="00BF398A"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>
      <w:r w:rsidRPr="00586DD5">
        <w:t>Protiv ovog zaključk</w:t>
      </w:r>
      <w:r w:rsidR="003B67C9">
        <w:t>a nije dopuštena  žalba ( čl. 19.st.7</w:t>
      </w:r>
      <w:r w:rsidRPr="00586DD5">
        <w:t>. SZ ).</w:t>
      </w:r>
    </w:p>
    <w:p w:rsidRDefault="00BF398A" w:rsidP="006B708C" w:rsidR="00BF398A" w:rsidRPr="00586DD5"/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F398A" w:rsidP="001745C1" w:rsidR="00BF398A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493A"/>
    <w:rsid w:val="00106717"/>
    <w:rsid w:val="0021087C"/>
    <w:rsid w:val="00227C98"/>
    <w:rsid w:val="00263D9E"/>
    <w:rsid w:val="00264157"/>
    <w:rsid w:val="00264933"/>
    <w:rsid w:val="00287281"/>
    <w:rsid w:val="002D2245"/>
    <w:rsid w:val="00347BB4"/>
    <w:rsid w:val="0038666A"/>
    <w:rsid w:val="0038741D"/>
    <w:rsid w:val="003B67C9"/>
    <w:rsid w:val="003C198B"/>
    <w:rsid w:val="004A76E0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330E1"/>
    <w:rsid w:val="00950AEE"/>
    <w:rsid w:val="00A34C9C"/>
    <w:rsid w:val="00A45CFF"/>
    <w:rsid w:val="00A76551"/>
    <w:rsid w:val="00B47261"/>
    <w:rsid w:val="00B639DE"/>
    <w:rsid w:val="00BF0BBF"/>
    <w:rsid w:val="00BF398A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950A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0AE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9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9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9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9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950A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0AE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9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9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9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9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</izvorni_sadrzaj>
    <derivirana_varijabla naziv="DomainObject.Predmet.OstaliListFormated_1">
      <item>Marko Zmazek</item>
    </derivirana_varijabla>
  </DomainObject.Predmet.OstaliListFormated>
  <DomainObject.Predmet.OstaliListFormatedOIB>
    <izvorni_sadrzaj>
      <item>Marko Zmazek, OIB 59808690982</item>
    </izvorni_sadrzaj>
    <derivirana_varijabla naziv="DomainObject.Predmet.OstaliListFormatedOIB_1">
      <item>Marko Zmazek, OIB 59808690982</item>
    </derivirana_varijabla>
  </DomainObject.Predmet.OstaliListFormatedOIB>
  <DomainObject.Predmet.OstaliListFormatedWithAdress>
    <izvorni_sadrzaj>
      <item>Marko Zmazek, Zelengaj 41 E, 10000 Zagreb</item>
    </izvorni_sadrzaj>
    <derivirana_varijabla naziv="DomainObject.Predmet.OstaliListFormatedWithAdress_1">
      <item>Marko Zmazek, Zelengaj 41 E, 10000 Zagreb</item>
    </derivirana_varijabla>
  </DomainObject.Predmet.OstaliListFormatedWithAdress>
  <DomainObject.Predmet.OstaliListFormatedWithAdressOIB>
    <izvorni_sadrzaj>
      <item>Marko Zmazek, OIB 59808690982, Zelengaj 41 E, 10000 Zagreb</item>
    </izvorni_sadrzaj>
    <derivirana_varijabla naziv="DomainObject.Predmet.OstaliListFormatedWithAdressOIB_1">
      <item>Marko Zmazek, OIB 59808690982, Zelengaj 41 E, 10000 Zagreb</item>
    </derivirana_varijabla>
  </DomainObject.Predmet.OstaliListFormatedWithAdressOIB>
  <DomainObject.Predmet.OstaliListNazivFormated>
    <izvorni_sadrzaj>
      <item>Marko Zmazek</item>
    </izvorni_sadrzaj>
    <derivirana_varijabla naziv="DomainObject.Predmet.OstaliListNazivFormated_1">
      <item>Marko Zmazek</item>
    </derivirana_varijabla>
  </DomainObject.Predmet.OstaliListNazivFormated>
  <DomainObject.Predmet.OstaliListNazivFormatedOIB>
    <izvorni_sadrzaj>
      <item>Marko Zmazek, OIB 59808690982</item>
    </izvorni_sadrzaj>
    <derivirana_varijabla naziv="DomainObject.Predmet.OstaliListNazivFormatedOIB_1">
      <item>Marko Zmazek, OIB 59808690982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</izvorni_sadrzaj>
    <derivirana_varijabla naziv="DomainObject.Predmet.SudioniciListNaziv_1">
      <item>FINA Regionalni centar Zagreb</item>
      <item>EXPERIOR d.o.o.</item>
      <item>Marko Zmazek</item>
      <item>Marko Zmazek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</izvorni_sadrzaj>
    <derivirana_varijabla naziv="DomainObject.Predmet.SudioniciListNazivOIB_1">
      <item>, OIB 85821130368</item>
      <item>, OIB 75200638755</item>
      <item>, OIB 59808690982</item>
      <item>, OIB 59808690982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784</properties:Characters>
  <properties:Lines>39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2016-04-07T13:44:00Z</dcterms:created>
  <dc:creator>nmarkovic</dc:creator>
  <cp:lastModifiedBy>Ivana Rogić</cp:lastModifiedBy>
  <cp:lastPrinted>2016-04-08T08:48:00Z</cp:lastPrinted>
  <dcterms:modified xmlns:xsi="http://www.w3.org/2001/XMLSchema-instance" xsi:type="dcterms:W3CDTF">2016-04-08T08:48:00Z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