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e82f" w14:paraId="ae7e82f" w:rsidRDefault="008D1894" w:rsidP="00910611" w:rsidR="008D189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1894" w:rsidP="00910611" w:rsidR="008D1894">
      <w:r>
        <w:rPr>
          <w:rFonts w:eastAsia="MS Mincho"/>
        </w:rPr>
        <w:t xml:space="preserve">   REPUBLIKA HRVATSKA</w:t>
      </w:r>
    </w:p>
    <w:p w:rsidRDefault="008D1894" w:rsidP="00910611" w:rsidR="008D1894">
      <w:r>
        <w:rPr>
          <w:rFonts w:eastAsia="MS Mincho"/>
        </w:rPr>
        <w:t>TRGOVAČKI SUD U RIJECI</w:t>
      </w:r>
    </w:p>
    <w:p w:rsidRDefault="008D1894" w:rsidR="008D189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A7246" w:rsidP="004A7246" w:rsidR="004A7246">
      <w:pPr>
        <w:pStyle w:val="Zaglavlje"/>
        <w:jc w:val="right"/>
      </w:pPr>
      <w:r>
        <w:t>Poslovni broj</w:t>
      </w:r>
      <w:r w:rsidRPr="00F50A33">
        <w:t xml:space="preserve"> 15 St-</w:t>
      </w:r>
      <w:r w:rsidR="00696F32">
        <w:t>1117/16-53</w:t>
      </w:r>
    </w:p>
    <w:p w:rsidRDefault="00377B92" w:rsidP="004A7246" w:rsidR="00377B92" w:rsidRPr="00F50A33">
      <w:pPr>
        <w:pStyle w:val="Zaglavlje"/>
        <w:jc w:val="right"/>
      </w:pPr>
    </w:p>
    <w:p w:rsidRDefault="00707696" w:rsidP="00707696" w:rsidR="00707696" w:rsidRPr="00753D3F">
      <w:pPr>
        <w:jc w:val="center"/>
      </w:pPr>
      <w:r w:rsidRPr="00753D3F">
        <w:t>R E P U B L I K A   H R V AT S K A</w:t>
      </w:r>
    </w:p>
    <w:p w:rsidRDefault="00707696" w:rsidP="00707696" w:rsidR="00707696" w:rsidRPr="00753D3F"/>
    <w:p w:rsidRDefault="00707696" w:rsidP="00707696" w:rsidR="00707696" w:rsidRPr="00753D3F">
      <w:pPr>
        <w:jc w:val="center"/>
      </w:pPr>
      <w:r w:rsidRPr="00753D3F">
        <w:t>Z A K L J U Č A K</w:t>
      </w:r>
    </w:p>
    <w:p w:rsidRDefault="00707696" w:rsidP="00D1223D" w:rsidR="00707696">
      <w:pPr>
        <w:jc w:val="both"/>
      </w:pPr>
    </w:p>
    <w:p w:rsidRDefault="00707696" w:rsidP="00D1223D" w:rsidR="00707696" w:rsidRPr="00D1223D">
      <w:pPr>
        <w:jc w:val="both"/>
        <w:rPr>
          <w:b/>
        </w:rPr>
      </w:pPr>
      <w:r>
        <w:tab/>
      </w:r>
      <w:r w:rsidR="00DD1195" w:rsidRPr="002B2EBC">
        <w:t xml:space="preserve">Trgovački sud u Rijeci, OIB 88785964957, po sucu </w:t>
      </w:r>
      <w:r w:rsidR="00DD1195">
        <w:t xml:space="preserve">pojedincu </w:t>
      </w:r>
      <w:r w:rsidR="00DD1195" w:rsidRPr="002B2EBC">
        <w:t xml:space="preserve">Danieli Korlević, u </w:t>
      </w:r>
      <w:r w:rsidR="00696F32" w:rsidRPr="00696F32">
        <w:t>postupka radi naknadne diobe Stečajne mase iza CASTELLUM d.o.o. Crikvenica, Podšupera 55, OIB 91651332799</w:t>
      </w:r>
      <w:r w:rsidR="00DD1195" w:rsidRPr="00133572">
        <w:t>,</w:t>
      </w:r>
      <w:r w:rsidR="00DD1195">
        <w:t xml:space="preserve"> </w:t>
      </w:r>
      <w:r>
        <w:t xml:space="preserve">temeljem čl.111. Ovršnog zakona (Narodne novine  25/12, 112/12, 93/14, 55/16 i 73/17), dana </w:t>
      </w:r>
      <w:r w:rsidR="00696F32">
        <w:t xml:space="preserve">06. prosinca </w:t>
      </w:r>
      <w:r>
        <w:t>2018.</w:t>
      </w:r>
      <w:r w:rsidR="00A205DE">
        <w:t xml:space="preserve"> godine</w:t>
      </w:r>
    </w:p>
    <w:p w:rsidRDefault="00707696" w:rsidP="00707696" w:rsidR="00707696">
      <w:pPr>
        <w:jc w:val="both"/>
      </w:pPr>
      <w:r>
        <w:t xml:space="preserve"> </w:t>
      </w:r>
    </w:p>
    <w:p w:rsidRDefault="00707696" w:rsidP="00707696" w:rsidR="00707696">
      <w:pPr>
        <w:jc w:val="center"/>
        <w:rPr>
          <w:bCs/>
        </w:rPr>
      </w:pPr>
      <w:r>
        <w:rPr>
          <w:bCs/>
        </w:rPr>
        <w:t xml:space="preserve"> z a k l j u č i o    j e</w:t>
      </w:r>
    </w:p>
    <w:p w:rsidRDefault="00707696" w:rsidP="00707696" w:rsidR="00707696">
      <w:pPr>
        <w:jc w:val="center"/>
        <w:rPr>
          <w:b/>
          <w:bCs/>
        </w:rPr>
      </w:pPr>
    </w:p>
    <w:p w:rsidRDefault="0080183C" w:rsidP="00C1048C" w:rsidR="00A205DE">
      <w:pPr>
        <w:pStyle w:val="Odlomakpopisa"/>
        <w:ind w:left="0"/>
        <w:jc w:val="both"/>
      </w:pPr>
      <w:r>
        <w:t>I.</w:t>
      </w:r>
      <w:r w:rsidR="00C1048C">
        <w:tab/>
      </w:r>
      <w:r w:rsidR="00707696">
        <w:t xml:space="preserve">Određuje se ročište za diobu kupovnine ostvarene prodajom nekretnine stečajnog dužnika </w:t>
      </w:r>
      <w:r w:rsidR="00DD1195">
        <w:t xml:space="preserve">upisane u zemljišnim knjigama </w:t>
      </w:r>
      <w:r w:rsidR="00C1048C" w:rsidRPr="00C1048C">
        <w:t xml:space="preserve">Općinskog suda u Rijeci, Zemljišnoknjižni odjel </w:t>
      </w:r>
      <w:r w:rsidR="00A205DE" w:rsidRPr="00A205DE">
        <w:t xml:space="preserve">k.č.br. 994/1, stambeno poslovna građevina u Ulici Kozala kbr. 77/c upisano u zk.ul.691, k.o. Kozala, u naravi </w:t>
      </w:r>
    </w:p>
    <w:p w:rsidRDefault="00A205DE" w:rsidP="00C1048C" w:rsidR="00A205DE">
      <w:pPr>
        <w:pStyle w:val="Odlomakpopisa"/>
        <w:ind w:left="0"/>
        <w:jc w:val="both"/>
      </w:pPr>
      <w:r>
        <w:tab/>
      </w:r>
      <w:r w:rsidRPr="00A205DE">
        <w:t>5. Suvlasnički dio 12/100, etažno vlasništvo (E-5) poslovni prostor „a“, u prizemlju, orijentacije jugoistok – jugozapad kojega čini: ulazni trijem, radni prostor i sanitarni prostor ukupne površine 71,13 m2, što u idealnom dijelu zgrade čini 12/100, poslovnom prostoru pripadaju dva parkirna mjesta ispred istočne strane zgrade</w:t>
      </w:r>
    </w:p>
    <w:p w:rsidRDefault="00A205DE" w:rsidP="00C1048C" w:rsidR="00707696" w:rsidRPr="00DD1195">
      <w:pPr>
        <w:pStyle w:val="Odlomakpopisa"/>
        <w:ind w:left="0"/>
        <w:jc w:val="both"/>
      </w:pPr>
      <w:r>
        <w:tab/>
      </w:r>
      <w:r w:rsidRPr="00A205DE">
        <w:t>7. Suvlasnički dio: 6/100, etažno vlasništvo (E-7) 1. poslovni prostor „c“ u suterenu, orijentacije jugoistok – jugozapad, kojega čini: radni prostor ukupne površine 33,35 m2, što u idealnom dijelu zgrade iznosi 6/100, poslovnom prostoru pripada jedno parkirno mjesto ispred istočne strane zgrade</w:t>
      </w:r>
      <w:r>
        <w:t xml:space="preserve">, </w:t>
      </w:r>
      <w:r w:rsidR="00707696" w:rsidRPr="00DD1195">
        <w:t>za dan</w:t>
      </w:r>
    </w:p>
    <w:p w:rsidRDefault="00A205DE" w:rsidP="00707696" w:rsidR="00707696" w:rsidRPr="00A205DE">
      <w:pPr>
        <w:jc w:val="center"/>
      </w:pPr>
      <w:r w:rsidRPr="00A205DE">
        <w:t>31. siječnja 2019</w:t>
      </w:r>
      <w:r w:rsidR="00D1223D" w:rsidRPr="00A205DE">
        <w:t>.</w:t>
      </w:r>
      <w:r w:rsidRPr="00A205DE">
        <w:t xml:space="preserve"> godine</w:t>
      </w:r>
      <w:r w:rsidR="00D1223D" w:rsidRPr="00A205DE">
        <w:t xml:space="preserve"> u 10,</w:t>
      </w:r>
      <w:r w:rsidRPr="00A205DE">
        <w:t>3</w:t>
      </w:r>
      <w:r w:rsidR="00707696" w:rsidRPr="00A205DE">
        <w:t>0 sati</w:t>
      </w:r>
    </w:p>
    <w:p w:rsidRDefault="00707696" w:rsidP="00707696" w:rsidR="00707696" w:rsidRPr="00A205DE">
      <w:pPr>
        <w:jc w:val="center"/>
      </w:pPr>
      <w:r w:rsidRPr="00A205DE">
        <w:t>kod Trgovačkog suda u Rijeci,</w:t>
      </w:r>
    </w:p>
    <w:p w:rsidRDefault="00707696" w:rsidP="00707696" w:rsidR="00707696" w:rsidRPr="00A205DE">
      <w:pPr>
        <w:jc w:val="center"/>
      </w:pPr>
      <w:r w:rsidRPr="00A205DE">
        <w:t>Zadarska 1 i 3</w:t>
      </w:r>
    </w:p>
    <w:p w:rsidRDefault="00707696" w:rsidP="008927E4" w:rsidR="008927E4">
      <w:pPr>
        <w:jc w:val="center"/>
      </w:pPr>
      <w:r w:rsidRPr="00A205DE">
        <w:t>sudnica 2, I. kat</w:t>
      </w:r>
    </w:p>
    <w:p w:rsidRDefault="00707696" w:rsidP="008927E4" w:rsidR="00707696">
      <w:pPr>
        <w:tabs>
          <w:tab w:pos="0" w:val="left"/>
        </w:tabs>
        <w:jc w:val="both"/>
      </w:pPr>
      <w:r>
        <w:t xml:space="preserve">na ročište se dostavom ovoga zaključka pozivaju stečajni upravitelj i </w:t>
      </w:r>
      <w:r w:rsidR="00D64276">
        <w:t>r</w:t>
      </w:r>
      <w:r w:rsidR="00D1223D">
        <w:t>azlučni vjerovni</w:t>
      </w:r>
      <w:r w:rsidR="00A205DE">
        <w:t xml:space="preserve">ci </w:t>
      </w:r>
      <w:r w:rsidR="008927E4">
        <w:t>Zagrebačka banka</w:t>
      </w:r>
      <w:r w:rsidR="00A205DE">
        <w:t xml:space="preserve"> d.d. Zagreb</w:t>
      </w:r>
      <w:r w:rsidR="008927E4">
        <w:t>, Trg bana Josipa Jelačića 10</w:t>
      </w:r>
      <w:r w:rsidR="00A205DE">
        <w:t xml:space="preserve"> i REPUBLIKA HRVATSKA.</w:t>
      </w:r>
    </w:p>
    <w:p w:rsidRDefault="0080183C" w:rsidP="00D64276" w:rsidR="00707696">
      <w:pPr>
        <w:pStyle w:val="Odlomakpopisa"/>
        <w:ind w:left="1776"/>
        <w:jc w:val="both"/>
      </w:pPr>
      <w:r>
        <w:t xml:space="preserve"> </w:t>
      </w:r>
      <w:r w:rsidR="00707696">
        <w:tab/>
      </w:r>
    </w:p>
    <w:p w:rsidRDefault="00707696" w:rsidP="0080183C" w:rsidR="00707696">
      <w:pPr>
        <w:pStyle w:val="Odlomakpopisa"/>
        <w:numPr>
          <w:ilvl w:val="0"/>
          <w:numId w:val="10"/>
        </w:numPr>
        <w:ind w:firstLine="0" w:left="0"/>
        <w:jc w:val="both"/>
      </w:pPr>
      <w:r>
        <w:t xml:space="preserve">Upozoravaju se pozvane osobe da će se tražbina vjerovnika koji ne dođe na ročište </w:t>
      </w:r>
      <w:r w:rsidR="0080183C">
        <w:t>u</w:t>
      </w:r>
      <w:r>
        <w:t xml:space="preserve">zeti prema stanju koje proizlazi iz zemljišne knjige i spisa te da, najkasnije na ročištu za diobu, mogu drugom osporiti tražbinu, njezinu visinu i red namirenja. </w:t>
      </w:r>
    </w:p>
    <w:p w:rsidRDefault="00707696" w:rsidP="0080183C" w:rsidR="00707696">
      <w:pPr>
        <w:pStyle w:val="Odlomakpopisa"/>
        <w:ind w:firstLine="709" w:left="0"/>
        <w:jc w:val="both"/>
      </w:pPr>
      <w:r>
        <w:t>Na ročištu se raspravlja o namirenju vjerovnika i drugih osoba koje postavljaju zahtjev za namirenje.</w:t>
      </w:r>
    </w:p>
    <w:p w:rsidRDefault="008D1894" w:rsidP="00707696" w:rsidR="008D1894">
      <w:pPr>
        <w:jc w:val="center"/>
      </w:pPr>
    </w:p>
    <w:p w:rsidRDefault="00707696" w:rsidP="00707696" w:rsidR="00707696">
      <w:pPr>
        <w:jc w:val="center"/>
      </w:pPr>
      <w:r>
        <w:t xml:space="preserve">U Rijeci, </w:t>
      </w:r>
      <w:r w:rsidR="00696F32">
        <w:t xml:space="preserve">06. prosinca </w:t>
      </w:r>
      <w:r>
        <w:t>2018.</w:t>
      </w:r>
      <w:r w:rsidR="00133572">
        <w:t xml:space="preserve"> godine</w:t>
      </w:r>
    </w:p>
    <w:p w:rsidRDefault="00377B92" w:rsidP="00707696" w:rsidR="00377B92">
      <w:pPr>
        <w:jc w:val="center"/>
      </w:pPr>
    </w:p>
    <w:p w:rsidRDefault="00707696" w:rsidP="00D64276" w:rsidR="0070769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707696" w:rsidP="00377B92" w:rsidR="004A7246" w:rsidRPr="00D64276">
      <w:pPr>
        <w:ind w:firstLine="708" w:left="1416"/>
        <w:jc w:val="right"/>
        <w:rPr>
          <w:sz w:val="28"/>
        </w:rPr>
      </w:pPr>
      <w:r>
        <w:t xml:space="preserve">                                                                           Daniela Korlević</w:t>
      </w:r>
      <w:r w:rsidR="006309FA">
        <w:t xml:space="preserve"> </w:t>
      </w:r>
      <w:r w:rsidR="00377B92">
        <w:t xml:space="preserve"> </w:t>
      </w:r>
    </w:p>
    <w:p w:rsidRDefault="00635FAE" w:rsidP="00707696" w:rsidR="00707696" w:rsidRPr="00D1223D">
      <w:pPr>
        <w:jc w:val="both"/>
        <w:rPr>
          <w:szCs w:val="20"/>
        </w:rPr>
      </w:pPr>
      <w:r w:rsidRPr="00D1223D">
        <w:rPr>
          <w:szCs w:val="20"/>
        </w:rPr>
        <w:t>UPUTA O</w:t>
      </w:r>
      <w:r w:rsidR="00707696" w:rsidRPr="00D1223D">
        <w:rPr>
          <w:szCs w:val="20"/>
        </w:rPr>
        <w:t xml:space="preserve"> PRAVNOM LIJEKU:</w:t>
      </w:r>
    </w:p>
    <w:p w:rsidRDefault="00707696" w:rsidP="00D1223D" w:rsidR="007664ED" w:rsidRPr="00D1223D">
      <w:pPr>
        <w:jc w:val="both"/>
        <w:rPr>
          <w:szCs w:val="20"/>
        </w:rPr>
      </w:pPr>
      <w:r>
        <w:rPr>
          <w:szCs w:val="20"/>
        </w:rPr>
        <w:t>Protiv zaključka nije dopušten pravni lijek (čl.19. st.7. SZ-a).</w:t>
      </w:r>
    </w:p>
    <w:sectPr w:rsidSect="004A7246" w:rsidR="007664ED" w:rsidRPr="00D1223D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18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E10" w:rsidP="004E4742" w:rsidR="00EB6853" w:rsidRPr="00F50A33">
    <w:pPr>
      <w:pStyle w:val="Zaglavlje"/>
      <w:jc w:val="right"/>
    </w:pPr>
    <w:r>
      <w:t>Poslovni broj</w:t>
    </w:r>
    <w:r w:rsidR="00EB6853" w:rsidRPr="00F50A33">
      <w:t xml:space="preserve"> 15 St-</w:t>
    </w:r>
    <w:r w:rsidR="00DD1195">
      <w:t>671</w:t>
    </w:r>
    <w:r w:rsidR="00707696">
      <w:t>/2016</w:t>
    </w:r>
    <w:r w:rsidR="00DD0977">
      <w:t>-</w:t>
    </w:r>
    <w:r w:rsidR="00DD1195">
      <w:t>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AC249A1"/>
    <w:multiLevelType w:val="hybridMultilevel"/>
    <w:tmpl w:val="5D98E9C0"/>
    <w:lvl w:tplc="26F03B2C" w:ilvl="0">
      <w:start w:val="1"/>
      <w:numFmt w:val="decimal"/>
      <w:lvlText w:val="%1."/>
      <w:lvlJc w:val="left"/>
      <w:pPr>
        <w:ind w:hanging="360" w:left="180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229E4699"/>
    <w:multiLevelType w:val="hybridMultilevel"/>
    <w:tmpl w:val="2632AC98"/>
    <w:lvl w:tplc="89202DD8" w:ilvl="0">
      <w:start w:val="2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22E85CE7"/>
    <w:multiLevelType w:val="hybridMultilevel"/>
    <w:tmpl w:val="6A383DEE"/>
    <w:lvl w:tplc="AA225A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22FF3806"/>
    <w:multiLevelType w:val="hybridMultilevel"/>
    <w:tmpl w:val="515810CA"/>
    <w:lvl w:tplc="75BE5C8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D94379"/>
    <w:multiLevelType w:val="hybridMultilevel"/>
    <w:tmpl w:val="14CAD688"/>
    <w:lvl w:tplc="1690E7E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6673EC"/>
    <w:multiLevelType w:val="hybridMultilevel"/>
    <w:tmpl w:val="BB6CCD46"/>
    <w:lvl w:tplc="FDD2F3B2" w:ilvl="0">
      <w:start w:val="3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04A3E"/>
    <w:rsid w:val="00020074"/>
    <w:rsid w:val="00026304"/>
    <w:rsid w:val="00032B13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33572"/>
    <w:rsid w:val="00151F14"/>
    <w:rsid w:val="0015226C"/>
    <w:rsid w:val="00164CF1"/>
    <w:rsid w:val="001808E0"/>
    <w:rsid w:val="0018722D"/>
    <w:rsid w:val="00193852"/>
    <w:rsid w:val="00194E03"/>
    <w:rsid w:val="001A4AC5"/>
    <w:rsid w:val="001A7255"/>
    <w:rsid w:val="001B2739"/>
    <w:rsid w:val="001B4553"/>
    <w:rsid w:val="001C3FF3"/>
    <w:rsid w:val="001D3867"/>
    <w:rsid w:val="001D4B71"/>
    <w:rsid w:val="002035FD"/>
    <w:rsid w:val="00204734"/>
    <w:rsid w:val="00225EBE"/>
    <w:rsid w:val="002546E1"/>
    <w:rsid w:val="00254AF2"/>
    <w:rsid w:val="00255AE1"/>
    <w:rsid w:val="00263260"/>
    <w:rsid w:val="002654ED"/>
    <w:rsid w:val="002754B3"/>
    <w:rsid w:val="002772AD"/>
    <w:rsid w:val="00297CB3"/>
    <w:rsid w:val="002D5496"/>
    <w:rsid w:val="002D6187"/>
    <w:rsid w:val="002F6687"/>
    <w:rsid w:val="00321792"/>
    <w:rsid w:val="00321D12"/>
    <w:rsid w:val="00322116"/>
    <w:rsid w:val="003431FE"/>
    <w:rsid w:val="00346D1C"/>
    <w:rsid w:val="00366047"/>
    <w:rsid w:val="00374C1D"/>
    <w:rsid w:val="00377B92"/>
    <w:rsid w:val="00381DC8"/>
    <w:rsid w:val="00382372"/>
    <w:rsid w:val="0038616A"/>
    <w:rsid w:val="003964A0"/>
    <w:rsid w:val="003A7F98"/>
    <w:rsid w:val="003B3CE4"/>
    <w:rsid w:val="003C5086"/>
    <w:rsid w:val="003D2FEE"/>
    <w:rsid w:val="004239F6"/>
    <w:rsid w:val="0043573D"/>
    <w:rsid w:val="004365E1"/>
    <w:rsid w:val="00440BB3"/>
    <w:rsid w:val="004435A8"/>
    <w:rsid w:val="00445500"/>
    <w:rsid w:val="00447E79"/>
    <w:rsid w:val="00456CFF"/>
    <w:rsid w:val="004705A0"/>
    <w:rsid w:val="004A7246"/>
    <w:rsid w:val="004A777C"/>
    <w:rsid w:val="004C52C3"/>
    <w:rsid w:val="004D1E4C"/>
    <w:rsid w:val="004E09A4"/>
    <w:rsid w:val="004E201E"/>
    <w:rsid w:val="004E2634"/>
    <w:rsid w:val="004E4742"/>
    <w:rsid w:val="004E57FE"/>
    <w:rsid w:val="00505F42"/>
    <w:rsid w:val="005224C1"/>
    <w:rsid w:val="00545437"/>
    <w:rsid w:val="00552B2A"/>
    <w:rsid w:val="005A200F"/>
    <w:rsid w:val="005C6151"/>
    <w:rsid w:val="005D456D"/>
    <w:rsid w:val="00601409"/>
    <w:rsid w:val="00607373"/>
    <w:rsid w:val="006309FA"/>
    <w:rsid w:val="0063239C"/>
    <w:rsid w:val="00635FAE"/>
    <w:rsid w:val="00637512"/>
    <w:rsid w:val="006558F9"/>
    <w:rsid w:val="00655932"/>
    <w:rsid w:val="00674B41"/>
    <w:rsid w:val="00681785"/>
    <w:rsid w:val="0068351E"/>
    <w:rsid w:val="006963B5"/>
    <w:rsid w:val="00696F32"/>
    <w:rsid w:val="006C61DA"/>
    <w:rsid w:val="00703E13"/>
    <w:rsid w:val="00707696"/>
    <w:rsid w:val="007102B3"/>
    <w:rsid w:val="007117CD"/>
    <w:rsid w:val="00716687"/>
    <w:rsid w:val="00717391"/>
    <w:rsid w:val="00721CF5"/>
    <w:rsid w:val="007476A3"/>
    <w:rsid w:val="00753D3F"/>
    <w:rsid w:val="00757F49"/>
    <w:rsid w:val="00763F9B"/>
    <w:rsid w:val="007664ED"/>
    <w:rsid w:val="00774567"/>
    <w:rsid w:val="0078598F"/>
    <w:rsid w:val="007A7FD7"/>
    <w:rsid w:val="007B3BCC"/>
    <w:rsid w:val="007E0B09"/>
    <w:rsid w:val="007E1D83"/>
    <w:rsid w:val="0080183C"/>
    <w:rsid w:val="008216E1"/>
    <w:rsid w:val="008302BB"/>
    <w:rsid w:val="0084065C"/>
    <w:rsid w:val="00843999"/>
    <w:rsid w:val="0085059A"/>
    <w:rsid w:val="00860B46"/>
    <w:rsid w:val="008612A1"/>
    <w:rsid w:val="00872969"/>
    <w:rsid w:val="008875E4"/>
    <w:rsid w:val="008927E4"/>
    <w:rsid w:val="008A087B"/>
    <w:rsid w:val="008C0623"/>
    <w:rsid w:val="008D1894"/>
    <w:rsid w:val="0090362F"/>
    <w:rsid w:val="00924DF9"/>
    <w:rsid w:val="00933FF2"/>
    <w:rsid w:val="00956A04"/>
    <w:rsid w:val="00960D4B"/>
    <w:rsid w:val="009650DE"/>
    <w:rsid w:val="00987854"/>
    <w:rsid w:val="009B2A9E"/>
    <w:rsid w:val="009D5669"/>
    <w:rsid w:val="009E5706"/>
    <w:rsid w:val="00A205DE"/>
    <w:rsid w:val="00A2083C"/>
    <w:rsid w:val="00A43662"/>
    <w:rsid w:val="00A47F89"/>
    <w:rsid w:val="00A50178"/>
    <w:rsid w:val="00A50D98"/>
    <w:rsid w:val="00A61158"/>
    <w:rsid w:val="00A66867"/>
    <w:rsid w:val="00A745B8"/>
    <w:rsid w:val="00A7553F"/>
    <w:rsid w:val="00A80CAD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03DC2"/>
    <w:rsid w:val="00B04D22"/>
    <w:rsid w:val="00B05B31"/>
    <w:rsid w:val="00B16CA1"/>
    <w:rsid w:val="00B36744"/>
    <w:rsid w:val="00B467BE"/>
    <w:rsid w:val="00B56769"/>
    <w:rsid w:val="00B7054C"/>
    <w:rsid w:val="00B73C3F"/>
    <w:rsid w:val="00BA7D15"/>
    <w:rsid w:val="00BB3EF6"/>
    <w:rsid w:val="00BB5A9F"/>
    <w:rsid w:val="00BE7F15"/>
    <w:rsid w:val="00BF4A2A"/>
    <w:rsid w:val="00BF6458"/>
    <w:rsid w:val="00C0470F"/>
    <w:rsid w:val="00C067DF"/>
    <w:rsid w:val="00C07185"/>
    <w:rsid w:val="00C1048C"/>
    <w:rsid w:val="00C10E10"/>
    <w:rsid w:val="00C110D3"/>
    <w:rsid w:val="00C11A80"/>
    <w:rsid w:val="00C12D88"/>
    <w:rsid w:val="00C131E9"/>
    <w:rsid w:val="00C73166"/>
    <w:rsid w:val="00C85F35"/>
    <w:rsid w:val="00C870A1"/>
    <w:rsid w:val="00C87C5D"/>
    <w:rsid w:val="00C970FC"/>
    <w:rsid w:val="00C979BC"/>
    <w:rsid w:val="00CA0EFB"/>
    <w:rsid w:val="00CB78EF"/>
    <w:rsid w:val="00CC207C"/>
    <w:rsid w:val="00CC2B7D"/>
    <w:rsid w:val="00CC5824"/>
    <w:rsid w:val="00CD11BF"/>
    <w:rsid w:val="00CE03D7"/>
    <w:rsid w:val="00CE78C5"/>
    <w:rsid w:val="00CF02E4"/>
    <w:rsid w:val="00CF689B"/>
    <w:rsid w:val="00D00D03"/>
    <w:rsid w:val="00D038D2"/>
    <w:rsid w:val="00D11025"/>
    <w:rsid w:val="00D1223D"/>
    <w:rsid w:val="00D402F8"/>
    <w:rsid w:val="00D64276"/>
    <w:rsid w:val="00D802B6"/>
    <w:rsid w:val="00D815C3"/>
    <w:rsid w:val="00DA2F85"/>
    <w:rsid w:val="00DD0977"/>
    <w:rsid w:val="00DD1195"/>
    <w:rsid w:val="00DE1D72"/>
    <w:rsid w:val="00DE5911"/>
    <w:rsid w:val="00E108EB"/>
    <w:rsid w:val="00E13382"/>
    <w:rsid w:val="00E231A6"/>
    <w:rsid w:val="00E24757"/>
    <w:rsid w:val="00E41098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E36E2"/>
    <w:rsid w:val="00EF0A57"/>
    <w:rsid w:val="00EF70B7"/>
    <w:rsid w:val="00F14D80"/>
    <w:rsid w:val="00F31FD5"/>
    <w:rsid w:val="00F32B9B"/>
    <w:rsid w:val="00F35753"/>
    <w:rsid w:val="00F44AEE"/>
    <w:rsid w:val="00F50A33"/>
    <w:rsid w:val="00F5151C"/>
    <w:rsid w:val="00F521F0"/>
    <w:rsid w:val="00F5372A"/>
    <w:rsid w:val="00F656A2"/>
    <w:rsid w:val="00F731C0"/>
    <w:rsid w:val="00F9210B"/>
    <w:rsid w:val="00FA1464"/>
    <w:rsid w:val="00FB1565"/>
    <w:rsid w:val="00FB25BD"/>
    <w:rsid w:val="00FB44A5"/>
    <w:rsid w:val="00FC63E4"/>
    <w:rsid w:val="00FE14C5"/>
    <w:rsid w:val="00FE3221"/>
    <w:rsid w:val="00FE3810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4A7246"/>
    <w:rPr>
      <w:sz w:val="24"/>
      <w:szCs w:val="24"/>
    </w:rPr>
  </w:style>
  <w:style w:styleId="Bezproreda" w:type="paragraph">
    <w:name w:val="No Spacing"/>
    <w:uiPriority w:val="1"/>
    <w:qFormat/>
    <w:rsid w:val="00DD1195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18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8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8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8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8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4A7246"/>
    <w:rPr>
      <w:sz w:val="24"/>
      <w:szCs w:val="24"/>
    </w:rPr>
  </w:style>
  <w:style w:styleId="Bezproreda" w:type="paragraph">
    <w:name w:val="No Spacing"/>
    <w:uiPriority w:val="1"/>
    <w:qFormat/>
    <w:rsid w:val="00DD1195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18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8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8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8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8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3417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973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St-1117/2016</izvorni_sadrzaj>
    <derivirana_varijabla naziv="DomainObject.Predmet.OznakaBroj_1">St-1117/2016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postpka radi naknadne diobe,
veza St-521/15</izvorni_sadrzaj>
    <derivirana_varijabla naziv="DomainObject.Predmet.PrimjedbaSuca_1">Nastavak postpka radi naknadne diobe,
veza St-521/15</derivirana_varijabla>
  </DomainObject.Predmet.PrimjedbaSuca>
  <DomainObject.Predmet.ProtustrankaFormated>
    <izvorni_sadrzaj>  Stečajna masa iza CASTELLUM d.o.o.</izvorni_sadrzaj>
    <derivirana_varijabla naziv="DomainObject.Predmet.ProtustrankaFormated_1">  Stečajna masa iza CASTELLUM d.o.o.</derivirana_varijabla>
  </DomainObject.Predmet.ProtustrankaFormated>
  <DomainObject.Predmet.ProtustrankaFormatedOIB>
    <izvorni_sadrzaj>  Stečajna masa iza CASTELLUM d.o.o., OIB 91651332799</izvorni_sadrzaj>
    <derivirana_varijabla naziv="DomainObject.Predmet.ProtustrankaFormatedOIB_1">  Stečajna masa iza CASTELLUM d.o.o., OIB 91651332799</derivirana_varijabla>
  </DomainObject.Predmet.ProtustrankaFormatedOIB>
  <DomainObject.Predmet.ProtustrankaFormatedWithAdress>
    <izvorni_sadrzaj> Stečajna masa iza CASTELLUM d.o.o., Korzo 77c, 51000 Rijeka</izvorni_sadrzaj>
    <derivirana_varijabla naziv="DomainObject.Predmet.ProtustrankaFormatedWithAdress_1"> Stečajna masa iza CASTELLUM d.o.o., Korzo 77c, 51000 Rijeka</derivirana_varijabla>
  </DomainObject.Predmet.ProtustrankaFormatedWithAdress>
  <DomainObject.Predmet.ProtustrankaFormatedWithAdressOIB>
    <izvorni_sadrzaj> Stečajna masa iza CASTELLUM d.o.o., OIB 91651332799, Korzo 77c, 51000 Rijeka</izvorni_sadrzaj>
    <derivirana_varijabla naziv="DomainObject.Predmet.ProtustrankaFormatedWithAdressOIB_1"> Stečajna masa iza CASTELLUM d.o.o., OIB 91651332799, Korzo 77c, 51000 Rijeka</derivirana_varijabla>
  </DomainObject.Predmet.ProtustrankaFormatedWithAdressOIB>
  <DomainObject.Predmet.ProtustrankaWithAdress>
    <izvorni_sadrzaj>Stečajna masa iza CASTELLUM d.o.o. Korzo 77c, 51000 Rijeka</izvorni_sadrzaj>
    <derivirana_varijabla naziv="DomainObject.Predmet.ProtustrankaWithAdress_1">Stečajna masa iza CASTELLUM d.o.o. Korzo 77c, 51000 Rijeka</derivirana_varijabla>
  </DomainObject.Predmet.ProtustrankaWithAdress>
  <DomainObject.Predmet.ProtustrankaWithAdressOIB>
    <izvorni_sadrzaj>Stečajna masa iza CASTELLUM d.o.o., OIB 91651332799, Korzo 77c, 51000 Rijeka</izvorni_sadrzaj>
    <derivirana_varijabla naziv="DomainObject.Predmet.ProtustrankaWithAdressOIB_1">Stečajna masa iza CASTELLUM d.o.o., OIB 91651332799, Korzo 77c, 51000 Rijeka</derivirana_varijabla>
  </DomainObject.Predmet.ProtustrankaWithAdressOIB>
  <DomainObject.Predmet.ProtustrankaNazivFormated>
    <izvorni_sadrzaj>Stečajna masa iza CASTELLUM d.o.o.</izvorni_sadrzaj>
    <derivirana_varijabla naziv="DomainObject.Predmet.ProtustrankaNazivFormated_1">Stečajna masa iza CASTELLUM d.o.o.</derivirana_varijabla>
  </DomainObject.Predmet.ProtustrankaNazivFormated>
  <DomainObject.Predmet.ProtustrankaNazivFormatedOIB>
    <izvorni_sadrzaj>Stečajna masa iza CASTELLUM d.o.o., OIB 91651332799</izvorni_sadrzaj>
    <derivirana_varijabla naziv="DomainObject.Predmet.ProtustrankaNazivFormatedOIB_1">Stečajna masa iza CASTELLUM d.o.o., OIB 91651332799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Trg bana Josipa Jelačića 10, 10000 Zagreb</izvorni_sadrzaj>
    <derivirana_varijabla naziv="DomainObject.Predmet.StrankaFormatedWithAdress_1"> ZAGREBAČKA BANKA d.d., Trg bana Josipa Jelačića 10, 10000 Zagreb</derivirana_varijabla>
  </DomainObject.Predmet.StrankaFormatedWithAdress>
  <DomainObject.Predmet.StrankaFormatedWithAdressOIB>
    <izvorni_sadrzaj> ZAGREBAČKA BANKA d.d., OIB 92963223473, Trg bana Josipa Jelačića 10, 10000 Zagreb</izvorni_sadrzaj>
    <derivirana_varijabla naziv="DomainObject.Predmet.StrankaFormatedWithAdressOIB_1"> ZAGREBAČKA BANKA d.d., OIB 92963223473, Trg bana Josipa Jelačića 10, 10000 Zagreb</derivirana_varijabla>
  </DomainObject.Predmet.StrankaFormatedWithAdressOIB>
  <DomainObject.Predmet.StrankaWithAdress>
    <izvorni_sadrzaj>ZAGREBAČKA BANKA d.d. Trg bana Josipa Jelačića 10,10000 Zagreb</izvorni_sadrzaj>
    <derivirana_varijabla naziv="DomainObject.Predmet.StrankaWithAdress_1">ZAGREBAČKA BANKA d.d. Trg bana Josipa Jelačića 10,10000 Zagreb</derivirana_varijabla>
  </DomainObject.Predmet.StrankaWithAdress>
  <DomainObject.Predmet.StrankaWithAdressOIB>
    <izvorni_sadrzaj>ZAGREBAČKA BANKA d.d., OIB 92963223473, Trg bana Josipa Jelačića 10,10000 Zagreb</izvorni_sadrzaj>
    <derivirana_varijabla naziv="DomainObject.Predmet.StrankaWithAdressOIB_1">ZAGREBAČKA BANKA d.d., OIB 92963223473, Trg bana Josipa Jelačića 10,10000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Trg bana Josipa Jelačića 10, 10000 Zagreb</item>
    </izvorni_sadrzaj>
    <derivirana_varijabla naziv="DomainObject.Predmet.StrankaListFormatedWithAdress_1">
      <item>ZAGREBAČKA BANKA d.d., Trg bana Josipa Jelačića 10, 10000 Zagreb</item>
    </derivirana_varijabla>
  </DomainObject.Predmet.StrankaListFormatedWithAdress>
  <DomainObject.Predmet.StrankaListFormatedWithAdressOIB>
    <izvorni_sadrzaj>
      <item>ZAGREBAČKA BANKA d.d., OIB 92963223473, Trg bana Josipa Jelačića 10, 10000 Zagreb</item>
    </izvorni_sadrzaj>
    <derivirana_varijabla naziv="DomainObject.Predmet.StrankaListFormatedWithAdressOIB_1">
      <item>ZAGREBAČKA BANKA d.d., OIB 92963223473, Trg bana Josipa Jelačića 10,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Stečajna masa iza CASTELLUM d.o.o.</item>
    </izvorni_sadrzaj>
    <derivirana_varijabla naziv="DomainObject.Predmet.ProtuStrankaListFormated_1">
      <item>Stečajna masa iza CASTELLUM d.o.o.</item>
    </derivirana_varijabla>
  </DomainObject.Predmet.ProtuStrankaListFormated>
  <DomainObject.Predmet.ProtuStrankaListFormatedOIB>
    <izvorni_sadrzaj>
      <item>Stečajna masa iza CASTELLUM d.o.o., OIB 91651332799</item>
    </izvorni_sadrzaj>
    <derivirana_varijabla naziv="DomainObject.Predmet.ProtuStrankaListFormatedOIB_1">
      <item>Stečajna masa iza CASTELLUM d.o.o., OIB 91651332799</item>
    </derivirana_varijabla>
  </DomainObject.Predmet.ProtuStrankaListFormatedOIB>
  <DomainObject.Predmet.ProtuStrankaListFormatedWithAdress>
    <izvorni_sadrzaj>
      <item>Stečajna masa iza CASTELLUM d.o.o., Korzo 77c, 51000 Rijeka</item>
    </izvorni_sadrzaj>
    <derivirana_varijabla naziv="DomainObject.Predmet.ProtuStrankaListFormatedWithAdress_1">
      <item>Stečajna masa iza CASTELLUM d.o.o., Korzo 77c, 51000 Rijeka</item>
    </derivirana_varijabla>
  </DomainObject.Predmet.ProtuStrankaListFormatedWithAdress>
  <DomainObject.Predmet.ProtuStrankaListFormatedWithAdressOIB>
    <izvorni_sadrzaj>
      <item>Stečajna masa iza CASTELLUM d.o.o., OIB 91651332799, Korzo 77c, 51000 Rijeka</item>
    </izvorni_sadrzaj>
    <derivirana_varijabla naziv="DomainObject.Predmet.ProtuStrankaListFormatedWithAdressOIB_1">
      <item>Stečajna masa iza CASTELLUM d.o.o., OIB 91651332799, Korzo 77c, 51000 Rijeka</item>
    </derivirana_varijabla>
  </DomainObject.Predmet.ProtuStrankaListFormatedWithAdressOIB>
  <DomainObject.Predmet.ProtuStrankaListNazivFormated>
    <izvorni_sadrzaj>
      <item>Stečajna masa iza CASTELLUM d.o.o.</item>
    </izvorni_sadrzaj>
    <derivirana_varijabla naziv="DomainObject.Predmet.ProtuStrankaListNazivFormated_1">
      <item>Stečajna masa iza CASTELLUM d.o.o.</item>
    </derivirana_varijabla>
  </DomainObject.Predmet.ProtuStrankaListNazivFormated>
  <DomainObject.Predmet.ProtuStrankaListNazivFormatedOIB>
    <izvorni_sadrzaj>
      <item>Stečajna masa iza CASTELLUM d.o.o., OIB 91651332799</item>
    </izvorni_sadrzaj>
    <derivirana_varijabla naziv="DomainObject.Predmet.ProtuStrankaListNazivFormatedOIB_1">
      <item>Stečajna masa iza CASTELLUM d.o.o., OIB 91651332799</item>
    </derivirana_varijabla>
  </DomainObject.Predmet.ProtuStrankaListNazivFormatedOIB>
  <DomainObject.Predmet.OstaliListFormated>
    <izvorni_sadrzaj>
      <item>BORJANA JOVANOVIĆ</item>
      <item>MAJA VIDMAR</item>
      <item>DRAGAN BACANOVIĆ</item>
    </izvorni_sadrzaj>
    <derivirana_varijabla naziv="DomainObject.Predmet.OstaliListFormated_1">
      <item>BORJANA JOVANOVIĆ</item>
      <item>MAJA VIDMAR</item>
      <item>DRAGAN BACANOVIĆ</item>
    </derivirana_varijabla>
  </DomainObject.Predmet.OstaliListFormated>
  <DomainObject.Predmet.OstaliListFormatedOIB>
    <izvorni_sadrzaj>
      <item>BORJANA JOVANOVIĆ</item>
      <item>MAJA VIDMAR</item>
      <item>DRAGAN BACANOVIĆ</item>
    </izvorni_sadrzaj>
    <derivirana_varijabla naziv="DomainObject.Predmet.OstaliListFormatedOIB_1">
      <item>BORJANA JOVANOVIĆ</item>
      <item>MAJA VIDMAR</item>
      <item>DRAGAN BACANOVIĆ</item>
    </derivirana_varijabla>
  </DomainObject.Predmet.OstaliListFormatedOIB>
  <DomainObject.Predmet.OstaliListFormatedWithAdress>
    <izvorni_sadrzaj>
      <item>BORJANA JOVANOVIĆ</item>
      <item>MAJA VIDMAR</item>
      <item>DRAGAN BACANOVIĆ</item>
    </izvorni_sadrzaj>
    <derivirana_varijabla naziv="DomainObject.Predmet.OstaliListFormatedWithAdress_1">
      <item>BORJANA JOVANOVIĆ</item>
      <item>MAJA VIDMAR</item>
      <item>DRAGAN BACANOVIĆ</item>
    </derivirana_varijabla>
  </DomainObject.Predmet.OstaliListFormatedWithAdress>
  <DomainObject.Predmet.OstaliListFormatedWithAdressOIB>
    <izvorni_sadrzaj>
      <item>BORJANA JOVANOVIĆ</item>
      <item>MAJA VIDMAR</item>
      <item>DRAGAN BACANOVIĆ</item>
    </izvorni_sadrzaj>
    <derivirana_varijabla naziv="DomainObject.Predmet.OstaliListFormatedWithAdressOIB_1">
      <item>BORJANA JOVANOVIĆ</item>
      <item>MAJA VIDMAR</item>
      <item>DRAGAN BACANOVIĆ</item>
    </derivirana_varijabla>
  </DomainObject.Predmet.OstaliListFormatedWithAdressOIB>
  <DomainObject.Predmet.OstaliListNazivFormated>
    <izvorni_sadrzaj>
      <item>BORJANA JOVANOVIĆ</item>
      <item>MAJA VIDMAR</item>
      <item>DRAGAN BACANOVIĆ</item>
    </izvorni_sadrzaj>
    <derivirana_varijabla naziv="DomainObject.Predmet.OstaliListNazivFormated_1">
      <item>BORJANA JOVANOVIĆ</item>
      <item>MAJA VIDMAR</item>
      <item>DRAGAN BACANOVIĆ</item>
    </derivirana_varijabla>
  </DomainObject.Predmet.OstaliListNazivFormated>
  <DomainObject.Predmet.OstaliListNazivFormatedOIB>
    <izvorni_sadrzaj>
      <item>BORJANA JOVANOVIĆ</item>
      <item>MAJA VIDMAR</item>
      <item>DRAGAN BACANOVIĆ</item>
    </izvorni_sadrzaj>
    <derivirana_varijabla naziv="DomainObject.Predmet.OstaliListNazivFormatedOIB_1">
      <item>BORJANA JOVANOVIĆ</item>
      <item>MAJA VIDMAR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Stečajna masa iza CASTELLUM d.o.o.</izvorni_sadrzaj>
    <derivirana_varijabla naziv="DomainObject.Predmet.ProtustrankaIDrugi_1">Stečajna masa iza CASTELLUM d.o.o.</derivirana_varijabla>
  </DomainObject.Predmet.ProtustrankaIDrugi>
  <DomainObject.Predmet.StrankaIDrugiAdressOIB>
    <izvorni_sadrzaj>ZAGREBAČKA BANKA d.d., OIB 92963223473, Trg bana Josipa Jelačića 10, 10000 Zagreb</izvorni_sadrzaj>
    <derivirana_varijabla naziv="DomainObject.Predmet.StrankaIDrugiAdressOIB_1">ZAGREBAČKA BANKA d.d., OIB 92963223473, Trg bana Josipa Jelačića 10, 10000 Zagreb</derivirana_varijabla>
  </DomainObject.Predmet.StrankaIDrugiAdressOIB>
  <DomainObject.Predmet.ProtustrankaIDrugiAdressOIB>
    <izvorni_sadrzaj>Stečajna masa iza CASTELLUM d.o.o., OIB 91651332799, Korzo 77c, 51000 Rijeka</izvorni_sadrzaj>
    <derivirana_varijabla naziv="DomainObject.Predmet.ProtustrankaIDrugiAdressOIB_1">Stečajna masa iza CASTELLUM d.o.o., OIB 91651332799, Korzo 77c,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</item>
      <item>Stečajna masa iza CASTELLUM d.o.o.</item>
      <item>BORJANA JOVANOVIĆ</item>
      <item>MAJA VIDMAR</item>
      <item>DRAGAN BACANOVIĆ</item>
    </izvorni_sadrzaj>
    <derivirana_varijabla naziv="DomainObject.Predmet.SudioniciListNaziv_1">
      <item>ZAGREBAČKA BANKA d.d.</item>
      <item>Stečajna masa iza CASTELLUM d.o.o.</item>
      <item>BORJANA JOVANOVIĆ</item>
      <item>MAJA VIDMAR</item>
      <item>DRAGAN BACANOVIĆ</item>
    </derivirana_varijabla>
  </DomainObject.Predmet.SudioniciListNaziv>
  <DomainObject.Predmet.SudioniciListAdressOIB>
    <izvorni_sadrzaj>
      <item>ZAGREBAČKA BANKA d.d., OIB 92963223473, Trg bana Josipa Jelačića 10,10000 Zagreb</item>
      <item>Stečajna masa iza CASTELLUM d.o.o., OIB 91651332799, Korzo 77c,51000 Rijeka</item>
      <item>BORJANA JOVANOVIĆ</item>
      <item>MAJA VIDMAR</item>
      <item>DRAGAN BACANOVIĆ</item>
    </izvorni_sadrzaj>
    <derivirana_varijabla naziv="DomainObject.Predmet.SudioniciListAdressOIB_1">
      <item>ZAGREBAČKA BANKA d.d., OIB 92963223473, Trg bana Josipa Jelačića 10,10000 Zagreb</item>
      <item>Stečajna masa iza CASTELLUM d.o.o., OIB 91651332799, Korzo 77c,51000 Rijeka</item>
      <item>BORJANA JOVANOVIĆ</item>
      <item>MAJA VIDMAR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91651332799</item>
      <item>, OIB null</item>
      <item>, OIB null</item>
      <item>, OIB null</item>
    </izvorni_sadrzaj>
    <derivirana_varijabla naziv="DomainObject.Predmet.SudioniciListNazivOIB_1">
      <item>, OIB 92963223473</item>
      <item>, OIB 91651332799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ožujka 2018.</izvorni_sadrzaj>
    <derivirana_varijabla naziv="DomainObject.Predmet.DatumZadnjeOdrzaneSudskeRadnje_1">7. ožujka 2018.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St-1117/2016-51</izvorni_sadrzaj>
    <derivirana_varijabla naziv="DomainObject.PredzadnjaOdlukaIzPredmeta.Oznaka_1">St-1117/2016-51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F060BA-26EF-48BA-9F55-46A3CBA9CC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343</properties:Words>
  <properties:Characters>1812</properties:Characters>
  <properties:Lines>48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2018-12-06T12:30:00Z</dcterms:created>
  <dc:creator>dcmelik</dc:creator>
  <cp:lastModifiedBy>Jasna Radulović</cp:lastModifiedBy>
  <cp:lastPrinted>2018-12-06T12:32:00Z</cp:lastPrinted>
  <dcterms:modified xmlns:xsi="http://www.w3.org/2001/XMLSchema-instance" xsi:type="dcterms:W3CDTF">2018-12-06T13:01:00Z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(1117-16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