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fa964" w14:paraId="93fa964" w:rsidRDefault="005A2A88" w:rsidP="005A2A88" w:rsidR="005A2A88">
      <w:pPr>
        <w:jc w:val="right"/>
        <w15:collapsed w:val="false"/>
      </w:pPr>
      <w:bookmarkStart w:name="_GoBack" w:id="0"/>
      <w:bookmarkEnd w:id="0"/>
      <w:r>
        <w:t>13 St-</w:t>
      </w:r>
      <w:r w:rsidR="00D4655E">
        <w:t>702/16-13</w:t>
      </w:r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5A2A88" w:rsidP="005A2A88" w:rsidR="005A2A88"/>
    <w:p w:rsidRDefault="00FD1F08" w:rsidP="005A2A88" w:rsidR="00FD1F0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6B7E72" w:rsidP="006B7E72" w:rsidR="006B7E72">
      <w:pPr>
        <w:pStyle w:val="Tijeloteksta"/>
        <w:rPr>
          <w:b/>
          <w:bCs/>
        </w:rPr>
      </w:pPr>
    </w:p>
    <w:p w:rsidRDefault="006B7E72" w:rsidP="006B7E72" w:rsidR="006B7E72">
      <w:pPr>
        <w:pStyle w:val="Tijeloteksta"/>
      </w:pPr>
      <w:r>
        <w:tab/>
      </w:r>
      <w:r w:rsidR="00D4655E">
        <w:t>Trgovački sud u Osijeku, po sucu Jadranki Herman, kao stečajnom sucu, povodom prijedloga FINANCIJSKE AGENCIJE, Regionalni centar Osijek, Podružnica Osijek, Lorenza Jegera 3, za otvaranje stečajnog  postupka nad dužnikom : OKUS MORA turistička agencija jednostavno društvo s ograničenom odgovornošću za turizam i usluge, Osijek, Trg Slobode 8,</w:t>
      </w:r>
      <w:r w:rsidR="00D4655E">
        <w:rPr>
          <w:color w:val="000000"/>
        </w:rPr>
        <w:t xml:space="preserve"> MBS: 030137103, OIB: 42428897928</w:t>
      </w:r>
      <w:r w:rsidR="00D4655E">
        <w:t xml:space="preserve">, </w:t>
      </w:r>
      <w:r w:rsidR="0000280D">
        <w:t xml:space="preserve">dana 18. siječnja 2018.   </w:t>
      </w:r>
    </w:p>
    <w:p w:rsidRDefault="005A2A88" w:rsidP="005A2A88" w:rsidR="005A2A88">
      <w:pPr>
        <w:jc w:val="both"/>
      </w:pPr>
    </w:p>
    <w:p w:rsidRDefault="00397F65" w:rsidP="005A2A88" w:rsidR="00397F65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</w:t>
      </w:r>
      <w:r w:rsidR="00B12A5E">
        <w:t>e stečajni postupak nad dužnikom</w:t>
      </w:r>
      <w:r w:rsidR="006B7E72">
        <w:rPr>
          <w:color w:val="000000"/>
        </w:rPr>
        <w:t xml:space="preserve"> </w:t>
      </w:r>
      <w:r w:rsidR="00D4655E">
        <w:t>OKUS MORA turistička agencija jednostavno društvo s ograničenom odgovornošću za turizam i usluge, Osijek, Trg Slobode 8,</w:t>
      </w:r>
      <w:r w:rsidR="00D4655E">
        <w:rPr>
          <w:color w:val="000000"/>
        </w:rPr>
        <w:t xml:space="preserve"> MBS: 030137103, OIB: 42428897928</w:t>
      </w:r>
      <w:r w:rsidR="00B12A5E">
        <w:rPr>
          <w:color w:val="000000"/>
        </w:rPr>
        <w:t>,</w:t>
      </w:r>
      <w:r>
        <w:t xml:space="preserve"> da u roku od 15 dana solidarno uplate na sudski depozit ovog suda broj HR31 2390 0011 3000 0020 0 s pozivom na broj HR05 272-</w:t>
      </w:r>
      <w:r w:rsidR="00D4655E">
        <w:t>702</w:t>
      </w:r>
      <w:r w:rsidR="0000280D">
        <w:t>-</w:t>
      </w:r>
      <w:r w:rsidR="00DA348A">
        <w:t>2016</w:t>
      </w:r>
      <w:r>
        <w:t xml:space="preserve"> kod Hrva</w:t>
      </w:r>
      <w:r w:rsidR="00EF7939">
        <w:t xml:space="preserve">tske poštanske banke iznos od </w:t>
      </w:r>
      <w:r w:rsidR="00D4655E">
        <w:t>16</w:t>
      </w:r>
      <w:r w:rsidR="0000280D">
        <w:t>.2</w:t>
      </w:r>
      <w:r w:rsidR="006B7E72">
        <w:t>00,00</w:t>
      </w:r>
      <w:r>
        <w:t xml:space="preserve"> 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>U tom se slučaju stečajni postupak neće provesti i na odgovarajući će se način primijeniti odredbe članka 196. do 202.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>či u skladu s odredbom članka 132</w:t>
      </w:r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 w:rsidRPr="000B0BE5">
      <w:pPr>
        <w:jc w:val="center"/>
      </w:pPr>
    </w:p>
    <w:p w:rsidRDefault="000B0BE5" w:rsidP="000B0BE5" w:rsidR="000B0BE5">
      <w:pPr>
        <w:jc w:val="center"/>
        <w:rPr>
          <w:b/>
        </w:rPr>
      </w:pPr>
    </w:p>
    <w:p w:rsidRDefault="00D4655E" w:rsidP="00EF7939" w:rsidR="00BF312F">
      <w:pPr>
        <w:ind w:firstLine="708"/>
        <w:jc w:val="both"/>
      </w:pPr>
      <w:r>
        <w:rPr>
          <w:bCs/>
        </w:rPr>
        <w:t xml:space="preserve">Predlagatelj FINA je dana 22. ožujka 2016. podnijela ovom sudu prijedlog za pokretanje stečajnog postupka nad dužnikom </w:t>
      </w:r>
      <w:r>
        <w:t>OKUS MORA turistička agencija jednostavno društvo s ograničenom odgovornošću za turizam i usluge, Osijek, Trg Slobode 8,</w:t>
      </w:r>
      <w:r>
        <w:rPr>
          <w:color w:val="000000"/>
        </w:rPr>
        <w:t xml:space="preserve"> MBS: 030137103, OIB: 42428897928</w:t>
      </w:r>
      <w:r>
        <w:t>, temeljem odredbe članka 110. stav 1. Stečajnog zakona (Narodne novine 71/15) .</w:t>
      </w:r>
    </w:p>
    <w:p w:rsidRDefault="00BF312F" w:rsidP="00EF7939" w:rsidR="00BF312F">
      <w:pPr>
        <w:ind w:firstLine="708"/>
        <w:jc w:val="both"/>
      </w:pPr>
    </w:p>
    <w:p w:rsidRDefault="00397F65" w:rsidP="00397F65" w:rsidR="00397F65">
      <w:pPr>
        <w:jc w:val="center"/>
      </w:pPr>
      <w:r>
        <w:lastRenderedPageBreak/>
        <w:t>2</w:t>
      </w:r>
    </w:p>
    <w:p w:rsidRDefault="00D4655E" w:rsidP="00D4655E" w:rsidR="00D4655E">
      <w:pPr>
        <w:jc w:val="right"/>
      </w:pPr>
      <w:r>
        <w:t>13 St-702/16-13</w:t>
      </w:r>
    </w:p>
    <w:p w:rsidRDefault="00397F65" w:rsidP="00397F65" w:rsidR="00397F65">
      <w:pPr>
        <w:jc w:val="center"/>
      </w:pPr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6B7E72" w:rsidP="00865CEE" w:rsidR="006B7E72">
      <w:pPr>
        <w:jc w:val="both"/>
      </w:pPr>
    </w:p>
    <w:p w:rsidRDefault="00FD1F08" w:rsidP="002B6C3E" w:rsidR="00865CEE">
      <w:pPr>
        <w:ind w:firstLine="708"/>
        <w:jc w:val="both"/>
      </w:pPr>
      <w:r>
        <w:t>Na ročištu radi izjašnjenja o prijedlogu za otvaranje stečajnog p</w:t>
      </w:r>
      <w:r w:rsidR="0011363F">
        <w:t xml:space="preserve">ostupka nad dužnikom, održanom </w:t>
      </w:r>
      <w:r>
        <w:t>1</w:t>
      </w:r>
      <w:r w:rsidR="005E5808">
        <w:t>8. siječnja 2018</w:t>
      </w:r>
      <w:r w:rsidR="00BF312F">
        <w:t>. godine,</w:t>
      </w:r>
      <w:r>
        <w:t xml:space="preserve"> izvršen je </w:t>
      </w:r>
      <w:r w:rsidR="00865CEE">
        <w:t>uvid u dokumentaciju u</w:t>
      </w:r>
      <w:r>
        <w:t xml:space="preserve"> spisu iz koje je 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 xml:space="preserve"> Stečajnog zakona</w:t>
      </w:r>
      <w:r w:rsidR="0057258F">
        <w:t xml:space="preserve"> (Narodne novine 71/15)</w:t>
      </w:r>
      <w:r>
        <w:t xml:space="preserve"> nesposobnost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A5614E">
        <w:t xml:space="preserve">ocijeni ovog suda iznosili bi </w:t>
      </w:r>
      <w:r w:rsidR="004D68AC">
        <w:t>16</w:t>
      </w:r>
      <w:r w:rsidR="005E5808">
        <w:t>.2</w:t>
      </w:r>
      <w:r w:rsidR="00ED63F9">
        <w:t>00,00</w:t>
      </w:r>
      <w:r w:rsidR="00865CEE">
        <w:t xml:space="preserve"> kn, </w:t>
      </w:r>
      <w:r w:rsidR="003C35DF">
        <w:t>(troškovi otvaranja stečajnog postupka, troškovi stečajnog upravitelja, troškovi knjigovodstvenih usluga).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>Sukladno članku 132.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r w:rsidR="00ED63F9">
        <w:t>1</w:t>
      </w:r>
      <w:r w:rsidR="003C35DF">
        <w:t xml:space="preserve">8. siječanj 2018.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67E11" w:rsidP="000B0BE5" w:rsidR="00067E11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278.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17C7F" w:rsidP="00A17C7F" w:rsidR="00A17C7F"/>
    <w:p w:rsidRDefault="00A17C7F" w:rsidP="00A17C7F" w:rsidR="00A17C7F">
      <w:r>
        <w:t>DNA</w:t>
      </w:r>
    </w:p>
    <w:p w:rsidRDefault="00ED63F9" w:rsidP="00C46A36" w:rsidR="00C46A36">
      <w:pPr>
        <w:numPr>
          <w:ilvl w:val="0"/>
          <w:numId w:val="11"/>
        </w:numPr>
        <w:jc w:val="both"/>
      </w:pPr>
      <w:r>
        <w:t>Predlagatelj- FINA RC Osijek, Osijek, L. Jagera 1</w:t>
      </w:r>
    </w:p>
    <w:p w:rsidRDefault="00C46A36" w:rsidP="00C46A36" w:rsidR="00ED63F9" w:rsidRPr="00ED63F9">
      <w:pPr>
        <w:numPr>
          <w:ilvl w:val="0"/>
          <w:numId w:val="11"/>
        </w:numPr>
        <w:jc w:val="both"/>
      </w:pPr>
      <w:r>
        <w:t xml:space="preserve">dužnik </w:t>
      </w:r>
      <w:r w:rsidR="004D68AC">
        <w:t>- OKUS MORA d.o.o. Osijek, Trg Slobode 8,</w:t>
      </w:r>
    </w:p>
    <w:p w:rsidRDefault="00C46A36" w:rsidP="00C46A36" w:rsidR="00C46A36">
      <w:pPr>
        <w:numPr>
          <w:ilvl w:val="0"/>
          <w:numId w:val="11"/>
        </w:numPr>
        <w:jc w:val="both"/>
      </w:pPr>
      <w:r>
        <w:t xml:space="preserve">zakonski zastupnik dužnika </w:t>
      </w:r>
      <w:r w:rsidR="004D68AC" w:rsidRPr="004D68AC">
        <w:rPr>
          <w:color w:val="000000"/>
        </w:rPr>
        <w:t>Sanda Schmidt, Osijek, Ljudevita Posavskog 16</w:t>
      </w:r>
    </w:p>
    <w:p w:rsidRDefault="00C46A36" w:rsidP="00C46A36" w:rsidR="00C46A36">
      <w:pPr>
        <w:numPr>
          <w:ilvl w:val="0"/>
          <w:numId w:val="11"/>
        </w:numPr>
        <w:jc w:val="both"/>
      </w:pPr>
      <w:r>
        <w:t xml:space="preserve">Privremeni stečajni upravitelj </w:t>
      </w:r>
      <w:r w:rsidR="002B6C3E">
        <w:t>Jadranka Šeput</w:t>
      </w:r>
    </w:p>
    <w:p w:rsidRDefault="00067E11" w:rsidP="00C46A36" w:rsidR="00067E11">
      <w:pPr>
        <w:numPr>
          <w:ilvl w:val="0"/>
          <w:numId w:val="11"/>
        </w:numPr>
        <w:jc w:val="both"/>
      </w:pPr>
      <w:r>
        <w:t>ŽDO Osijek</w:t>
      </w:r>
    </w:p>
    <w:p w:rsidRDefault="008301EE" w:rsidP="008301EE" w:rsidR="008301EE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2B6C3E" w:rsidP="008301EE" w:rsidR="008301EE">
      <w:pPr>
        <w:numPr>
          <w:ilvl w:val="0"/>
          <w:numId w:val="11"/>
        </w:numPr>
        <w:jc w:val="both"/>
      </w:pPr>
      <w:r>
        <w:t>kal. 18/2</w:t>
      </w:r>
    </w:p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0280D"/>
    <w:rsid w:val="00022BD4"/>
    <w:rsid w:val="0004224A"/>
    <w:rsid w:val="000429D3"/>
    <w:rsid w:val="00067E11"/>
    <w:rsid w:val="00081DAA"/>
    <w:rsid w:val="000B0BE5"/>
    <w:rsid w:val="000D5D8B"/>
    <w:rsid w:val="000E4C48"/>
    <w:rsid w:val="000E7C03"/>
    <w:rsid w:val="000F1D3A"/>
    <w:rsid w:val="00100156"/>
    <w:rsid w:val="0010048F"/>
    <w:rsid w:val="0011363F"/>
    <w:rsid w:val="001244EE"/>
    <w:rsid w:val="00135F1F"/>
    <w:rsid w:val="001528E0"/>
    <w:rsid w:val="00161BD6"/>
    <w:rsid w:val="00173460"/>
    <w:rsid w:val="001A5A1A"/>
    <w:rsid w:val="001B01E8"/>
    <w:rsid w:val="001B7700"/>
    <w:rsid w:val="001F0E05"/>
    <w:rsid w:val="002047FE"/>
    <w:rsid w:val="0021289B"/>
    <w:rsid w:val="002348D6"/>
    <w:rsid w:val="00267128"/>
    <w:rsid w:val="00275D9D"/>
    <w:rsid w:val="00280570"/>
    <w:rsid w:val="002937FB"/>
    <w:rsid w:val="002B6C3E"/>
    <w:rsid w:val="002F4F26"/>
    <w:rsid w:val="00337B6B"/>
    <w:rsid w:val="00342B9D"/>
    <w:rsid w:val="003465FB"/>
    <w:rsid w:val="0036623A"/>
    <w:rsid w:val="00397533"/>
    <w:rsid w:val="00397F65"/>
    <w:rsid w:val="003B18A1"/>
    <w:rsid w:val="003B2C17"/>
    <w:rsid w:val="003B3DFE"/>
    <w:rsid w:val="003C35DF"/>
    <w:rsid w:val="003C667B"/>
    <w:rsid w:val="00425914"/>
    <w:rsid w:val="00435401"/>
    <w:rsid w:val="004701F8"/>
    <w:rsid w:val="00477AE2"/>
    <w:rsid w:val="004804DD"/>
    <w:rsid w:val="004D091F"/>
    <w:rsid w:val="004D68AC"/>
    <w:rsid w:val="005241C4"/>
    <w:rsid w:val="0057258F"/>
    <w:rsid w:val="005A1530"/>
    <w:rsid w:val="005A2A88"/>
    <w:rsid w:val="005C5F57"/>
    <w:rsid w:val="005C6CA6"/>
    <w:rsid w:val="005C78C9"/>
    <w:rsid w:val="005E5808"/>
    <w:rsid w:val="006151C7"/>
    <w:rsid w:val="006673AE"/>
    <w:rsid w:val="0067699D"/>
    <w:rsid w:val="006B7E72"/>
    <w:rsid w:val="00711076"/>
    <w:rsid w:val="00711E3C"/>
    <w:rsid w:val="00750269"/>
    <w:rsid w:val="007E41DD"/>
    <w:rsid w:val="008219B7"/>
    <w:rsid w:val="00825B4D"/>
    <w:rsid w:val="008301EE"/>
    <w:rsid w:val="00856AD5"/>
    <w:rsid w:val="0085787E"/>
    <w:rsid w:val="00865CEE"/>
    <w:rsid w:val="00894FC5"/>
    <w:rsid w:val="008D32D8"/>
    <w:rsid w:val="00993F9F"/>
    <w:rsid w:val="009D4254"/>
    <w:rsid w:val="009E139B"/>
    <w:rsid w:val="009E6571"/>
    <w:rsid w:val="009F55F2"/>
    <w:rsid w:val="00A17C7F"/>
    <w:rsid w:val="00A5614E"/>
    <w:rsid w:val="00A57238"/>
    <w:rsid w:val="00A65909"/>
    <w:rsid w:val="00AE015B"/>
    <w:rsid w:val="00AF0728"/>
    <w:rsid w:val="00B0320C"/>
    <w:rsid w:val="00B05391"/>
    <w:rsid w:val="00B12A5E"/>
    <w:rsid w:val="00B15A95"/>
    <w:rsid w:val="00B35E7C"/>
    <w:rsid w:val="00B37EA9"/>
    <w:rsid w:val="00B421BF"/>
    <w:rsid w:val="00B46D29"/>
    <w:rsid w:val="00B503A7"/>
    <w:rsid w:val="00B74F73"/>
    <w:rsid w:val="00BC3825"/>
    <w:rsid w:val="00BF2834"/>
    <w:rsid w:val="00BF312F"/>
    <w:rsid w:val="00BF3D56"/>
    <w:rsid w:val="00C04DD2"/>
    <w:rsid w:val="00C121ED"/>
    <w:rsid w:val="00C46A36"/>
    <w:rsid w:val="00C572BE"/>
    <w:rsid w:val="00CC749D"/>
    <w:rsid w:val="00CD16E6"/>
    <w:rsid w:val="00CD3D56"/>
    <w:rsid w:val="00D146C1"/>
    <w:rsid w:val="00D4655E"/>
    <w:rsid w:val="00D52CA6"/>
    <w:rsid w:val="00D74D63"/>
    <w:rsid w:val="00D752C9"/>
    <w:rsid w:val="00D80DC9"/>
    <w:rsid w:val="00D84C83"/>
    <w:rsid w:val="00D90419"/>
    <w:rsid w:val="00D923C9"/>
    <w:rsid w:val="00DA348A"/>
    <w:rsid w:val="00DD6C09"/>
    <w:rsid w:val="00DE5F95"/>
    <w:rsid w:val="00E05D86"/>
    <w:rsid w:val="00E13A1B"/>
    <w:rsid w:val="00E17744"/>
    <w:rsid w:val="00E30251"/>
    <w:rsid w:val="00E56C03"/>
    <w:rsid w:val="00E94538"/>
    <w:rsid w:val="00E9470B"/>
    <w:rsid w:val="00EA7A61"/>
    <w:rsid w:val="00EB3125"/>
    <w:rsid w:val="00ED63F9"/>
    <w:rsid w:val="00EF7939"/>
    <w:rsid w:val="00F17DA4"/>
    <w:rsid w:val="00F21DD4"/>
    <w:rsid w:val="00F65328"/>
    <w:rsid w:val="00FC5CB8"/>
    <w:rsid w:val="00FD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B01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01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01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01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01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1B01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01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01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01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01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51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7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29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0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52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702</izvorni_sadrzaj>
    <derivirana_varijabla naziv="DomainObject.Predmet.Broj_1">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St-702/2016</izvorni_sadrzaj>
    <derivirana_varijabla naziv="DomainObject.Predmet.OznakaBroj_1">St-702/2016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OKUS MORA turistička agencija jednostavno društvo s ograničenom odgovornošću za turizam i usluge</izvorni_sadrzaj>
    <derivirana_varijabla naziv="DomainObject.Predmet.ProtustrankaFormated_1">  OKUS MORA turistička agencija jednostavno društvo s ograničenom odgovornošću za turizam i usluge</derivirana_varijabla>
  </DomainObject.Predmet.ProtustrankaFormated>
  <DomainObject.Predmet.ProtustrankaFormatedOIB>
    <izvorni_sadrzaj>  OKUS MORA turistička agencija jednostavno društvo s ograničenom odgovornošću za turizam i usluge, OIB 42428897928</izvorni_sadrzaj>
    <derivirana_varijabla naziv="DomainObject.Predmet.ProtustrankaFormatedOIB_1">  OKUS MORA turistička agencija jednostavno društvo s ograničenom odgovornošću za turizam i usluge, OIB 42428897928</derivirana_varijabla>
  </DomainObject.Predmet.ProtustrankaFormatedOIB>
  <DomainObject.Predmet.ProtustrankaFormatedWithAdress>
    <izvorni_sadrzaj> OKUS MORA turistička agencija jednostavno društvo s ograničenom odgovornošću za turizam i usluge, Trg Slobode 8, 31000 Osijek</izvorni_sadrzaj>
    <derivirana_varijabla naziv="DomainObject.Predmet.ProtustrankaFormatedWithAdress_1"> OKUS MORA turistička agencija jednostavno društvo s ograničenom odgovornošću za turizam i usluge, Trg Slobode 8, 31000 Osijek</derivirana_varijabla>
  </DomainObject.Predmet.ProtustrankaFormatedWithAdress>
  <DomainObject.Predmet.ProtustrankaFormatedWithAdressOIB>
    <izvorni_sadrzaj> OKUS MORA turistička agencija jednostavno društvo s ograničenom odgovornošću za turizam i usluge, OIB 42428897928, Trg Slobode 8, 31000 Osijek</izvorni_sadrzaj>
    <derivirana_varijabla naziv="DomainObject.Predmet.ProtustrankaFormatedWithAdressOIB_1"> OKUS MORA turistička agencija jednostavno društvo s ograničenom odgovornošću za turizam i usluge, OIB 42428897928, Trg Slobode 8, 31000 Osijek</derivirana_varijabla>
  </DomainObject.Predmet.ProtustrankaFormatedWithAdressOIB>
  <DomainObject.Predmet.ProtustrankaWithAdress>
    <izvorni_sadrzaj>OKUS MORA turistička agencija jednostavno društvo s ograničenom odgovornošću za turizam i usluge Trg Slobode 8, 31000 Osijek</izvorni_sadrzaj>
    <derivirana_varijabla naziv="DomainObject.Predmet.ProtustrankaWithAdress_1">OKUS MORA turistička agencija jednostavno društvo s ograničenom odgovornošću za turizam i usluge Trg Slobode 8, 31000 Osijek</derivirana_varijabla>
  </DomainObject.Predmet.ProtustrankaWithAdress>
  <DomainObject.Predmet.ProtustrankaWithAdressOIB>
    <izvorni_sadrzaj>OKUS MORA turistička agencija jednostavno društvo s ograničenom odgovornošću za turizam i usluge, OIB 42428897928, Trg Slobode 8, 31000 Osijek</izvorni_sadrzaj>
    <derivirana_varijabla naziv="DomainObject.Predmet.ProtustrankaWithAdressOIB_1">OKUS MORA turistička agencija jednostavno društvo s ograničenom odgovornošću za turizam i usluge, OIB 42428897928, Trg Slobode 8, 31000 Osijek</derivirana_varijabla>
  </DomainObject.Predmet.ProtustrankaWithAdressOIB>
  <DomainObject.Predmet.ProtustrankaNazivFormated>
    <izvorni_sadrzaj>OKUS MORA turistička agencija jednostavno društvo s ograničenom odgovornošću za turizam i usluge</izvorni_sadrzaj>
    <derivirana_varijabla naziv="DomainObject.Predmet.ProtustrankaNazivFormated_1">OKUS MORA turistička agencija jednostavno društvo s ograničenom odgovornošću za turizam i usluge</derivirana_varijabla>
  </DomainObject.Predmet.ProtustrankaNazivFormated>
  <DomainObject.Predmet.ProtustrankaNazivFormatedOIB>
    <izvorni_sadrzaj>OKUS MORA turistička agencija jednostavno društvo s ograničenom odgovornošću za turizam i usluge, OIB 42428897928</izvorni_sadrzaj>
    <derivirana_varijabla naziv="DomainObject.Predmet.ProtustrankaNazivFormatedOIB_1">OKUS MORA turistička agencija jednostavno društvo s ograničenom odgovornošću za turizam i usluge, OIB 42428897928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OKUS MORA turistička agencija jednostavno društvo s ograničenom odgovornošću za turizam i usluge</item>
    </izvorni_sadrzaj>
    <derivirana_varijabla naziv="DomainObject.Predmet.ProtuStrankaListFormated_1">
      <item>OKUS MORA turistička agencija jednostavno društvo s ograničenom odgovornošću za turizam i usluge</item>
    </derivirana_varijabla>
  </DomainObject.Predmet.ProtuStrankaListFormated>
  <DomainObject.Predmet.ProtuStrankaListFormatedOIB>
    <izvorni_sadrzaj>
      <item>OKUS MORA turistička agencija jednostavno društvo s ograničenom odgovornošću za turizam i usluge, OIB 42428897928</item>
    </izvorni_sadrzaj>
    <derivirana_varijabla naziv="DomainObject.Predmet.ProtuStrankaListFormatedOIB_1">
      <item>OKUS MORA turistička agencija jednostavno društvo s ograničenom odgovornošću za turizam i usluge, OIB 42428897928</item>
    </derivirana_varijabla>
  </DomainObject.Predmet.ProtuStrankaListFormatedOIB>
  <DomainObject.Predmet.ProtuStrankaListFormatedWithAdress>
    <izvorni_sadrzaj>
      <item>OKUS MORA turistička agencija jednostavno društvo s ograničenom odgovornošću za turizam i usluge, Trg Slobode 8, 31000 Osijek</item>
    </izvorni_sadrzaj>
    <derivirana_varijabla naziv="DomainObject.Predmet.ProtuStrankaListFormatedWithAdress_1">
      <item>OKUS MORA turistička agencija jednostavno društvo s ograničenom odgovornošću za turizam i usluge, Trg Slobode 8, 31000 Osijek</item>
    </derivirana_varijabla>
  </DomainObject.Predmet.ProtuStrankaListFormatedWithAdress>
  <DomainObject.Predmet.ProtuStrankaListFormatedWithAdressOIB>
    <izvorni_sadrzaj>
      <item>OKUS MORA turistička agencija jednostavno društvo s ograničenom odgovornošću za turizam i usluge, OIB 42428897928, Trg Slobode 8, 31000 Osijek</item>
    </izvorni_sadrzaj>
    <derivirana_varijabla naziv="DomainObject.Predmet.ProtuStrankaListFormatedWithAdressOIB_1">
      <item>OKUS MORA turistička agencija jednostavno društvo s ograničenom odgovornošću za turizam i usluge, OIB 42428897928, Trg Slobode 8, 31000 Osijek</item>
    </derivirana_varijabla>
  </DomainObject.Predmet.ProtuStrankaListFormatedWithAdressOIB>
  <DomainObject.Predmet.ProtuStrankaListNazivFormated>
    <izvorni_sadrzaj>
      <item>OKUS MORA turistička agencija jednostavno društvo s ograničenom odgovornošću za turizam i usluge</item>
    </izvorni_sadrzaj>
    <derivirana_varijabla naziv="DomainObject.Predmet.ProtuStrankaListNazivFormated_1">
      <item>OKUS MORA turistička agencija jednostavno društvo s ograničenom odgovornošću za turizam i usluge</item>
    </derivirana_varijabla>
  </DomainObject.Predmet.ProtuStrankaListNazivFormated>
  <DomainObject.Predmet.ProtuStrankaListNazivFormatedOIB>
    <izvorni_sadrzaj>
      <item>OKUS MORA turistička agencija jednostavno društvo s ograničenom odgovornošću za turizam i usluge, OIB 42428897928</item>
    </izvorni_sadrzaj>
    <derivirana_varijabla naziv="DomainObject.Predmet.ProtuStrankaListNazivFormatedOIB_1">
      <item>OKUS MORA turistička agencija jednostavno društvo s ograničenom odgovornošću za turizam i usluge, OIB 42428897928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OKUS MORA turistička agencija jednostavno društvo s ograničenom odgovornošću za turizam i usluge</izvorni_sadrzaj>
    <derivirana_varijabla naziv="DomainObject.Predmet.ProtustrankaIDrugi_1">OKUS MORA turistička agencija jednostavno društvo s ograničenom odgovornošću za turizam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OKUS MORA turistička agencija jednostavno društvo s ograničenom odgovornošću za turizam i usluge, OIB 42428897928, Trg Slobode 8, 31000 Osijek</izvorni_sadrzaj>
    <derivirana_varijabla naziv="DomainObject.Predmet.ProtustrankaIDrugiAdressOIB_1">OKUS MORA turistička agencija jednostavno društvo s ograničenom odgovornošću za turizam i usluge, OIB 42428897928, Trg Slobode 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OKUS MORA turistička agencija jednostavno društvo s ograničenom odgovornošću za turizam i usluge</item>
    </izvorni_sadrzaj>
    <derivirana_varijabla naziv="DomainObject.Predmet.SudioniciListNaziv_1">
      <item>FINA RC OSIJEK</item>
      <item>OKUS MORA turistička agencija jednostavno društvo s ograničenom odgovornošću za turizam i usluge</item>
    </derivirana_varijabla>
  </DomainObject.Predmet.SudioniciListNaziv>
  <DomainObject.Predmet.SudioniciListAdressOIB>
    <izvorni_sadrzaj>
      <item>FINA RC OSIJEK, OIB 85821130368</item>
      <item>OKUS MORA turistička agencija jednostavno društvo s ograničenom odgovornošću za turizam i usluge, OIB 42428897928, Trg Slobode 8,31000 Osijek</item>
    </izvorni_sadrzaj>
    <derivirana_varijabla naziv="DomainObject.Predmet.SudioniciListAdressOIB_1">
      <item>FINA RC OSIJEK, OIB 85821130368</item>
      <item>OKUS MORA turistička agencija jednostavno društvo s ograničenom odgovornošću za turizam i usluge, OIB 42428897928, Trg Slobode 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42428897928</item>
    </izvorni_sadrzaj>
    <derivirana_varijabla naziv="DomainObject.Predmet.SudioniciListNazivOIB_1">
      <item>, OIB 85821130368</item>
      <item>, OIB 42428897928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531</properties:Words>
  <properties:Characters>2834</properties:Characters>
  <properties:Lines>93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3508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2018-01-18T09:54:00Z</dcterms:created>
  <dc:creator>..</dc:creator>
  <cp:lastModifiedBy>Maja Kocijan</cp:lastModifiedBy>
  <cp:lastPrinted>2018-01-18T09:57:00Z</cp:lastPrinted>
  <dcterms:modified xmlns:xsi="http://www.w3.org/2001/XMLSchema-instance" xsi:type="dcterms:W3CDTF">2018-01-18T10:00:00Z</dcterms:modified>
  <cp:revision>4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