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54a9" w14:paraId="18354a9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F12C71">
        <w:rPr>
          <w:szCs w:val="24"/>
        </w:rPr>
        <w:t>183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5C2F3D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F12C71" w:rsidRPr="00F12C71">
        <w:t>HITRO d.o.o., Koprivnica, Tome Čikovića 12, MBS: 010039240, OIB: 53941691610</w:t>
      </w:r>
      <w:r w:rsidR="000571E3" w:rsidRPr="00BF11A3">
        <w:t xml:space="preserve">, 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F12C71" w:rsidRPr="00F12C71">
        <w:t>HITRO d.o.o., Koprivnica, Tome Čikovića 12, MBS: 010039240, OIB: 53941691610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F12C71" w:rsidRPr="00F12C71">
        <w:t>HITRO d.o.o., Koprivnica, Tome Čikovića 12, MBS: 010039240, OIB: 53941691610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F12C71" w:rsidRPr="00F12C71">
        <w:t>Dinka Trumbić, Split, Lovretska 10, OIB: 43468134790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F12C71" w:rsidRPr="00F12C71">
        <w:t>HITRO d.o.o., Koprivnica, Tome Čikovića 12, MBS: 010039240, OIB: 53941691610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5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2933B9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F12C71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F12C71" w:rsidRPr="00F12C71">
        <w:t>HITRO d.o.o.</w:t>
      </w:r>
      <w:r w:rsidR="00F12C71">
        <w:t>, Koprivnica, Tome Čikovića 12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12C71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F12C71">
        <w:rPr>
          <w:szCs w:val="24"/>
        </w:rPr>
        <w:t>Ulica Hrvatske državnosti 7</w:t>
      </w:r>
    </w:p>
    <w:p w:rsidRDefault="00DF4B3F" w:rsidP="00F12C71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F12C71" w:rsidRPr="00F12C71">
        <w:t>Dinka Trumbić, Split</w:t>
      </w:r>
      <w:r w:rsidR="00F12C71">
        <w:t>, Lovretska 10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33B9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F12C71">
      <w:t>183</w:t>
    </w:r>
    <w:r w:rsidR="00B8373D" w:rsidRPr="00BF11A3">
      <w:t>/201</w:t>
    </w:r>
    <w:r w:rsidR="007B11AD">
      <w:t>6</w:t>
    </w:r>
    <w:r w:rsidR="00B8373D" w:rsidRPr="00BF11A3">
      <w:t>-</w:t>
    </w:r>
    <w:r w:rsidR="005C2F3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254FE"/>
    <w:rsid w:val="00255595"/>
    <w:rsid w:val="002933B9"/>
    <w:rsid w:val="002A2B19"/>
    <w:rsid w:val="002A6059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3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3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3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3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3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3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HITRO društvo s ograničenom odgovornošću za trgovinu i usluge</izvorni_sadrzaj>
    <derivirana_varijabla naziv="DomainObject.Predmet.ProtustrankaFormated_1">  HITRO društvo s ograničenom odgovornošću za trgovinu i usluge</derivirana_varijabla>
  </DomainObject.Predmet.ProtustrankaFormated>
  <DomainObject.Predmet.ProtustrankaFormatedOIB>
    <izvorni_sadrzaj>  HITRO društvo s ograničenom odgovornošću za trgovinu i usluge, OIB 53941691610</izvorni_sadrzaj>
    <derivirana_varijabla naziv="DomainObject.Predmet.ProtustrankaFormatedOIB_1">  HITRO društvo s ograničenom odgovornošću za trgovinu i usluge, OIB 53941691610</derivirana_varijabla>
  </DomainObject.Predmet.ProtustrankaFormatedOIB>
  <DomainObject.Predmet.ProtustrankaFormatedWithAdress>
    <izvorni_sadrzaj> HITRO društvo s ograničenom odgovornošću za trgovinu i usluge, Tome Čikovića 12, 48000 Koprivnica</izvorni_sadrzaj>
    <derivirana_varijabla naziv="DomainObject.Predmet.ProtustrankaFormatedWithAdress_1"> HITRO društvo s ograničenom odgovornošću za trgovinu i usluge, Tome Čikovića 12, 48000 Koprivnica</derivirana_varijabla>
  </DomainObject.Predmet.ProtustrankaFormatedWithAdress>
  <DomainObject.Predmet.ProtustrankaFormatedWithAdressOIB>
    <izvorni_sadrzaj> HITRO društvo s ograničenom odgovornošću za trgovinu i usluge, OIB 53941691610, Tome Čikovića 12, 48000 Koprivnica</izvorni_sadrzaj>
    <derivirana_varijabla naziv="DomainObject.Predmet.ProtustrankaFormatedWithAdressOIB_1"> HITRO društvo s ograničenom odgovornošću za trgovinu i usluge, OIB 53941691610, Tome Čikovića 12, 48000 Koprivnica</derivirana_varijabla>
  </DomainObject.Predmet.ProtustrankaFormatedWithAdressOIB>
  <DomainObject.Predmet.ProtustrankaWithAdress>
    <izvorni_sadrzaj>HITRO društvo s ograničenom odgovornošću za trgovinu i usluge Tome Čikovića 12, 48000 Koprivnica</izvorni_sadrzaj>
    <derivirana_varijabla naziv="DomainObject.Predmet.ProtustrankaWithAdress_1">HITRO društvo s ograničenom odgovornošću za trgovinu i usluge Tome Čikovića 12, 48000 Koprivnica</derivirana_varijabla>
  </DomainObject.Predmet.ProtustrankaWithAdress>
  <DomainObject.Predmet.ProtustrankaWithAdressOIB>
    <izvorni_sadrzaj>HITRO društvo s ograničenom odgovornošću za trgovinu i usluge, OIB 53941691610, Tome Čikovića 12, 48000 Koprivnica</izvorni_sadrzaj>
    <derivirana_varijabla naziv="DomainObject.Predmet.ProtustrankaWithAdressOIB_1">HITRO društvo s ograničenom odgovornošću za trgovinu i usluge, OIB 53941691610, Tome Čikovića 12, 48000 Koprivnica</derivirana_varijabla>
  </DomainObject.Predmet.ProtustrankaWithAdressOIB>
  <DomainObject.Predmet.ProtustrankaNazivFormated>
    <izvorni_sadrzaj>HITRO društvo s ograničenom odgovornošću za trgovinu i usluge</izvorni_sadrzaj>
    <derivirana_varijabla naziv="DomainObject.Predmet.ProtustrankaNazivFormated_1">HITRO društvo s ograničenom odgovornošću za trgovinu i usluge</derivirana_varijabla>
  </DomainObject.Predmet.ProtustrankaNazivFormated>
  <DomainObject.Predmet.ProtustrankaNazivFormatedOIB>
    <izvorni_sadrzaj>HITRO društvo s ograničenom odgovornošću za trgovinu i usluge, OIB 53941691610</izvorni_sadrzaj>
    <derivirana_varijabla naziv="DomainObject.Predmet.ProtustrankaNazivFormatedOIB_1">HITRO društvo s ograničenom odgovornošću za trgovinu i usluge, OIB 53941691610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12593.18</izvorni_sadrzaj>
    <derivirana_varijabla naziv="DomainObject.Predmet.TrenutnaVrijednost_1">12593.18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HITRO društvo s ograničenom odgovornošću za trgovinu i usluge</item>
    </izvorni_sadrzaj>
    <derivirana_varijabla naziv="DomainObject.Predmet.ProtuStrankaListFormated_1">
      <item>HITRO društvo s ograničenom odgovornošću za trgovinu i usluge</item>
    </derivirana_varijabla>
  </DomainObject.Predmet.ProtuStrankaListFormated>
  <DomainObject.Predmet.ProtuStrankaListFormatedOIB>
    <izvorni_sadrzaj>
      <item>HITRO društvo s ograničenom odgovornošću za trgovinu i usluge, OIB 53941691610</item>
    </izvorni_sadrzaj>
    <derivirana_varijabla naziv="DomainObject.Predmet.ProtuStrankaListFormatedOIB_1">
      <item>HITRO društvo s ograničenom odgovornošću za trgovinu i usluge, OIB 53941691610</item>
    </derivirana_varijabla>
  </DomainObject.Predmet.ProtuStrankaListFormatedOIB>
  <DomainObject.Predmet.ProtuStrankaListFormatedWithAdress>
    <izvorni_sadrzaj>
      <item>HITRO društvo s ograničenom odgovornošću za trgovinu i usluge, Tome Čikovića 12, 48000 Koprivnica</item>
    </izvorni_sadrzaj>
    <derivirana_varijabla naziv="DomainObject.Predmet.ProtuStrankaListFormatedWithAdress_1">
      <item>HITRO društvo s ograničenom odgovornošću za trgovinu i usluge, Tome Čikovića 12, 48000 Koprivnica</item>
    </derivirana_varijabla>
  </DomainObject.Predmet.ProtuStrankaListFormatedWithAdress>
  <DomainObject.Predmet.ProtuStrankaListFormatedWithAdressOIB>
    <izvorni_sadrzaj>
      <item>HITRO društvo s ograničenom odgovornošću za trgovinu i usluge, OIB 53941691610, Tome Čikovića 12, 48000 Koprivnica</item>
    </izvorni_sadrzaj>
    <derivirana_varijabla naziv="DomainObject.Predmet.ProtuStrankaListFormatedWithAdressOIB_1">
      <item>HITRO društvo s ograničenom odgovornošću za trgovinu i usluge, OIB 53941691610, Tome Čikovića 12, 48000 Koprivnica</item>
    </derivirana_varijabla>
  </DomainObject.Predmet.ProtuStrankaListFormatedWithAdressOIB>
  <DomainObject.Predmet.ProtuStrankaListNazivFormated>
    <izvorni_sadrzaj>
      <item>HITRO društvo s ograničenom odgovornošću za trgovinu i usluge</item>
    </izvorni_sadrzaj>
    <derivirana_varijabla naziv="DomainObject.Predmet.ProtuStrankaListNazivFormated_1">
      <item>HITRO društvo s ograničenom odgovornošću za trgovinu i usluge</item>
    </derivirana_varijabla>
  </DomainObject.Predmet.ProtuStrankaListNazivFormated>
  <DomainObject.Predmet.ProtuStrankaListNazivFormatedOIB>
    <izvorni_sadrzaj>
      <item>HITRO društvo s ograničenom odgovornošću za trgovinu i usluge, OIB 53941691610</item>
    </izvorni_sadrzaj>
    <derivirana_varijabla naziv="DomainObject.Predmet.ProtuStrankaListNazivFormatedOIB_1">
      <item>HITRO društvo s ograničenom odgovornošću za trgovinu i usluge, OIB 53941691610</item>
    </derivirana_varijabla>
  </DomainObject.Predmet.ProtuStrankaListNazivFormatedOIB>
  <DomainObject.Predmet.OstaliListFormated>
    <izvorni_sadrzaj>
      <item>E-oglasna ploča</item>
      <item>Sudski registar, Trgovački sud u Varaždinu</item>
      <item>Marcel Kuzmić</item>
    </izvorni_sadrzaj>
    <derivirana_varijabla naziv="DomainObject.Predmet.OstaliListFormated_1">
      <item>E-oglasna ploča</item>
      <item>Sudski registar, Trgovački sud u Varaždinu</item>
      <item>Marcel Kuzmić</item>
    </derivirana_varijabla>
  </DomainObject.Predmet.OstaliListFormated>
  <DomainObject.Predmet.OstaliListFormatedOIB>
    <izvorni_sadrzaj>
      <item>E-oglasna ploča</item>
      <item>Sudski registar, Trgovački sud u Varaždinu</item>
      <item>Marcel Kuzmić, OIB 37786622046</item>
    </izvorni_sadrzaj>
    <derivirana_varijabla naziv="DomainObject.Predmet.OstaliListFormatedOIB_1">
      <item>E-oglasna ploča</item>
      <item>Sudski registar, Trgovački sud u Varaždinu</item>
      <item>Marcel Kuzmić, OIB 37786622046</item>
    </derivirana_varijabla>
  </DomainObject.Predmet.OstaliListFormatedOIB>
  <DomainObject.Predmet.OstaliListFormatedWithAdress>
    <izvorni_sadrzaj>
      <item>E-oglasna ploča</item>
      <item>Sudski registar, Trgovački sud u Varaždinu</item>
      <item>Marcel Kuzmić, Tome Čikovića 12, 48000 Koprivnica</item>
    </izvorni_sadrzaj>
    <derivirana_varijabla naziv="DomainObject.Predmet.OstaliListFormatedWithAdress_1">
      <item>E-oglasna ploča</item>
      <item>Sudski registar, Trgovački sud u Varaždinu</item>
      <item>Marcel Kuzmić, Tome Čikovića 12,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Marcel Kuzmić, OIB 37786622046, Tome Čikovića 12, 48000 Koprivnica</item>
    </izvorni_sadrzaj>
    <derivirana_varijabla naziv="DomainObject.Predmet.OstaliListFormatedWithAdressOIB_1">
      <item>E-oglasna ploča</item>
      <item>Sudski registar, Trgovački sud u Varaždinu</item>
      <item>Marcel Kuzmić, OIB 37786622046, Tome Čikovića 12,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Marcel Kuzmić</item>
    </izvorni_sadrzaj>
    <derivirana_varijabla naziv="DomainObject.Predmet.OstaliListNazivFormated_1">
      <item>E-oglasna ploča</item>
      <item>Sudski registar, Trgovački sud u Varaždinu</item>
      <item>Marcel Kuzmić</item>
    </derivirana_varijabla>
  </DomainObject.Predmet.OstaliListNazivFormated>
  <DomainObject.Predmet.OstaliListNazivFormatedOIB>
    <izvorni_sadrzaj>
      <item>E-oglasna ploča</item>
      <item>Sudski registar, Trgovački sud u Varaždinu</item>
      <item>Marcel Kuzmić, OIB 37786622046</item>
    </izvorni_sadrzaj>
    <derivirana_varijabla naziv="DomainObject.Predmet.OstaliListNazivFormatedOIB_1">
      <item>E-oglasna ploča</item>
      <item>Sudski registar, Trgovački sud u Varaždinu</item>
      <item>Marcel Kuzmić, OIB 37786622046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HITRO društvo s ograničenom odgovornošću za trgovinu i usluge</izvorni_sadrzaj>
    <derivirana_varijabla naziv="DomainObject.Predmet.ProtustrankaIDrugi_1">HITRO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HITRO društvo s ograničenom odgovornošću za trgovinu i usluge, OIB 53941691610, Tome Čikovića 12, 48000 Koprivnica</izvorni_sadrzaj>
    <derivirana_varijabla naziv="DomainObject.Predmet.ProtustrankaIDrugiAdressOIB_1">HITRO društvo s ograničenom odgovornošću za trgovinu i usluge, OIB 53941691610, Tome Čikovića 12,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HITRO društvo s ograničenom odgovornošću za trgovinu i usluge</item>
      <item>E-oglasna ploča</item>
      <item>Sudski registar, Trgovački sud u Varaždinu</item>
      <item>Marcel Kuzmić</item>
    </izvorni_sadrzaj>
    <derivirana_varijabla naziv="DomainObject.Predmet.SudioniciListNaziv_1">
      <item>Financijska agencija</item>
      <item>HITRO društvo s ograničenom odgovornošću za trgovinu i usluge</item>
      <item>E-oglasna ploča</item>
      <item>Sudski registar, Trgovački sud u Varaždinu</item>
      <item>Marcel Kuzmić</item>
    </derivirana_varijabla>
  </DomainObject.Predmet.SudioniciListNaziv>
  <DomainObject.Predmet.SudioniciListAdressOIB>
    <izvorni_sadrzaj>
      <item>Financijska agencija, OIB 85821130368, A. Cesarca 2,42000 Varaždin</item>
      <item>HITRO društvo s ograničenom odgovornošću za trgovinu i usluge, OIB 53941691610, Tome Čikovića 12,48000 Koprivnica</item>
      <item>E-oglasna ploča</item>
      <item>Sudski registar, Trgovački sud u Varaždinu</item>
      <item>Marcel Kuzmić, OIB 37786622046, Tome Čikovića 12,48000 Koprivnica</item>
    </izvorni_sadrzaj>
    <derivirana_varijabla naziv="DomainObject.Predmet.SudioniciListAdressOIB_1">
      <item>Financijska agencija, OIB 85821130368, A. Cesarca 2,42000 Varaždin</item>
      <item>HITRO društvo s ograničenom odgovornošću za trgovinu i usluge, OIB 53941691610, Tome Čikovića 12,48000 Koprivnica</item>
      <item>E-oglasna ploča</item>
      <item>Sudski registar, Trgovački sud u Varaždinu</item>
      <item>Marcel Kuzmić, OIB 37786622046, Tome Čikovića 12,48000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53941691610</item>
      <item>, OIB null</item>
      <item>, OIB null</item>
      <item>, OIB 37786622046</item>
    </izvorni_sadrzaj>
    <derivirana_varijabla naziv="DomainObject.Predmet.SudioniciListNazivOIB_1">
      <item>, OIB 85821130368</item>
      <item>, OIB 53941691610</item>
      <item>, OIB null</item>
      <item>, OIB null</item>
      <item>, OIB 37786622046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0168C-C424-4E36-ACC3-D1E4EFDCE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2929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2016-04-08T06:21:00Z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2016-04-08T06:28:00Z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