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3beb" w14:paraId="b8c3beb" w:rsidRDefault="00AF6FB0" w:rsidP="00AF6FB0" w:rsidR="00AF6FB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FB0" w:rsidP="00AF6FB0" w:rsidR="00AF6FB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F6FB0" w:rsidP="00AF6FB0" w:rsidR="00AF6FB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F6FB0" w:rsidP="00AF6FB0" w:rsidR="00AF6FB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F6FB0" w:rsidP="00AF6FB0" w:rsidR="00AF6FB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F6FB0" w:rsidP="00AF6FB0" w:rsidR="00AF6FB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F6FB0" w:rsidP="00AF6FB0" w:rsidR="00AF6FB0" w:rsidRPr="005D578C">
      <w:pPr>
        <w:jc w:val="center"/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F6FB0" w:rsidP="00AF6FB0" w:rsidR="00AF6FB0" w:rsidRPr="005D578C">
      <w:pPr>
        <w:rPr>
          <w:rFonts w:cs="Times New Roman" w:eastAsia="Times New Roman"/>
          <w:szCs w:val="24"/>
        </w:rPr>
      </w:pPr>
    </w:p>
    <w:p w:rsidRDefault="00AF6FB0" w:rsidP="00AF6FB0" w:rsidR="00AF6FB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SPORTSKA REVOLUCIJA d. o. o. Pula, Mletačka 12, OIB </w:t>
      </w:r>
      <w:r w:rsidRPr="00AF6FB0">
        <w:rPr>
          <w:rFonts w:cs="Times New Roman" w:eastAsia="Times New Roman"/>
        </w:rPr>
        <w:t>13907920574</w:t>
      </w:r>
      <w:r>
        <w:rPr>
          <w:rFonts w:cs="Times New Roman" w:eastAsia="Times New Roman"/>
        </w:rPr>
        <w:t xml:space="preserve">, MBS </w:t>
      </w:r>
      <w:r w:rsidRPr="00AF6FB0">
        <w:rPr>
          <w:rFonts w:cs="Times New Roman" w:eastAsia="Times New Roman"/>
        </w:rPr>
        <w:t>040279326</w:t>
      </w:r>
      <w:r>
        <w:rPr>
          <w:rFonts w:cs="Times New Roman" w:eastAsia="Times New Roman"/>
          <w:szCs w:val="24"/>
        </w:rPr>
        <w:t>, 31. kolovoza 2017.</w:t>
      </w:r>
    </w:p>
    <w:p w:rsidRDefault="00AF6FB0" w:rsidP="00AF6FB0" w:rsidR="00AF6FB0" w:rsidRPr="005D578C">
      <w:pPr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F6FB0" w:rsidP="00AF6FB0" w:rsidR="00AF6FB0" w:rsidRPr="005D578C">
      <w:pPr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SPORTSKA REVOLUCIJA d. o. o. Pula, Mletačka 12, OIB </w:t>
      </w:r>
      <w:r w:rsidRPr="00AF6FB0">
        <w:rPr>
          <w:rFonts w:cs="Times New Roman" w:eastAsia="Times New Roman"/>
        </w:rPr>
        <w:t>13907920574</w:t>
      </w:r>
      <w:r>
        <w:rPr>
          <w:rFonts w:cs="Times New Roman" w:eastAsia="Times New Roman"/>
        </w:rPr>
        <w:t xml:space="preserve">, MBS </w:t>
      </w:r>
      <w:r w:rsidRPr="00AF6FB0">
        <w:rPr>
          <w:rFonts w:cs="Times New Roman" w:eastAsia="Times New Roman"/>
        </w:rPr>
        <w:t>040279326</w:t>
      </w:r>
      <w:r>
        <w:rPr>
          <w:rFonts w:cs="Times New Roman" w:eastAsia="Times New Roman"/>
          <w:szCs w:val="24"/>
        </w:rPr>
        <w:t>.</w:t>
      </w:r>
    </w:p>
    <w:p w:rsidRDefault="00AF6FB0" w:rsidP="00AF6FB0" w:rsidR="00AF6FB0" w:rsidRPr="005D578C">
      <w:pPr>
        <w:rPr>
          <w:rFonts w:cs="Times New Roman" w:eastAsia="Times New Roman"/>
          <w:szCs w:val="24"/>
        </w:rPr>
      </w:pPr>
    </w:p>
    <w:p w:rsidRDefault="00AF6FB0" w:rsidP="00AF6FB0" w:rsidR="00AF6FB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AF6FB0" w:rsidP="00AF6FB0" w:rsidR="00AF6FB0">
      <w:pPr>
        <w:ind w:firstLine="708"/>
        <w:rPr>
          <w:rFonts w:cs="Times New Roman" w:eastAsia="Times New Roman"/>
          <w:szCs w:val="20"/>
        </w:rPr>
      </w:pPr>
    </w:p>
    <w:p w:rsidRDefault="00AF6FB0" w:rsidP="00AF6FB0" w:rsidR="00AF6F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SPORTSKA REVOLUCIJA d. o. o. Pula, Mletačka 12, OIB </w:t>
      </w:r>
      <w:r w:rsidRPr="00AF6FB0">
        <w:rPr>
          <w:rFonts w:cs="Times New Roman" w:eastAsia="Times New Roman"/>
        </w:rPr>
        <w:t>13907920574</w:t>
      </w:r>
      <w:r>
        <w:rPr>
          <w:rFonts w:cs="Times New Roman" w:eastAsia="Times New Roman"/>
        </w:rPr>
        <w:t xml:space="preserve">, MBS </w:t>
      </w:r>
      <w:r w:rsidRPr="00AF6FB0">
        <w:rPr>
          <w:rFonts w:cs="Times New Roman" w:eastAsia="Times New Roman"/>
        </w:rPr>
        <w:t>040279326</w:t>
      </w:r>
      <w:r>
        <w:rPr>
          <w:rFonts w:cs="Times New Roman" w:eastAsia="Times New Roman"/>
          <w:szCs w:val="24"/>
        </w:rPr>
        <w:t>.</w:t>
      </w:r>
    </w:p>
    <w:p w:rsidRDefault="00AF6FB0" w:rsidP="00AF6FB0" w:rsidR="00AF6FB0">
      <w:pPr>
        <w:ind w:firstLine="709"/>
        <w:rPr>
          <w:rFonts w:cs="Times New Roman" w:eastAsia="Times New Roman"/>
          <w:szCs w:val="24"/>
        </w:rPr>
      </w:pPr>
    </w:p>
    <w:p w:rsidRDefault="00AF6FB0" w:rsidP="00AF6FB0" w:rsidR="00AF6F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SPORTSKA REVOLUCIJA d. o. o. Pula, Mletačka 12, OIB </w:t>
      </w:r>
      <w:r w:rsidRPr="00AF6FB0">
        <w:rPr>
          <w:rFonts w:cs="Times New Roman" w:eastAsia="Times New Roman"/>
        </w:rPr>
        <w:t>13907920574</w:t>
      </w:r>
      <w:r>
        <w:rPr>
          <w:rFonts w:cs="Times New Roman" w:eastAsia="Times New Roman"/>
        </w:rPr>
        <w:t xml:space="preserve">, MBS </w:t>
      </w:r>
      <w:r w:rsidRPr="00AF6FB0">
        <w:rPr>
          <w:rFonts w:cs="Times New Roman" w:eastAsia="Times New Roman"/>
        </w:rPr>
        <w:t>040279326</w:t>
      </w:r>
      <w:r>
        <w:rPr>
          <w:rFonts w:cs="Times New Roman" w:eastAsia="Times New Roman"/>
          <w:szCs w:val="24"/>
        </w:rPr>
        <w:t>.</w:t>
      </w:r>
    </w:p>
    <w:p w:rsidRDefault="00AF6FB0" w:rsidP="00AF6FB0" w:rsidR="00AF6FB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F6FB0" w:rsidP="00AF6FB0" w:rsidR="00AF6FB0" w:rsidRPr="005D578C">
      <w:pPr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F6FB0" w:rsidP="00AF6FB0" w:rsidR="00AF6FB0">
      <w:pPr>
        <w:ind w:firstLine="708"/>
        <w:rPr>
          <w:rFonts w:cs="Times New Roman" w:eastAsia="Times New Roman"/>
          <w:szCs w:val="24"/>
        </w:rPr>
      </w:pPr>
    </w:p>
    <w:p w:rsidRDefault="00AF6FB0" w:rsidP="00AF6FB0" w:rsidR="00AF6F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SPORTSKA REVOLUCIJA d. o. o. Pula</w:t>
      </w:r>
      <w:r>
        <w:rPr>
          <w:rFonts w:cs="Times New Roman" w:eastAsia="Times New Roman"/>
          <w:szCs w:val="24"/>
        </w:rPr>
        <w:t>.</w:t>
      </w:r>
    </w:p>
    <w:p w:rsidRDefault="00AF6FB0" w:rsidP="00AF6FB0" w:rsidR="00AF6FB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lipnja 2017. imao neizvršene osnove za plaćanje u neprekinutom razdoblju od 120 dana u ukupnom iznosu 7.948,25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St-354/2017-3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 w:rsidRPr="00354134"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F6FB0" w:rsidP="00AF6FB0" w:rsidR="00AF6F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F6FB0" w:rsidP="00AF6FB0" w:rsidR="00AF6FB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F6FB0" w:rsidP="00AF6FB0" w:rsidR="00AF6FB0" w:rsidRPr="005D578C">
      <w:pPr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F6FB0" w:rsidP="00AF6FB0" w:rsidR="00AF6FB0">
      <w:pPr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F6FB0" w:rsidP="00AF6FB0" w:rsidR="00AF6FB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C6253C">
        <w:rPr>
          <w:rFonts w:cs="Times New Roman" w:eastAsia="Times New Roman"/>
          <w:szCs w:val="24"/>
        </w:rPr>
        <w:t>, v. r.</w:t>
      </w:r>
    </w:p>
    <w:p w:rsidRDefault="00AF6FB0" w:rsidP="00AF6FB0" w:rsidR="00AF6FB0">
      <w:pPr>
        <w:jc w:val="left"/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jc w:val="left"/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F6FB0" w:rsidP="00AF6FB0" w:rsidR="00AF6FB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F6FB0" w:rsidP="00AF6FB0" w:rsidR="00AF6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F6FB0" w:rsidP="00AF6FB0" w:rsidR="00AF6FB0">
      <w:pPr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rPr>
          <w:rFonts w:cs="Times New Roman" w:eastAsia="Times New Roman"/>
          <w:szCs w:val="24"/>
        </w:rPr>
      </w:pPr>
    </w:p>
    <w:p w:rsidRDefault="00AF6FB0" w:rsidP="00AF6FB0" w:rsidR="00AF6FB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F6FB0" w:rsidP="00AF6FB0" w:rsidR="00AF6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F6FB0" w:rsidP="00AF6FB0" w:rsidR="00AF6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SPORTSKA REVOLUCIJA d. o. o. Pula, Mletačka 12,</w:t>
      </w:r>
    </w:p>
    <w:p w:rsidRDefault="00AF6FB0" w:rsidP="00AF6FB0" w:rsidR="00AF6FB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F6FB0" w:rsidP="00AF6FB0" w:rsidR="00AF6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F6FB0" w:rsidP="00AF6FB0" w:rsidR="00AF6FB0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Domagoj Repač, Zagreb, Đorđićeva 24</w:t>
      </w:r>
    </w:p>
    <w:p w:rsidRDefault="00AF6FB0" w:rsidP="00AF6FB0" w:rsidR="00AF6FB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F6FB0" w:rsidP="00AF6FB0" w:rsidR="00AF6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F6FB0" w:rsidP="00AF6FB0" w:rsidR="00AF6F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F6FB0" w:rsidP="00AF6FB0" w:rsidR="00AF6FB0"/>
    <w:p w:rsidRDefault="00AF6FB0" w:rsidP="00AF6FB0" w:rsidR="00AF6FB0"/>
    <w:p w:rsidRDefault="00AF6FB0" w:rsidP="00AF6FB0" w:rsidR="00AF6FB0"/>
    <w:p w:rsidRDefault="00AF6FB0" w:rsidP="00AF6FB0" w:rsidR="00AF6FB0"/>
    <w:p w:rsidRDefault="00AF6FB0" w:rsidP="00AF6FB0" w:rsidR="00AF6FB0"/>
    <w:p w:rsidRDefault="00EF20A4" w:rsidR="00EF20A4"/>
    <w:sectPr w:rsidSect="00A92A1F" w:rsidR="00EF20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FB0" w:rsidP="00AF6FB0" w:rsidR="00AF6FB0">
      <w:r>
        <w:separator/>
      </w:r>
    </w:p>
  </w:endnote>
  <w:endnote w:id="0" w:type="continuationSeparator">
    <w:p w:rsidRDefault="00AF6FB0" w:rsidP="00AF6FB0" w:rsidR="00AF6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FB0" w:rsidP="00AF6FB0" w:rsidR="00AF6FB0">
      <w:r>
        <w:separator/>
      </w:r>
    </w:p>
  </w:footnote>
  <w:footnote w:id="0" w:type="continuationSeparator">
    <w:p w:rsidRDefault="00AF6FB0" w:rsidP="00AF6FB0" w:rsidR="00AF6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FB0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6253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St-354/2017-4</w:t>
    </w:r>
  </w:p>
  <w:p w:rsidRDefault="00C6253C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FB0" w:rsidP="00A92A1F" w:rsidR="00A92A1F" w:rsidRPr="00970AE0">
    <w:pPr>
      <w:pStyle w:val="Zaglavlje"/>
      <w:jc w:val="right"/>
    </w:pPr>
    <w:r>
      <w:rPr>
        <w:szCs w:val="24"/>
      </w:rPr>
      <w:t>3 St-354/2017-4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2F2"/>
    <w:rsid w:val="007772F2"/>
    <w:rsid w:val="00AF6FB0"/>
    <w:rsid w:val="00C6253C"/>
    <w:rsid w:val="00CA7D1E"/>
    <w:rsid w:val="00E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6FB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6F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F6FB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6F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6FB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6F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6FB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5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625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625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625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6FB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6F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F6FB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6F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6FB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6F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6FB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5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625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625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625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REVOLUCIJA d.o.o. PULA</izvorni_sadrzaj>
    <derivirana_varijabla naziv="DomainObject.Predmet.ProtustrankaFormated_1">  SPORTSKA REVOLUCIJA d.o.o. PULA</derivirana_varijabla>
  </DomainObject.Predmet.ProtustrankaFormated>
  <DomainObject.Predmet.ProtustrankaFormatedOIB>
    <izvorni_sadrzaj>  SPORTSKA REVOLUCIJA d.o.o. PULA, OIB 13907920574</izvorni_sadrzaj>
    <derivirana_varijabla naziv="DomainObject.Predmet.ProtustrankaFormatedOIB_1">  SPORTSKA REVOLUCIJA d.o.o. PULA, OIB 13907920574</derivirana_varijabla>
  </DomainObject.Predmet.ProtustrankaFormatedOIB>
  <DomainObject.Predmet.ProtustrankaFormatedWithAdress>
    <izvorni_sadrzaj> SPORTSKA REVOLUCIJA d.o.o. PULA, Mletačka 12, 52100 Pula</izvorni_sadrzaj>
    <derivirana_varijabla naziv="DomainObject.Predmet.ProtustrankaFormatedWithAdress_1"> SPORTSKA REVOLUCIJA d.o.o. PULA, Mletačka 12, 52100 Pula</derivirana_varijabla>
  </DomainObject.Predmet.ProtustrankaFormatedWithAdress>
  <DomainObject.Predmet.ProtustrankaFormatedWithAdressOIB>
    <izvorni_sadrzaj> SPORTSKA REVOLUCIJA d.o.o. PULA, OIB 13907920574, Mletačka 12, 52100 Pula</izvorni_sadrzaj>
    <derivirana_varijabla naziv="DomainObject.Predmet.ProtustrankaFormatedWithAdressOIB_1"> SPORTSKA REVOLUCIJA d.o.o. PULA, OIB 13907920574, Mletačka 12, 52100 Pula</derivirana_varijabla>
  </DomainObject.Predmet.ProtustrankaFormatedWithAdressOIB>
  <DomainObject.Predmet.ProtustrankaWithAdress>
    <izvorni_sadrzaj>SPORTSKA REVOLUCIJA d.o.o. PULA Mletačka 12, 52100 Pula</izvorni_sadrzaj>
    <derivirana_varijabla naziv="DomainObject.Predmet.ProtustrankaWithAdress_1">SPORTSKA REVOLUCIJA d.o.o. PULA Mletačka 12, 52100 Pula</derivirana_varijabla>
  </DomainObject.Predmet.ProtustrankaWithAdress>
  <DomainObject.Predmet.ProtustrankaWithAdressOIB>
    <izvorni_sadrzaj>SPORTSKA REVOLUCIJA d.o.o. PULA, OIB 13907920574, Mletačka 12, 52100 Pula</izvorni_sadrzaj>
    <derivirana_varijabla naziv="DomainObject.Predmet.ProtustrankaWithAdressOIB_1">SPORTSKA REVOLUCIJA d.o.o. PULA, OIB 13907920574, Mletačka 12, 52100 Pula</derivirana_varijabla>
  </DomainObject.Predmet.ProtustrankaWithAdressOIB>
  <DomainObject.Predmet.ProtustrankaNazivFormated>
    <izvorni_sadrzaj>SPORTSKA REVOLUCIJA d.o.o. PULA</izvorni_sadrzaj>
    <derivirana_varijabla naziv="DomainObject.Predmet.ProtustrankaNazivFormated_1">SPORTSKA REVOLUCIJA d.o.o. PULA</derivirana_varijabla>
  </DomainObject.Predmet.ProtustrankaNazivFormated>
  <DomainObject.Predmet.ProtustrankaNazivFormatedOIB>
    <izvorni_sadrzaj>SPORTSKA REVOLUCIJA d.o.o. PULA, OIB 13907920574</izvorni_sadrzaj>
    <derivirana_varijabla naziv="DomainObject.Predmet.ProtustrankaNazivFormatedOIB_1">SPORTSKA REVOLUCIJA d.o.o. PULA, OIB 13907920574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7948.25</izvorni_sadrzaj>
    <derivirana_varijabla naziv="DomainObject.Predmet.TrenutnaVrijednost_1">7948.25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SPORTSKA REVOLUCIJA d.o.o. PULA</item>
    </izvorni_sadrzaj>
    <derivirana_varijabla naziv="DomainObject.Predmet.ProtuStrankaListFormated_1">
      <item>SPORTSKA REVOLUCIJA d.o.o. PULA</item>
    </derivirana_varijabla>
  </DomainObject.Predmet.ProtuStrankaListFormated>
  <DomainObject.Predmet.ProtuStrankaListFormatedOIB>
    <izvorni_sadrzaj>
      <item>SPORTSKA REVOLUCIJA d.o.o. PULA, OIB 13907920574</item>
    </izvorni_sadrzaj>
    <derivirana_varijabla naziv="DomainObject.Predmet.ProtuStrankaListFormatedOIB_1">
      <item>SPORTSKA REVOLUCIJA d.o.o. PULA, OIB 13907920574</item>
    </derivirana_varijabla>
  </DomainObject.Predmet.ProtuStrankaListFormatedOIB>
  <DomainObject.Predmet.ProtuStrankaListFormatedWithAdress>
    <izvorni_sadrzaj>
      <item>SPORTSKA REVOLUCIJA d.o.o. PULA, Mletačka 12, 52100 Pula</item>
    </izvorni_sadrzaj>
    <derivirana_varijabla naziv="DomainObject.Predmet.ProtuStrankaListFormatedWithAdress_1">
      <item>SPORTSKA REVOLUCIJA d.o.o. PULA, Mletačka 12, 52100 Pula</item>
    </derivirana_varijabla>
  </DomainObject.Predmet.ProtuStrankaListFormatedWithAdress>
  <DomainObject.Predmet.ProtuStrankaListFormatedWithAdressOIB>
    <izvorni_sadrzaj>
      <item>SPORTSKA REVOLUCIJA d.o.o. PULA, OIB 13907920574, Mletačka 12, 52100 Pula</item>
    </izvorni_sadrzaj>
    <derivirana_varijabla naziv="DomainObject.Predmet.ProtuStrankaListFormatedWithAdressOIB_1">
      <item>SPORTSKA REVOLUCIJA d.o.o. PULA, OIB 13907920574, Mletačka 12, 52100 Pula</item>
    </derivirana_varijabla>
  </DomainObject.Predmet.ProtuStrankaListFormatedWithAdressOIB>
  <DomainObject.Predmet.ProtuStrankaListNazivFormated>
    <izvorni_sadrzaj>
      <item>SPORTSKA REVOLUCIJA d.o.o. PULA</item>
    </izvorni_sadrzaj>
    <derivirana_varijabla naziv="DomainObject.Predmet.ProtuStrankaListNazivFormated_1">
      <item>SPORTSKA REVOLUCIJA d.o.o. PULA</item>
    </derivirana_varijabla>
  </DomainObject.Predmet.ProtuStrankaListNazivFormated>
  <DomainObject.Predmet.ProtuStrankaListNazivFormatedOIB>
    <izvorni_sadrzaj>
      <item>SPORTSKA REVOLUCIJA d.o.o. PULA, OIB 13907920574</item>
    </izvorni_sadrzaj>
    <derivirana_varijabla naziv="DomainObject.Predmet.ProtuStrankaListNazivFormatedOIB_1">
      <item>SPORTSKA REVOLUCIJA d.o.o. PULA, OIB 13907920574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SPORTSKA REVOLUCIJA d.o.o. PULA</izvorni_sadrzaj>
    <derivirana_varijabla naziv="DomainObject.Predmet.ProtustrankaIDrugi_1">SPORTSKA REVOLUCIJA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SPORTSKA REVOLUCIJA d.o.o. PULA, OIB 13907920574, Mletačka 12, 52100 Pula</izvorni_sadrzaj>
    <derivirana_varijabla naziv="DomainObject.Predmet.ProtustrankaIDrugiAdressOIB_1">SPORTSKA REVOLUCIJA d.o.o. PULA, OIB 13907920574,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SPORTSKA REVOLUCIJA d.o.o. PULA</item>
    </izvorni_sadrzaj>
    <derivirana_varijabla naziv="DomainObject.Predmet.SudioniciListNaziv_1">
      <item>FINANCIJSKA AGENCIJA, RC RIJEKA, PODRUŽNICA PULA, PULA</item>
      <item>SPORTSKA REVOLUCIJA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SPORTSKA REVOLUCIJA d.o.o. PULA, OIB 13907920574, Mletačka 12,52100 Pula</item>
    </izvorni_sadrzaj>
    <derivirana_varijabla naziv="DomainObject.Predmet.SudioniciListAdressOIB_1">
      <item>FINANCIJSKA AGENCIJA, RC RIJEKA, PODRUŽNICA PULA, PULA, OIB 85821130368, Giardini 5,52100 Pula</item>
      <item>SPORTSKA REVOLUCIJA d.o.o. PULA, OIB 13907920574,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13907920574</item>
    </izvorni_sadrzaj>
    <derivirana_varijabla naziv="DomainObject.Predmet.SudioniciListNazivOIB_1">
      <item>, OIB 85821130368</item>
      <item>, OIB 13907920574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3646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2017-08-31T05:48:00Z</dcterms:created>
  <dc:creator>Morena Brajuha</dc:creator>
  <cp:lastModifiedBy>Sanja Prodan</cp:lastModifiedBy>
  <cp:lastPrinted>2017-08-31T06:01:00Z</cp:lastPrinted>
  <dcterms:modified xmlns:xsi="http://www.w3.org/2001/XMLSchema-instance" xsi:type="dcterms:W3CDTF">2017-08-31T06:01:00Z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