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2fbf3" w14:paraId="be2fbf3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D61D0F">
        <w:t>4509</w:t>
      </w:r>
      <w:r w:rsidR="002F1438">
        <w:t>/1</w:t>
      </w:r>
      <w:r w:rsidR="00D61D0F">
        <w:t>6</w:t>
      </w:r>
      <w:r w:rsidR="000A7F45">
        <w:t>-</w:t>
      </w:r>
      <w:r w:rsidR="00F40C6D">
        <w:t>19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0A7F45">
        <w:t>Trg hrvatskih branitelja 1/II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</w:t>
      </w:r>
      <w:r w:rsidR="0085757B">
        <w:t>stečajnom postupku</w:t>
      </w:r>
      <w:r w:rsidR="00295F32" w:rsidRPr="0053264E">
        <w:t xml:space="preserve"> nad dužnikom </w:t>
      </w:r>
      <w:r w:rsidR="00991097">
        <w:t>IPM ELEKTRONIK, d.o.o., Zagreb, Zagorska 18, OIB 39746492307</w:t>
      </w:r>
      <w:r w:rsidR="004B6701">
        <w:t xml:space="preserve">, </w:t>
      </w:r>
      <w:r w:rsidR="00295F32" w:rsidRPr="0053264E">
        <w:t xml:space="preserve">dana </w:t>
      </w:r>
      <w:r w:rsidR="002F1438">
        <w:t>2</w:t>
      </w:r>
      <w:r w:rsidR="00993A23">
        <w:t>5</w:t>
      </w:r>
      <w:r w:rsidR="0085757B">
        <w:t>. srpnja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>
      <w:pPr>
        <w:jc w:val="center"/>
      </w:pPr>
      <w:r w:rsidRPr="00277F8E">
        <w:t>r i j e š i o    j e</w:t>
      </w:r>
    </w:p>
    <w:p w:rsidRDefault="0085757B" w:rsidP="00295F32" w:rsidR="0085757B" w:rsidRPr="00277F8E">
      <w:pPr>
        <w:jc w:val="center"/>
      </w:pPr>
    </w:p>
    <w:p w:rsidRDefault="0085757B" w:rsidP="00745BD4" w:rsidR="00745BD4">
      <w:pPr>
        <w:ind w:firstLine="708"/>
        <w:jc w:val="both"/>
      </w:pPr>
      <w:r>
        <w:t xml:space="preserve">Zbog preseljenja suda na drugu lokaciju, </w:t>
      </w:r>
      <w:r w:rsidR="002F1438">
        <w:t xml:space="preserve">ročište radi </w:t>
      </w:r>
      <w:r w:rsidR="00FC3EA0">
        <w:t xml:space="preserve">rasprave o pretpostavkama za </w:t>
      </w:r>
      <w:r w:rsidR="00513F73">
        <w:t xml:space="preserve"> </w:t>
      </w:r>
      <w:r w:rsidR="00EB11C0">
        <w:t xml:space="preserve"> otvaranje stečajnog postupka </w:t>
      </w:r>
      <w:r>
        <w:t xml:space="preserve">određeno za dan </w:t>
      </w:r>
      <w:r w:rsidR="00E21339">
        <w:t>1</w:t>
      </w:r>
      <w:r w:rsidR="00FC3EA0">
        <w:t>4</w:t>
      </w:r>
      <w:r w:rsidR="00B1009F">
        <w:t>. rujna</w:t>
      </w:r>
      <w:r>
        <w:t xml:space="preserve"> 2017. godine</w:t>
      </w:r>
      <w:r w:rsidR="002F1438">
        <w:t xml:space="preserve"> u </w:t>
      </w:r>
      <w:r w:rsidR="00BD5875">
        <w:t>9</w:t>
      </w:r>
      <w:r w:rsidR="002F1438">
        <w:t>,</w:t>
      </w:r>
      <w:r w:rsidR="00FC3EA0">
        <w:t>30</w:t>
      </w:r>
      <w:r w:rsidR="002F1438">
        <w:t xml:space="preserve"> sati</w:t>
      </w:r>
      <w:r>
        <w:t xml:space="preserve">, </w:t>
      </w:r>
      <w:r w:rsidR="002F1438">
        <w:t xml:space="preserve">održat će se </w:t>
      </w:r>
      <w:r w:rsidRPr="002F1438">
        <w:rPr>
          <w:b/>
        </w:rPr>
        <w:t>na adresi Trgovačkog suda u Zagrebu, Stalna služba, Karlovac, Trg hrvatskih branitelja 1/II, soba broj 204</w:t>
      </w:r>
      <w:r>
        <w:t>.</w:t>
      </w:r>
    </w:p>
    <w:p w:rsidRDefault="00745BD4" w:rsidP="00C84611" w:rsidR="00745BD4">
      <w:pPr>
        <w:ind w:firstLine="708"/>
        <w:jc w:val="both"/>
      </w:pPr>
    </w:p>
    <w:p w:rsidRDefault="00C84611" w:rsidP="00C84611" w:rsidR="00C84611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2F1438">
        <w:t>2</w:t>
      </w:r>
      <w:r w:rsidR="00993A23">
        <w:t>5</w:t>
      </w:r>
      <w:r w:rsidR="0085757B">
        <w:t>. srpnja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9C506D" w:rsidR="00295F32" w:rsidRPr="0053264E">
      <w:pPr>
        <w:jc w:val="right"/>
      </w:pPr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9C506D" w:rsidR="00582442">
      <w:pPr>
        <w:jc w:val="right"/>
      </w:pPr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9C506D">
        <w:t>,v.r.</w:t>
      </w:r>
    </w:p>
    <w:p w:rsidRDefault="009C506D" w:rsidP="009C506D" w:rsidR="009C506D">
      <w:pPr>
        <w:jc w:val="right"/>
      </w:pPr>
    </w:p>
    <w:p w:rsidRDefault="009C506D" w:rsidP="009C506D" w:rsidR="009C506D">
      <w:pPr>
        <w:jc w:val="right"/>
      </w:pPr>
      <w:r>
        <w:t>Za točnost otpravka-</w:t>
      </w:r>
    </w:p>
    <w:p w:rsidRDefault="009C506D" w:rsidP="009C506D" w:rsidR="009C506D">
      <w:pPr>
        <w:jc w:val="right"/>
      </w:pPr>
      <w:r>
        <w:t>ovlašteni službenik:</w:t>
      </w:r>
    </w:p>
    <w:p w:rsidRDefault="009C506D" w:rsidP="009C506D" w:rsidR="009C506D" w:rsidRPr="0053264E">
      <w:pPr>
        <w:jc w:val="right"/>
      </w:pPr>
      <w:r>
        <w:t>Marina Markić</w:t>
      </w:r>
    </w:p>
    <w:p w:rsidRDefault="00295F32" w:rsidP="00295F32" w:rsidR="00295F32" w:rsidRPr="0053264E"/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</w:t>
      </w:r>
      <w:r w:rsidR="0085757B">
        <w:t xml:space="preserve">nije </w:t>
      </w:r>
      <w:r w:rsidRPr="007A5897">
        <w:t>dopuštena žalba</w:t>
      </w:r>
      <w:r w:rsidR="0085757B">
        <w:t>.</w:t>
      </w:r>
      <w:r w:rsidRPr="007A5897">
        <w:t xml:space="preserve"> </w:t>
      </w:r>
    </w:p>
    <w:p w:rsidRDefault="0085757B" w:rsidP="0085757B" w:rsidR="0085757B"/>
    <w:p w:rsidRDefault="002F1438" w:rsidP="0085757B" w:rsidR="002F1438"/>
    <w:p w:rsidRDefault="0085757B" w:rsidP="0085757B" w:rsidR="0085757B">
      <w:r>
        <w:t>Dna:</w:t>
      </w:r>
    </w:p>
    <w:p w:rsidRDefault="0085757B" w:rsidP="00FC3EA0" w:rsidR="00BD5875">
      <w:pPr>
        <w:pStyle w:val="Odlomakpopisa"/>
        <w:ind w:left="0"/>
      </w:pPr>
      <w:r>
        <w:t xml:space="preserve">1. </w:t>
      </w:r>
      <w:r w:rsidR="00B1009F">
        <w:t xml:space="preserve"> </w:t>
      </w:r>
      <w:r w:rsidR="00BD5875">
        <w:t xml:space="preserve">dužnik </w:t>
      </w:r>
    </w:p>
    <w:p w:rsidRDefault="00FC3EA0" w:rsidP="00BD5875" w:rsidR="00BD5875">
      <w:r>
        <w:t>2</w:t>
      </w:r>
      <w:r w:rsidR="00BD5875">
        <w:t xml:space="preserve">. </w:t>
      </w:r>
      <w:r>
        <w:t xml:space="preserve"> </w:t>
      </w:r>
      <w:r w:rsidR="00BD5875">
        <w:t xml:space="preserve">zakonski zastupnik dužnika  </w:t>
      </w:r>
    </w:p>
    <w:p w:rsidRDefault="00FC3EA0" w:rsidP="00BD5875" w:rsidR="0085757B" w:rsidRPr="0053264E">
      <w:r>
        <w:t>3</w:t>
      </w:r>
      <w:r w:rsidR="00D124F5">
        <w:t xml:space="preserve">. </w:t>
      </w:r>
      <w:r w:rsidR="005C0539">
        <w:t xml:space="preserve"> </w:t>
      </w:r>
      <w:r w:rsidR="0085757B">
        <w:t>Mrežna stranica e-Oglasna ploča suda</w:t>
      </w:r>
    </w:p>
    <w:sectPr w:rsidSect="00DF1B94" w:rsidR="0085757B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513D" w:rsidR="004C513D">
      <w:r>
        <w:separator/>
      </w:r>
    </w:p>
  </w:endnote>
  <w:endnote w:id="0" w:type="continuationSeparator">
    <w:p w:rsidRDefault="004C513D" w:rsidR="004C51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513D" w:rsidR="004C513D">
      <w:r>
        <w:separator/>
      </w:r>
    </w:p>
  </w:footnote>
  <w:footnote w:id="0" w:type="continuationSeparator">
    <w:p w:rsidRDefault="004C513D" w:rsidR="004C51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2A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A6827">
      <w:t>4426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03967"/>
    <w:rsid w:val="0001067B"/>
    <w:rsid w:val="000229C0"/>
    <w:rsid w:val="00040A0F"/>
    <w:rsid w:val="0007268C"/>
    <w:rsid w:val="00080434"/>
    <w:rsid w:val="000858AE"/>
    <w:rsid w:val="000A7F45"/>
    <w:rsid w:val="000B4426"/>
    <w:rsid w:val="000E7C58"/>
    <w:rsid w:val="000F0A0A"/>
    <w:rsid w:val="000F0EF4"/>
    <w:rsid w:val="000F381B"/>
    <w:rsid w:val="0017084D"/>
    <w:rsid w:val="001740AB"/>
    <w:rsid w:val="001775C9"/>
    <w:rsid w:val="0019063D"/>
    <w:rsid w:val="00196C52"/>
    <w:rsid w:val="001B2892"/>
    <w:rsid w:val="001B583E"/>
    <w:rsid w:val="001B7108"/>
    <w:rsid w:val="001C0D70"/>
    <w:rsid w:val="001C2045"/>
    <w:rsid w:val="001C559F"/>
    <w:rsid w:val="001C5842"/>
    <w:rsid w:val="001F05D9"/>
    <w:rsid w:val="001F6F1D"/>
    <w:rsid w:val="00206D22"/>
    <w:rsid w:val="00217CDB"/>
    <w:rsid w:val="002454B3"/>
    <w:rsid w:val="002645BF"/>
    <w:rsid w:val="00270AC9"/>
    <w:rsid w:val="0027227B"/>
    <w:rsid w:val="0027745F"/>
    <w:rsid w:val="00277F8E"/>
    <w:rsid w:val="00281680"/>
    <w:rsid w:val="0028644D"/>
    <w:rsid w:val="00295F32"/>
    <w:rsid w:val="002A6827"/>
    <w:rsid w:val="002A7404"/>
    <w:rsid w:val="002B3E1D"/>
    <w:rsid w:val="002D16B2"/>
    <w:rsid w:val="002D49A0"/>
    <w:rsid w:val="002E1321"/>
    <w:rsid w:val="002F1438"/>
    <w:rsid w:val="003126C7"/>
    <w:rsid w:val="00315775"/>
    <w:rsid w:val="003231FE"/>
    <w:rsid w:val="00343119"/>
    <w:rsid w:val="00361012"/>
    <w:rsid w:val="003746BE"/>
    <w:rsid w:val="00375F51"/>
    <w:rsid w:val="00391C11"/>
    <w:rsid w:val="003E66D2"/>
    <w:rsid w:val="003F4A53"/>
    <w:rsid w:val="003F5110"/>
    <w:rsid w:val="0042648C"/>
    <w:rsid w:val="00432ACD"/>
    <w:rsid w:val="004565E0"/>
    <w:rsid w:val="00482F92"/>
    <w:rsid w:val="004B0A0A"/>
    <w:rsid w:val="004B4514"/>
    <w:rsid w:val="004B6701"/>
    <w:rsid w:val="004C513D"/>
    <w:rsid w:val="004C5B48"/>
    <w:rsid w:val="004D27C4"/>
    <w:rsid w:val="004E4C54"/>
    <w:rsid w:val="00511E4A"/>
    <w:rsid w:val="00513F73"/>
    <w:rsid w:val="00523BA1"/>
    <w:rsid w:val="0053264E"/>
    <w:rsid w:val="00582442"/>
    <w:rsid w:val="00586283"/>
    <w:rsid w:val="005A0F14"/>
    <w:rsid w:val="005C0539"/>
    <w:rsid w:val="005D4B5D"/>
    <w:rsid w:val="005E1585"/>
    <w:rsid w:val="005E2748"/>
    <w:rsid w:val="00610C21"/>
    <w:rsid w:val="00613A29"/>
    <w:rsid w:val="00620028"/>
    <w:rsid w:val="00644641"/>
    <w:rsid w:val="00660D4D"/>
    <w:rsid w:val="00660EF1"/>
    <w:rsid w:val="00667243"/>
    <w:rsid w:val="0067351F"/>
    <w:rsid w:val="00683588"/>
    <w:rsid w:val="006B621F"/>
    <w:rsid w:val="006C719B"/>
    <w:rsid w:val="00701C98"/>
    <w:rsid w:val="00723F71"/>
    <w:rsid w:val="00725019"/>
    <w:rsid w:val="00741F56"/>
    <w:rsid w:val="007429CF"/>
    <w:rsid w:val="00745BD4"/>
    <w:rsid w:val="00756733"/>
    <w:rsid w:val="00757A14"/>
    <w:rsid w:val="007668DE"/>
    <w:rsid w:val="007878E8"/>
    <w:rsid w:val="007B051E"/>
    <w:rsid w:val="007B0A02"/>
    <w:rsid w:val="007B1DD3"/>
    <w:rsid w:val="007D5D16"/>
    <w:rsid w:val="007E040C"/>
    <w:rsid w:val="00811FD6"/>
    <w:rsid w:val="00846323"/>
    <w:rsid w:val="00851346"/>
    <w:rsid w:val="0085532B"/>
    <w:rsid w:val="0085757B"/>
    <w:rsid w:val="008611CF"/>
    <w:rsid w:val="00874E6C"/>
    <w:rsid w:val="00891042"/>
    <w:rsid w:val="008944C9"/>
    <w:rsid w:val="008C33DF"/>
    <w:rsid w:val="008D1BBD"/>
    <w:rsid w:val="008D3D0F"/>
    <w:rsid w:val="00921031"/>
    <w:rsid w:val="00941993"/>
    <w:rsid w:val="0094791B"/>
    <w:rsid w:val="00955802"/>
    <w:rsid w:val="00991097"/>
    <w:rsid w:val="00993A23"/>
    <w:rsid w:val="00993E29"/>
    <w:rsid w:val="009A0E71"/>
    <w:rsid w:val="009A665E"/>
    <w:rsid w:val="009C506D"/>
    <w:rsid w:val="009C5BC5"/>
    <w:rsid w:val="009E0FFF"/>
    <w:rsid w:val="009F5E9F"/>
    <w:rsid w:val="00A058DD"/>
    <w:rsid w:val="00A17D9B"/>
    <w:rsid w:val="00A422FE"/>
    <w:rsid w:val="00A47231"/>
    <w:rsid w:val="00A51F97"/>
    <w:rsid w:val="00A675FB"/>
    <w:rsid w:val="00AD17CD"/>
    <w:rsid w:val="00AD21EC"/>
    <w:rsid w:val="00AD34CB"/>
    <w:rsid w:val="00AD7F90"/>
    <w:rsid w:val="00AE2532"/>
    <w:rsid w:val="00AF3E34"/>
    <w:rsid w:val="00AF7785"/>
    <w:rsid w:val="00B1009F"/>
    <w:rsid w:val="00B1068D"/>
    <w:rsid w:val="00B1314F"/>
    <w:rsid w:val="00B23927"/>
    <w:rsid w:val="00B37D42"/>
    <w:rsid w:val="00B778ED"/>
    <w:rsid w:val="00BA257E"/>
    <w:rsid w:val="00BD2EAD"/>
    <w:rsid w:val="00BD5875"/>
    <w:rsid w:val="00BE3247"/>
    <w:rsid w:val="00BF2720"/>
    <w:rsid w:val="00BF6F39"/>
    <w:rsid w:val="00C06B7E"/>
    <w:rsid w:val="00C27603"/>
    <w:rsid w:val="00C62037"/>
    <w:rsid w:val="00C71077"/>
    <w:rsid w:val="00C82C2F"/>
    <w:rsid w:val="00C84611"/>
    <w:rsid w:val="00C90CD4"/>
    <w:rsid w:val="00C92DA2"/>
    <w:rsid w:val="00CB2CAC"/>
    <w:rsid w:val="00CB6C29"/>
    <w:rsid w:val="00CC408D"/>
    <w:rsid w:val="00CE17CB"/>
    <w:rsid w:val="00CE6EAF"/>
    <w:rsid w:val="00D124F5"/>
    <w:rsid w:val="00D15253"/>
    <w:rsid w:val="00D21672"/>
    <w:rsid w:val="00D56D86"/>
    <w:rsid w:val="00D61D0F"/>
    <w:rsid w:val="00D62198"/>
    <w:rsid w:val="00D662B2"/>
    <w:rsid w:val="00D71FEB"/>
    <w:rsid w:val="00D94EF5"/>
    <w:rsid w:val="00D96548"/>
    <w:rsid w:val="00DC7E72"/>
    <w:rsid w:val="00DF1B94"/>
    <w:rsid w:val="00DF1DF7"/>
    <w:rsid w:val="00E158AA"/>
    <w:rsid w:val="00E21339"/>
    <w:rsid w:val="00E21D5B"/>
    <w:rsid w:val="00E406C7"/>
    <w:rsid w:val="00E4718E"/>
    <w:rsid w:val="00E532A1"/>
    <w:rsid w:val="00E71467"/>
    <w:rsid w:val="00E80FBC"/>
    <w:rsid w:val="00E81800"/>
    <w:rsid w:val="00E84520"/>
    <w:rsid w:val="00EB11C0"/>
    <w:rsid w:val="00ED7650"/>
    <w:rsid w:val="00EF7E94"/>
    <w:rsid w:val="00F11929"/>
    <w:rsid w:val="00F17825"/>
    <w:rsid w:val="00F2244C"/>
    <w:rsid w:val="00F36BA8"/>
    <w:rsid w:val="00F40C6D"/>
    <w:rsid w:val="00F42B08"/>
    <w:rsid w:val="00F746A9"/>
    <w:rsid w:val="00F86FC3"/>
    <w:rsid w:val="00FB5822"/>
    <w:rsid w:val="00FC3EA0"/>
    <w:rsid w:val="00FD6BE7"/>
    <w:rsid w:val="00FE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58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58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58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58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58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58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58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58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58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58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9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372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2017.</izvorni_sadrzaj>
    <derivirana_varijabla naziv="DomainObject.DatumDonosenjaOdluke_1">25.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St-4509/2016-19</izvorni_sadrzaj>
    <derivirana_varijabla naziv="DomainObject.Oznaka_1">St-4509/2016-19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4509</izvorni_sadrzaj>
    <derivirana_varijabla naziv="DomainObject.Predmet.Broj_1">4509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St-4509/2016</izvorni_sadrzaj>
    <derivirana_varijabla naziv="DomainObject.Predmet.OznakaBroj_1">St-4509/2016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IPM ELEKTRONIK, d.o.o. zastupanog po punomoćniku Mato Klaić</izvorni_sadrzaj>
    <derivirana_varijabla naziv="DomainObject.Predmet.ProtustrankaFormated_1">  IPM ELEKTRONIK, d.o.o. zastupanog po punomoćniku Mato Klaić</derivirana_varijabla>
  </DomainObject.Predmet.ProtustrankaFormated>
  <DomainObject.Predmet.ProtustrankaFormatedOIB>
    <izvorni_sadrzaj>  IPM ELEKTRONIK, d.o.o., OIB 39746492307 zastupanog po punomoćniku Mato Klaić</izvorni_sadrzaj>
    <derivirana_varijabla naziv="DomainObject.Predmet.ProtustrankaFormatedOIB_1">  IPM ELEKTRONIK, d.o.o., OIB 39746492307 zastupanog po punomoćniku Mato Klaić</derivirana_varijabla>
  </DomainObject.Predmet.ProtustrankaFormatedOIB>
  <DomainObject.Predmet.ProtustrankaFormatedWithAdress>
    <izvorni_sadrzaj> IPM ELEKTRONIK, d.o.o., Zagorska 18, 10000 Zagreb zastupanog po punomoćniku Mato Klaić</izvorni_sadrzaj>
    <derivirana_varijabla naziv="DomainObject.Predmet.ProtustrankaFormatedWithAdress_1"> IPM ELEKTRONIK, d.o.o., Zagorska 18, 10000 Zagreb zastupanog po punomoćniku Mato Klaić</derivirana_varijabla>
  </DomainObject.Predmet.ProtustrankaFormatedWithAdress>
  <DomainObject.Predmet.ProtustrankaFormatedWithAdressOIB>
    <izvorni_sadrzaj> IPM ELEKTRONIK, d.o.o., OIB 39746492307, Zagorska 18, 10000 Zagreb zastupanog po punomoćniku Mato Klaić</izvorni_sadrzaj>
    <derivirana_varijabla naziv="DomainObject.Predmet.ProtustrankaFormatedWithAdressOIB_1"> IPM ELEKTRONIK, d.o.o., OIB 39746492307, Zagorska 18, 10000 Zagreb zastupanog po punomoćniku Mato Klaić</derivirana_varijabla>
  </DomainObject.Predmet.ProtustrankaFormatedWithAdressOIB>
  <DomainObject.Predmet.ProtustrankaWithAdress>
    <izvorni_sadrzaj>IPM ELEKTRONIK, d.o.o. Zagorska 18, 10000 Zagreb</izvorni_sadrzaj>
    <derivirana_varijabla naziv="DomainObject.Predmet.ProtustrankaWithAdress_1">IPM ELEKTRONIK, d.o.o. Zagorska 18, 10000 Zagreb</derivirana_varijabla>
  </DomainObject.Predmet.ProtustrankaWithAdress>
  <DomainObject.Predmet.ProtustrankaWithAdressOIB>
    <izvorni_sadrzaj>IPM ELEKTRONIK, d.o.o., OIB 39746492307, Zagorska 18, 10000 Zagreb</izvorni_sadrzaj>
    <derivirana_varijabla naziv="DomainObject.Predmet.ProtustrankaWithAdressOIB_1">IPM ELEKTRONIK, d.o.o., OIB 39746492307, Zagorska 18, 10000 Zagreb</derivirana_varijabla>
  </DomainObject.Predmet.ProtustrankaWithAdressOIB>
  <DomainObject.Predmet.ProtustrankaNazivFormated>
    <izvorni_sadrzaj>IPM ELEKTRONIK, d.o.o.</izvorni_sadrzaj>
    <derivirana_varijabla naziv="DomainObject.Predmet.ProtustrankaNazivFormated_1">IPM ELEKTRONIK, d.o.o.</derivirana_varijabla>
  </DomainObject.Predmet.ProtustrankaNazivFormated>
  <DomainObject.Predmet.ProtustrankaNazivFormatedOIB>
    <izvorni_sadrzaj>IPM ELEKTRONIK, d.o.o., OIB 39746492307</izvorni_sadrzaj>
    <derivirana_varijabla naziv="DomainObject.Predmet.ProtustrankaNazivFormatedOIB_1">IPM ELEKTRONIK, d.o.o., OIB 39746492307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IPM ELEKTRONIK, d.o.o. zastupanog po punomoćniku Mato Klaić</item>
    </izvorni_sadrzaj>
    <derivirana_varijabla naziv="DomainObject.Predmet.ProtuStrankaListFormated_1">
      <item>IPM ELEKTRONIK, d.o.o. zastupanog po punomoćniku Mato Klaić</item>
    </derivirana_varijabla>
  </DomainObject.Predmet.ProtuStrankaListFormated>
  <DomainObject.Predmet.ProtuStrankaListFormatedOIB>
    <izvorni_sadrzaj>
      <item>IPM ELEKTRONIK, d.o.o., OIB 39746492307 zastupanog po punomoćniku Mato Klaić</item>
    </izvorni_sadrzaj>
    <derivirana_varijabla naziv="DomainObject.Predmet.ProtuStrankaListFormatedOIB_1">
      <item>IPM ELEKTRONIK, d.o.o., OIB 39746492307 zastupanog po punomoćniku Mato Klaić</item>
    </derivirana_varijabla>
  </DomainObject.Predmet.ProtuStrankaListFormatedOIB>
  <DomainObject.Predmet.ProtuStrankaListFormatedWithAdress>
    <izvorni_sadrzaj>
      <item>IPM ELEKTRONIK, d.o.o., Zagorska 18, 10000 Zagreb zastupanog po punomoćniku Mato Klaić</item>
    </izvorni_sadrzaj>
    <derivirana_varijabla naziv="DomainObject.Predmet.ProtuStrankaListFormatedWithAdress_1">
      <item>IPM ELEKTRONIK, d.o.o., Zagorska 18, 10000 Zagreb zastupanog po punomoćniku Mato Klaić</item>
    </derivirana_varijabla>
  </DomainObject.Predmet.ProtuStrankaListFormatedWithAdress>
  <DomainObject.Predmet.ProtuStrankaListFormatedWithAdressOIB>
    <izvorni_sadrzaj>
      <item>IPM ELEKTRONIK, d.o.o., OIB 39746492307, Zagorska 18, 10000 Zagreb zastupanog po punomoćniku Mato Klaić</item>
    </izvorni_sadrzaj>
    <derivirana_varijabla naziv="DomainObject.Predmet.ProtuStrankaListFormatedWithAdressOIB_1">
      <item>IPM ELEKTRONIK, d.o.o., OIB 39746492307, Zagorska 18, 10000 Zagreb zastupanog po punomoćniku Mato Klaić</item>
    </derivirana_varijabla>
  </DomainObject.Predmet.ProtuStrankaListFormatedWithAdressOIB>
  <DomainObject.Predmet.ProtuStrankaListNazivFormated>
    <izvorni_sadrzaj>
      <item>IPM ELEKTRONIK, d.o.o.</item>
    </izvorni_sadrzaj>
    <derivirana_varijabla naziv="DomainObject.Predmet.ProtuStrankaListNazivFormated_1">
      <item>IPM ELEKTRONIK, d.o.o.</item>
    </derivirana_varijabla>
  </DomainObject.Predmet.ProtuStrankaListNazivFormated>
  <DomainObject.Predmet.ProtuStrankaListNazivFormatedOIB>
    <izvorni_sadrzaj>
      <item>IPM ELEKTRONIK, d.o.o., OIB 39746492307</item>
    </izvorni_sadrzaj>
    <derivirana_varijabla naziv="DomainObject.Predmet.ProtuStrankaListNazivFormatedOIB_1">
      <item>IPM ELEKTRONIK, d.o.o., OIB 39746492307</item>
    </derivirana_varijabla>
  </DomainObject.Predmet.ProtuStrankaListNazivFormatedOIB>
  <DomainObject.Predmet.OstaliListFormated>
    <izvorni_sadrzaj>
      <item>Mato Klaić punomoćnik sudionika u postupku IPM ELEKTRONIK, d.o.o.</item>
    </izvorni_sadrzaj>
    <derivirana_varijabla naziv="DomainObject.Predmet.OstaliListFormated_1">
      <item>Mato Klaić punomoćnik sudionika u postupku IPM ELEKTRONIK, d.o.o.</item>
    </derivirana_varijabla>
  </DomainObject.Predmet.OstaliListFormated>
  <DomainObject.Predmet.OstaliListFormatedOIB>
    <izvorni_sadrzaj>
      <item>Mato Klaić, OIB 53535532787 punomoćnik sudionika u postupku IPM ELEKTRONIK, d.o.o.</item>
    </izvorni_sadrzaj>
    <derivirana_varijabla naziv="DomainObject.Predmet.OstaliListFormatedOIB_1">
      <item>Mato Klaić, OIB 53535532787 punomoćnik sudionika u postupku IPM ELEKTRONIK, d.o.o.</item>
    </derivirana_varijabla>
  </DomainObject.Predmet.OstaliListFormatedOIB>
  <DomainObject.Predmet.OstaliListFormatedWithAdress>
    <izvorni_sadrzaj>
      <item>Mato Klaić, Medveščak 27, 10000 Zagreb punomoćnik sudionika u postupku IPM ELEKTRONIK, d.o.o.</item>
    </izvorni_sadrzaj>
    <derivirana_varijabla naziv="DomainObject.Predmet.OstaliListFormatedWithAdress_1">
      <item>Mato Klaić, Medveščak 27, 10000 Zagreb punomoćnik sudionika u postupku IPM ELEKTRONIK, d.o.o.</item>
    </derivirana_varijabla>
  </DomainObject.Predmet.OstaliListFormatedWithAdress>
  <DomainObject.Predmet.OstaliListFormatedWithAdressOIB>
    <izvorni_sadrzaj>
      <item>Mato Klaić, OIB 53535532787, Medveščak 27, 10000 Zagreb punomoćnik sudionika u postupku IPM ELEKTRONIK, d.o.o.</item>
    </izvorni_sadrzaj>
    <derivirana_varijabla naziv="DomainObject.Predmet.OstaliListFormatedWithAdressOIB_1">
      <item>Mato Klaić, OIB 53535532787, Medveščak 27, 10000 Zagreb punomoćnik sudionika u postupku IPM ELEKTRONIK, d.o.o.</item>
    </derivirana_varijabla>
  </DomainObject.Predmet.OstaliListFormatedWithAdressOIB>
  <DomainObject.Predmet.OstaliListNazivFormated>
    <izvorni_sadrzaj>
      <item>Mato Klaić</item>
    </izvorni_sadrzaj>
    <derivirana_varijabla naziv="DomainObject.Predmet.OstaliListNazivFormated_1">
      <item>Mato Klaić</item>
    </derivirana_varijabla>
  </DomainObject.Predmet.OstaliListNazivFormated>
  <DomainObject.Predmet.OstaliListNazivFormatedOIB>
    <izvorni_sadrzaj>
      <item>Mato Klaić, OIB 53535532787</item>
    </izvorni_sadrzaj>
    <derivirana_varijabla naziv="DomainObject.Predmet.OstaliListNazivFormatedOIB_1">
      <item>Mato Klaić, OIB 53535532787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>St-4509/2016-19</izvorni_sadrzaj>
    <derivirana_varijabla naziv="DomainObject.PoslovniBrojDokumenta_1">St-4509/2016-19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IPM ELEKTRONIK, d.o.o.</izvorni_sadrzaj>
    <derivirana_varijabla naziv="DomainObject.Predmet.ProtustrankaIDrugi_1">IPM ELEKTRONIK,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IPM ELEKTRONIK, d.o.o., OIB 39746492307, Zagorska 18, 10000 Zagreb</izvorni_sadrzaj>
    <derivirana_varijabla naziv="DomainObject.Predmet.ProtustrankaIDrugiAdressOIB_1">IPM ELEKTRONIK, d.o.o., OIB 39746492307, Zagorska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IPM ELEKTRONIK, d.o.o.</item>
      <item>Mato Klaić</item>
    </izvorni_sadrzaj>
    <derivirana_varijabla naziv="DomainObject.Predmet.SudioniciListNaziv_1">
      <item>FINA Regionalni centar Zagreb</item>
      <item>IPM ELEKTRONIK, d.o.o.</item>
      <item>Mato Klaić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IPM ELEKTRONIK, d.o.o., OIB 39746492307, Zagorska 18,10000 Zagreb</item>
      <item>Mato Klaić, OIB 53535532787, Medveščak 27,10000 Zagreb</item>
    </izvorni_sadrzaj>
    <derivirana_varijabla naziv="DomainObject.Predmet.SudioniciListAdressOIB_1">
      <item>FINA Regionalni centar Zagreb, OIB 85821130368, Trg svibanjskih žrtava 1995. br. 1,10000 Zagreb</item>
      <item>IPM ELEKTRONIK, d.o.o., OIB 39746492307, Zagorska 18,10000 Zagreb</item>
      <item>Mato Klaić, OIB 53535532787, Medveščak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39746492307</item>
      <item>, OIB 53535532787</item>
    </izvorni_sadrzaj>
    <derivirana_varijabla naziv="DomainObject.Predmet.SudioniciListNazivOIB_1">
      <item>, OIB 85821130368</item>
      <item>, OIB 39746492307</item>
      <item>, OIB 53535532787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FA61BD-6F17-4370-B519-075EB9841D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162</properties:Words>
  <properties:Characters>789</properties:Characters>
  <properties:Lines>40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2017-07-24T12:37:00Z</dcterms:created>
  <dc:creator>gboljkovac</dc:creator>
  <cp:lastModifiedBy>Marina Markić</cp:lastModifiedBy>
  <cp:lastPrinted>2017-07-24T12:39:00Z</cp:lastPrinted>
  <dcterms:modified xmlns:xsi="http://www.w3.org/2001/XMLSchema-instance" xsi:type="dcterms:W3CDTF">2017-07-25T09:32:00Z</dcterms:modified>
  <cp:revision>12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St-4509/2016-19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