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d07e" w14:paraId="dabd07e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C51527">
        <w:t xml:space="preserve">INTELIGENTNA ULAGANJA d.o.o., OIB:71842877072, Mala Mlaka, </w:t>
      </w:r>
      <w:proofErr w:type="spellStart"/>
      <w:r w:rsidR="00C51527">
        <w:t>Laskočica</w:t>
      </w:r>
      <w:proofErr w:type="spellEnd"/>
      <w:r w:rsidR="00C51527">
        <w:t xml:space="preserve"> 36</w:t>
      </w:r>
      <w:r w:rsidRPr="00321177">
        <w:t xml:space="preserve">, dana </w:t>
      </w:r>
      <w:r w:rsidR="00AF25E5">
        <w:t>15. studenoga</w:t>
      </w:r>
      <w:r w:rsidR="000B185C">
        <w:t xml:space="preserve"> 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8E024E" w:rsidR="00FA33BB" w:rsidRPr="00321177">
      <w:pPr>
        <w:ind w:firstLine="708"/>
        <w:jc w:val="both"/>
      </w:pPr>
      <w:r w:rsidRPr="00321177">
        <w:t xml:space="preserve">Odbacuje se kao nedopušten zahtjev za provedbu skraćenog stečajnog postupka nad dužnikom </w:t>
      </w:r>
      <w:r w:rsidR="00C51527">
        <w:t xml:space="preserve">INTELIGENTNA ULAGANJA d.o.o., OIB:71842877072, Mala Mlaka, </w:t>
      </w:r>
      <w:proofErr w:type="spellStart"/>
      <w:r w:rsidR="00C51527">
        <w:t>Laskočica</w:t>
      </w:r>
      <w:proofErr w:type="spellEnd"/>
      <w:r w:rsidR="00C51527">
        <w:t xml:space="preserve"> 36</w:t>
      </w:r>
      <w:r w:rsidRPr="00321177">
        <w:t>.</w:t>
      </w:r>
    </w:p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C51527">
        <w:t>12</w:t>
      </w:r>
      <w:r w:rsidR="00C26195" w:rsidRPr="00321177">
        <w:t>.</w:t>
      </w:r>
      <w:r w:rsidR="00C51527">
        <w:t>7</w:t>
      </w:r>
      <w:r w:rsidR="00C26195" w:rsidRPr="00321177">
        <w:t>.201</w:t>
      </w:r>
      <w:r w:rsidR="000F44DB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>. st. 1. Stečajnog zakona (“Narodne novine” broj 71/15,</w:t>
      </w:r>
      <w:r w:rsidR="00C22C38">
        <w:t xml:space="preserve"> 104/17,</w:t>
      </w:r>
      <w:r w:rsidRPr="00321177">
        <w:t xml:space="preserve"> dalje: SZ),  zahtjev za provedbu skraćenog stečajnog postupka nad dužnikom </w:t>
      </w:r>
      <w:r w:rsidR="00C51527">
        <w:t xml:space="preserve">INTELIGENTNA ULAGANJA d.o.o., OIB:71842877072, Mala Mlaka, </w:t>
      </w:r>
      <w:proofErr w:type="spellStart"/>
      <w:r w:rsidR="00C51527">
        <w:t>Laskočica</w:t>
      </w:r>
      <w:proofErr w:type="spellEnd"/>
      <w:r w:rsidR="00C51527">
        <w:t xml:space="preserve"> 36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AF25E5">
        <w:t>9</w:t>
      </w:r>
      <w:r w:rsidR="00C26195" w:rsidRPr="00321177">
        <w:t>.</w:t>
      </w:r>
      <w:r w:rsidR="00C51527">
        <w:t>7.</w:t>
      </w:r>
      <w:r w:rsidRPr="00321177">
        <w:t>201</w:t>
      </w:r>
      <w:r w:rsidR="000F44DB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C51527">
        <w:t>5.936,78</w:t>
      </w:r>
      <w:r w:rsidR="009747DE" w:rsidRPr="00321177">
        <w:t xml:space="preserve"> kn</w:t>
      </w:r>
      <w:r w:rsidRPr="00321177">
        <w:t>, kao i da dužnik nema zaposlenih.</w:t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>
      <w:pPr>
        <w:jc w:val="both"/>
        <w:rPr>
          <w:lang w:val="en-GB"/>
        </w:rPr>
      </w:pPr>
      <w:r w:rsidRPr="00321177">
        <w:tab/>
      </w:r>
      <w:proofErr w:type="spellStart"/>
      <w:r w:rsidR="00B86469">
        <w:rPr>
          <w:lang w:val="en-GB"/>
        </w:rPr>
        <w:t>Duž</w:t>
      </w:r>
      <w:r w:rsidR="000F44DB">
        <w:rPr>
          <w:lang w:val="en-GB"/>
        </w:rPr>
        <w:t>nik</w:t>
      </w:r>
      <w:proofErr w:type="spellEnd"/>
      <w:r w:rsidR="00B86469">
        <w:rPr>
          <w:lang w:val="en-GB"/>
        </w:rPr>
        <w:t xml:space="preserve"> je </w:t>
      </w:r>
      <w:proofErr w:type="spellStart"/>
      <w:r w:rsidR="000F44DB">
        <w:rPr>
          <w:lang w:val="en-GB"/>
        </w:rPr>
        <w:t>uz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podnesak</w:t>
      </w:r>
      <w:proofErr w:type="spellEnd"/>
      <w:r w:rsidR="000F44DB">
        <w:rPr>
          <w:lang w:val="en-GB"/>
        </w:rPr>
        <w:t xml:space="preserve"> </w:t>
      </w:r>
      <w:proofErr w:type="gramStart"/>
      <w:r w:rsidR="000F44DB">
        <w:rPr>
          <w:lang w:val="en-GB"/>
        </w:rPr>
        <w:t>od</w:t>
      </w:r>
      <w:proofErr w:type="gramEnd"/>
      <w:r w:rsidR="000F44DB">
        <w:rPr>
          <w:lang w:val="en-GB"/>
        </w:rPr>
        <w:t xml:space="preserve"> </w:t>
      </w:r>
      <w:r w:rsidR="00C51527">
        <w:t xml:space="preserve">8. studenoga </w:t>
      </w:r>
      <w:r w:rsidR="000F44DB">
        <w:t>2018</w:t>
      </w:r>
      <w:r w:rsidR="000F44DB">
        <w:rPr>
          <w:lang w:val="en-GB"/>
        </w:rPr>
        <w:t xml:space="preserve">. </w:t>
      </w:r>
      <w:proofErr w:type="spellStart"/>
      <w:proofErr w:type="gramStart"/>
      <w:r w:rsidR="000F44DB">
        <w:rPr>
          <w:lang w:val="en-GB"/>
        </w:rPr>
        <w:t>dostavio</w:t>
      </w:r>
      <w:proofErr w:type="spellEnd"/>
      <w:r w:rsidR="000F44DB">
        <w:rPr>
          <w:lang w:val="en-GB"/>
        </w:rPr>
        <w:t xml:space="preserve">  </w:t>
      </w:r>
      <w:proofErr w:type="spellStart"/>
      <w:r w:rsidR="000F44DB">
        <w:rPr>
          <w:lang w:val="en-GB"/>
        </w:rPr>
        <w:t>Potvrdu</w:t>
      </w:r>
      <w:proofErr w:type="spellEnd"/>
      <w:proofErr w:type="gram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Financijsk</w:t>
      </w:r>
      <w:r w:rsidR="001B223C">
        <w:rPr>
          <w:lang w:val="en-GB"/>
        </w:rPr>
        <w:t>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agencij</w:t>
      </w:r>
      <w:r w:rsidR="001B223C">
        <w:rPr>
          <w:lang w:val="en-GB"/>
        </w:rPr>
        <w:t>e</w:t>
      </w:r>
      <w:proofErr w:type="spellEnd"/>
      <w:r w:rsidR="000F44DB">
        <w:rPr>
          <w:lang w:val="en-GB"/>
        </w:rPr>
        <w:t xml:space="preserve">, </w:t>
      </w:r>
      <w:r w:rsidR="00AF25E5">
        <w:rPr>
          <w:lang w:val="en-GB"/>
        </w:rPr>
        <w:t>RC Zagreb</w:t>
      </w:r>
      <w:r w:rsidR="001B223C">
        <w:rPr>
          <w:lang w:val="en-GB"/>
        </w:rPr>
        <w:t xml:space="preserve">, od </w:t>
      </w:r>
      <w:r w:rsidR="00C51527">
        <w:rPr>
          <w:lang w:val="en-GB"/>
        </w:rPr>
        <w:t>8</w:t>
      </w:r>
      <w:r w:rsidR="00B86469">
        <w:rPr>
          <w:lang w:val="en-GB"/>
        </w:rPr>
        <w:t>.</w:t>
      </w:r>
      <w:r w:rsidR="00AF25E5">
        <w:rPr>
          <w:lang w:val="en-GB"/>
        </w:rPr>
        <w:t>1</w:t>
      </w:r>
      <w:r w:rsidR="00C51527">
        <w:rPr>
          <w:lang w:val="en-GB"/>
        </w:rPr>
        <w:t>1</w:t>
      </w:r>
      <w:r w:rsidR="00B86469">
        <w:rPr>
          <w:lang w:val="en-GB"/>
        </w:rPr>
        <w:t>.</w:t>
      </w:r>
      <w:r w:rsidR="000F44DB">
        <w:rPr>
          <w:lang w:val="en-GB"/>
        </w:rPr>
        <w:t xml:space="preserve">2018.  </w:t>
      </w:r>
      <w:proofErr w:type="spellStart"/>
      <w:proofErr w:type="gramStart"/>
      <w:r w:rsidR="000F44DB">
        <w:rPr>
          <w:lang w:val="en-GB"/>
        </w:rPr>
        <w:t>iz</w:t>
      </w:r>
      <w:proofErr w:type="spellEnd"/>
      <w:proofErr w:type="gram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koje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proizlazi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kako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dužnikov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račun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nije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blokiran</w:t>
      </w:r>
      <w:proofErr w:type="spellEnd"/>
      <w:r w:rsidR="00B86469">
        <w:rPr>
          <w:lang w:val="en-GB"/>
        </w:rPr>
        <w:t xml:space="preserve">.  </w:t>
      </w:r>
    </w:p>
    <w:p w:rsidRDefault="00B86469" w:rsidP="00C22C38" w:rsidR="00BB372D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utvrđeno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r>
        <w:t xml:space="preserve">u Očevidniku redoslijeda osnova za plaćanje </w:t>
      </w:r>
      <w:proofErr w:type="gramStart"/>
      <w:r>
        <w:t>nema</w:t>
      </w:r>
      <w:proofErr w:type="gramEnd"/>
      <w:r>
        <w:t xml:space="preserve"> evidentirane neizvršene osnove za plaćanje</w:t>
      </w:r>
      <w:r w:rsidR="000F44DB">
        <w:rPr>
          <w:lang w:val="en-GB"/>
        </w:rPr>
        <w:t xml:space="preserve">, sud je </w:t>
      </w:r>
      <w:proofErr w:type="spellStart"/>
      <w:r w:rsidR="000F44DB">
        <w:rPr>
          <w:lang w:val="en-GB"/>
        </w:rPr>
        <w:t>ocijenio</w:t>
      </w:r>
      <w:proofErr w:type="spellEnd"/>
      <w:r w:rsidR="000F44DB">
        <w:rPr>
          <w:lang w:val="en-GB"/>
        </w:rPr>
        <w:t xml:space="preserve"> da </w:t>
      </w:r>
      <w:proofErr w:type="spellStart"/>
      <w:r w:rsidR="000F44DB">
        <w:rPr>
          <w:lang w:val="en-GB"/>
        </w:rPr>
        <w:t>nisu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ispunjene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pretpostavke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za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provedbu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skraćenog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stečajnog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postupka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nad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dužnikom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te</w:t>
      </w:r>
      <w:proofErr w:type="spellEnd"/>
      <w:r w:rsidR="000F44DB">
        <w:rPr>
          <w:lang w:val="en-GB"/>
        </w:rPr>
        <w:t xml:space="preserve"> je </w:t>
      </w:r>
      <w:proofErr w:type="spellStart"/>
      <w:r w:rsidR="000F44DB">
        <w:rPr>
          <w:lang w:val="en-GB"/>
        </w:rPr>
        <w:t>riješeno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kao</w:t>
      </w:r>
      <w:proofErr w:type="spellEnd"/>
      <w:r w:rsidR="000F44DB">
        <w:rPr>
          <w:lang w:val="en-GB"/>
        </w:rPr>
        <w:t xml:space="preserve"> u </w:t>
      </w:r>
      <w:proofErr w:type="spellStart"/>
      <w:r w:rsidR="000F44DB">
        <w:rPr>
          <w:lang w:val="en-GB"/>
        </w:rPr>
        <w:t>izreci</w:t>
      </w:r>
      <w:proofErr w:type="spellEnd"/>
      <w:r w:rsidR="000F44DB">
        <w:rPr>
          <w:lang w:val="en-GB"/>
        </w:rPr>
        <w:t>.</w:t>
      </w:r>
    </w:p>
    <w:p w:rsidRDefault="000F44DB" w:rsidP="00A940F3" w:rsidR="000F44DB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AF25E5">
        <w:t xml:space="preserve">15. studenoga </w:t>
      </w:r>
      <w:r w:rsidR="00C311DF">
        <w:t>2018</w:t>
      </w:r>
      <w:r w:rsidRPr="00321177">
        <w:t>.</w:t>
      </w: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8E024E" w:rsidP="008E024E" w:rsidR="00BB372D" w:rsidRPr="00321177">
      <w:pPr>
        <w:ind w:left="5664"/>
        <w:jc w:val="both"/>
      </w:pPr>
      <w:r>
        <w:t xml:space="preserve">         </w:t>
      </w:r>
      <w:r w:rsidR="00BB372D" w:rsidRPr="00321177">
        <w:t xml:space="preserve">Bernardica Novak Šarac </w:t>
      </w:r>
      <w:r>
        <w:t xml:space="preserve"> </w:t>
      </w:r>
      <w:proofErr w:type="spellStart"/>
      <w:r>
        <w:t>v.r</w:t>
      </w:r>
      <w:proofErr w:type="spellEnd"/>
    </w:p>
    <w:p w:rsidRDefault="00BE58CC" w:rsidP="00BB372D" w:rsidR="00BE58CC" w:rsidRPr="00321177">
      <w:pPr>
        <w:ind w:firstLine="708" w:left="5664"/>
        <w:jc w:val="both"/>
      </w:pPr>
    </w:p>
    <w:p w:rsidRDefault="00867960" w:rsidP="00867960" w:rsidR="00867960" w:rsidRPr="008E024E">
      <w:pPr>
        <w:jc w:val="both"/>
        <w:rPr>
          <w:sz w:val="22"/>
          <w:szCs w:val="22"/>
        </w:rPr>
      </w:pPr>
      <w:r w:rsidRPr="008E024E">
        <w:rPr>
          <w:sz w:val="22"/>
          <w:szCs w:val="22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</w:rPr>
      </w:pPr>
      <w:r w:rsidRPr="008E024E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E024E" w:rsidP="00867960" w:rsidR="008E024E">
      <w:pPr>
        <w:jc w:val="both"/>
        <w:rPr>
          <w:sz w:val="22"/>
          <w:szCs w:val="22"/>
        </w:rPr>
      </w:pPr>
    </w:p>
    <w:p w:rsidRDefault="008E024E" w:rsidP="00867960" w:rsidR="008E024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8E024E" w:rsidP="00867960" w:rsidR="008E024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Tatjana Slaviček </w:t>
      </w:r>
    </w:p>
    <w:p w:rsidRDefault="008E024E" w:rsidP="00867960" w:rsidR="008E024E" w:rsidRPr="008E024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Sect="00B86469" w:rsidR="008E024E" w:rsidRPr="008E024E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6927FC">
      <w:t>1763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4B6F"/>
    <w:rsid w:val="001F74FA"/>
    <w:rsid w:val="00252555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927FC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67960"/>
    <w:rsid w:val="008956F8"/>
    <w:rsid w:val="008E024E"/>
    <w:rsid w:val="009747DE"/>
    <w:rsid w:val="00A02B2E"/>
    <w:rsid w:val="00A54C93"/>
    <w:rsid w:val="00A92BD7"/>
    <w:rsid w:val="00A940F3"/>
    <w:rsid w:val="00AD198F"/>
    <w:rsid w:val="00AE5A7C"/>
    <w:rsid w:val="00AF25E5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51527"/>
    <w:rsid w:val="00C90200"/>
    <w:rsid w:val="00C907C8"/>
    <w:rsid w:val="00CA60BF"/>
    <w:rsid w:val="00CD1F20"/>
    <w:rsid w:val="00CF34E8"/>
    <w:rsid w:val="00E437C6"/>
    <w:rsid w:val="00EA49D3"/>
    <w:rsid w:val="00EC1931"/>
    <w:rsid w:val="00EC4C38"/>
    <w:rsid w:val="00F06BBA"/>
    <w:rsid w:val="00F14A14"/>
    <w:rsid w:val="00F6362F"/>
    <w:rsid w:val="00F85EB5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St-1763/2018-6</izvorni_sadrzaj>
    <derivirana_varijabla naziv="DomainObject.Oznaka_1">St-1763/2018-6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St-1763/2018</izvorni_sadrzaj>
    <derivirana_varijabla naziv="DomainObject.Predmet.OznakaBroj_1">St-1763/2018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INTELIGENTNA ULAGANJA d.o.o.</izvorni_sadrzaj>
    <derivirana_varijabla naziv="DomainObject.Predmet.ProtustrankaFormated_1">  INTELIGENTNA ULAGANJA d.o.o.</derivirana_varijabla>
  </DomainObject.Predmet.ProtustrankaFormated>
  <DomainObject.Predmet.ProtustrankaFormatedOIB>
    <izvorni_sadrzaj>  INTELIGENTNA ULAGANJA d.o.o., OIB 71842877072</izvorni_sadrzaj>
    <derivirana_varijabla naziv="DomainObject.Predmet.ProtustrankaFormatedOIB_1">  INTELIGENTNA ULAGANJA d.o.o., OIB 71842877072</derivirana_varijabla>
  </DomainObject.Predmet.ProtustrankaFormatedOIB>
  <DomainObject.Predmet.ProtustrankaFormatedWithAdress>
    <izvorni_sadrzaj> INTELIGENTNA ULAGANJA d.o.o., Laskočica 36, 10020 Mala Mlaka</izvorni_sadrzaj>
    <derivirana_varijabla naziv="DomainObject.Predmet.ProtustrankaFormatedWithAdress_1"> INTELIGENTNA ULAGANJA d.o.o., Laskočica 36, 10020 Mala Mlaka</derivirana_varijabla>
  </DomainObject.Predmet.ProtustrankaFormatedWithAdress>
  <DomainObject.Predmet.ProtustrankaFormatedWithAdressOIB>
    <izvorni_sadrzaj> INTELIGENTNA ULAGANJA d.o.o., OIB 71842877072, Laskočica 36, 10020 Mala Mlaka</izvorni_sadrzaj>
    <derivirana_varijabla naziv="DomainObject.Predmet.ProtustrankaFormatedWithAdressOIB_1"> INTELIGENTNA ULAGANJA d.o.o., OIB 71842877072, Laskočica 36, 10020 Mala Mlaka</derivirana_varijabla>
  </DomainObject.Predmet.ProtustrankaFormatedWithAdressOIB>
  <DomainObject.Predmet.ProtustrankaWithAdress>
    <izvorni_sadrzaj>INTELIGENTNA ULAGANJA d.o.o. Laskočica 36, 10020 Mala Mlaka</izvorni_sadrzaj>
    <derivirana_varijabla naziv="DomainObject.Predmet.ProtustrankaWithAdress_1">INTELIGENTNA ULAGANJA d.o.o. Laskočica 36, 10020 Mala Mlaka</derivirana_varijabla>
  </DomainObject.Predmet.ProtustrankaWithAdress>
  <DomainObject.Predmet.ProtustrankaWithAdressOIB>
    <izvorni_sadrzaj>INTELIGENTNA ULAGANJA d.o.o., OIB 71842877072, Laskočica 36, 10020 Mala Mlaka</izvorni_sadrzaj>
    <derivirana_varijabla naziv="DomainObject.Predmet.ProtustrankaWithAdressOIB_1">INTELIGENTNA ULAGANJA d.o.o., OIB 71842877072, Laskočica 36, 10020 Mala Mlaka</derivirana_varijabla>
  </DomainObject.Predmet.ProtustrankaWithAdressOIB>
  <DomainObject.Predmet.ProtustrankaNazivFormated>
    <izvorni_sadrzaj>INTELIGENTNA ULAGANJA d.o.o.</izvorni_sadrzaj>
    <derivirana_varijabla naziv="DomainObject.Predmet.ProtustrankaNazivFormated_1">INTELIGENTNA ULAGANJA d.o.o.</derivirana_varijabla>
  </DomainObject.Predmet.ProtustrankaNazivFormated>
  <DomainObject.Predmet.ProtustrankaNazivFormatedOIB>
    <izvorni_sadrzaj>INTELIGENTNA ULAGANJA d.o.o., OIB 71842877072</izvorni_sadrzaj>
    <derivirana_varijabla naziv="DomainObject.Predmet.ProtustrankaNazivFormatedOIB_1">INTELIGENTNA ULAGANJA d.o.o., OIB 71842877072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INTELIGENTNA ULAGANJA d.o.o.</item>
    </izvorni_sadrzaj>
    <derivirana_varijabla naziv="DomainObject.Predmet.ProtuStrankaListFormated_1">
      <item>INTELIGENTNA ULAGANJA d.o.o.</item>
    </derivirana_varijabla>
  </DomainObject.Predmet.ProtuStrankaListFormated>
  <DomainObject.Predmet.ProtuStrankaListFormatedOIB>
    <izvorni_sadrzaj>
      <item>INTELIGENTNA ULAGANJA d.o.o., OIB 71842877072</item>
    </izvorni_sadrzaj>
    <derivirana_varijabla naziv="DomainObject.Predmet.ProtuStrankaListFormatedOIB_1">
      <item>INTELIGENTNA ULAGANJA d.o.o., OIB 71842877072</item>
    </derivirana_varijabla>
  </DomainObject.Predmet.ProtuStrankaListFormatedOIB>
  <DomainObject.Predmet.ProtuStrankaListFormatedWithAdress>
    <izvorni_sadrzaj>
      <item>INTELIGENTNA ULAGANJA d.o.o., Laskočica 36, 10020 Mala Mlaka</item>
    </izvorni_sadrzaj>
    <derivirana_varijabla naziv="DomainObject.Predmet.ProtuStrankaListFormatedWithAdress_1">
      <item>INTELIGENTNA ULAGANJA d.o.o., Laskočica 36, 10020 Mala Mlaka</item>
    </derivirana_varijabla>
  </DomainObject.Predmet.ProtuStrankaListFormatedWithAdress>
  <DomainObject.Predmet.ProtuStrankaListFormatedWithAdressOIB>
    <izvorni_sadrzaj>
      <item>INTELIGENTNA ULAGANJA d.o.o., OIB 71842877072, Laskočica 36, 10020 Mala Mlaka</item>
    </izvorni_sadrzaj>
    <derivirana_varijabla naziv="DomainObject.Predmet.ProtuStrankaListFormatedWithAdressOIB_1">
      <item>INTELIGENTNA ULAGANJA d.o.o., OIB 71842877072, Laskočica 36, 10020 Mala Mlaka</item>
    </derivirana_varijabla>
  </DomainObject.Predmet.ProtuStrankaListFormatedWithAdressOIB>
  <DomainObject.Predmet.ProtuStrankaListNazivFormated>
    <izvorni_sadrzaj>
      <item>INTELIGENTNA ULAGANJA d.o.o.</item>
    </izvorni_sadrzaj>
    <derivirana_varijabla naziv="DomainObject.Predmet.ProtuStrankaListNazivFormated_1">
      <item>INTELIGENTNA ULAGANJA d.o.o.</item>
    </derivirana_varijabla>
  </DomainObject.Predmet.ProtuStrankaListNazivFormated>
  <DomainObject.Predmet.ProtuStrankaListNazivFormatedOIB>
    <izvorni_sadrzaj>
      <item>INTELIGENTNA ULAGANJA d.o.o., OIB 71842877072</item>
    </izvorni_sadrzaj>
    <derivirana_varijabla naziv="DomainObject.Predmet.ProtuStrankaListNazivFormatedOIB_1">
      <item>INTELIGENTNA ULAGANJA d.o.o., OIB 71842877072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St-1763/2018-6</izvorni_sadrzaj>
    <derivirana_varijabla naziv="DomainObject.PoslovniBrojDokumenta_1">St-1763/2018-6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INTELIGENTNA ULAGANJA d.o.o.</izvorni_sadrzaj>
    <derivirana_varijabla naziv="DomainObject.Predmet.ProtustrankaIDrugi_1">INTELIGENTNA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INTELIGENTNA ULAGANJA d.o.o., OIB 71842877072, Laskočica 36, 10020 Mala Mlaka</izvorni_sadrzaj>
    <derivirana_varijabla naziv="DomainObject.Predmet.ProtustrankaIDrugiAdressOIB_1">INTELIGENTNA ULAGANJA d.o.o., OIB 71842877072, Laskočica 36, 10020 Mala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INTELIGENTNA ULAGANJA d.o.o.</item>
    </izvorni_sadrzaj>
    <derivirana_varijabla naziv="DomainObject.Predmet.SudioniciListNaziv_1">
      <item>FINA Regionalni centar Zagreb</item>
      <item>INTELIGENTNA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INTELIGENTNA ULAGANJA d.o.o., OIB 71842877072, Laskočica 36,10020 Mala Mlaka</item>
    </izvorni_sadrzaj>
    <derivirana_varijabla naziv="DomainObject.Predmet.SudioniciListAdressOIB_1">
      <item>FINA Regionalni centar Zagreb, OIB 85821130368, Trg svibanjskih žrtava 1995. 1,10000 Zagreb</item>
      <item>INTELIGENTNA ULAGANJA d.o.o., OIB 71842877072, Laskočica 36,10020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71842877072</item>
    </izvorni_sadrzaj>
    <derivirana_varijabla naziv="DomainObject.Predmet.SudioniciListNazivOIB_1">
      <item>, OIB 85821130368</item>
      <item>, OIB 71842877072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St-1763/2018-4</izvorni_sadrzaj>
    <derivirana_varijabla naziv="DomainObject.PredzadnjaOdlukaIzPredmeta.Oznaka_1">St-1763/2018-4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180A0-D4A3-409C-A4F9-93BA360E8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1958</properties:Characters>
  <properties:Lines>49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2018-11-15T09:14:00Z</dcterms:created>
  <dc:creator>gzubak</dc:creator>
  <cp:lastModifiedBy>Tatjana Slaviček</cp:lastModifiedBy>
  <cp:lastPrinted>2018-11-15T12:05:00Z</cp:lastPrinted>
  <dcterms:modified xmlns:xsi="http://www.w3.org/2001/XMLSchema-instance" xsi:type="dcterms:W3CDTF">2018-11-15T12:05:00Z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St-1763/2018-6 / Odluka - Rješenje - odbačen zahtjev/prijedlog (St-1763-18_Rj_odbačaj_-_nije_u_blokadi.docx)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