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D82304" w:rsidR="004C5C77" w:rsidTr="00A72215">
        <w:tc>
          <w:tcPr>
            <w:tcW w:w="2985" w:type="dxa"/>
            <w:shd w:val="clear" w:color="auto" w:fill="auto"/>
          </w:tcPr>
          <w:p w:rsidRPr="00D82304" w:rsidR="004C5C77" w:rsidP="00A72215" w:rsidRDefault="004C5C77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82304" w:rsidR="004C5C77" w:rsidP="00A72215" w:rsidRDefault="004C5C77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Pr="00D82304" w:rsidR="004C5C77" w:rsidP="00A72215" w:rsidRDefault="004C5C77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Pr="00D82304" w:rsidR="004C5C77" w:rsidP="00A72215" w:rsidRDefault="004C5C77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:rsidRPr="00D82304" w:rsidR="004C5C77" w:rsidP="004C5C77" w:rsidRDefault="004C5C77" w14:paraId="c2cbf7c" w14:textId="c2cbf7c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82304" w:rsidR="004C5C77" w:rsidTr="00A72215">
        <w:trPr>
          <w:jc w:val="right"/>
        </w:trPr>
        <w:tc>
          <w:tcPr>
            <w:tcW w:w="4320" w:type="dxa"/>
          </w:tcPr>
          <w:p w:rsidRPr="00D82304" w:rsidR="004C5C77" w:rsidP="0090666E" w:rsidRDefault="004C5C77">
            <w:pPr>
              <w:jc w:val="right"/>
            </w:pPr>
            <w:r w:rsidRPr="00D82304">
              <w:t>Poslovni broj: 5 St-</w:t>
            </w:r>
            <w:r w:rsidR="0090666E">
              <w:t>645/2017-36</w:t>
            </w:r>
          </w:p>
        </w:tc>
      </w:tr>
    </w:tbl>
    <w:p w:rsidR="004C5C77" w:rsidP="004C5C77" w:rsidRDefault="004C5C77"/>
    <w:p w:rsidR="004C5C77" w:rsidP="004C5C77" w:rsidRDefault="004C5C77"/>
    <w:p w:rsidR="00E57F54" w:rsidP="004C5C77" w:rsidRDefault="00E57F54"/>
    <w:p w:rsidR="004C5C77" w:rsidP="004C5C77" w:rsidRDefault="004C5C77">
      <w:pPr>
        <w:jc w:val="center"/>
      </w:pPr>
      <w:r>
        <w:t xml:space="preserve">U   I M E   R E P U B L I K E   H R V A T S K E </w:t>
      </w:r>
    </w:p>
    <w:p w:rsidR="0010768D" w:rsidP="004C5C77" w:rsidRDefault="0010768D">
      <w:pPr>
        <w:jc w:val="both"/>
      </w:pPr>
    </w:p>
    <w:p w:rsidR="004C5C77" w:rsidP="004C5C77" w:rsidRDefault="004C5C77">
      <w:pPr>
        <w:jc w:val="center"/>
      </w:pPr>
      <w:r>
        <w:t>R J E Š E NJ E</w:t>
      </w:r>
    </w:p>
    <w:p w:rsidR="00841AA1" w:rsidP="00BF690A" w:rsidRDefault="00841AA1">
      <w:pPr>
        <w:jc w:val="both"/>
      </w:pPr>
    </w:p>
    <w:p w:rsidR="00841AA1" w:rsidP="00E57F54" w:rsidRDefault="00BF690A">
      <w:pPr>
        <w:jc w:val="both"/>
      </w:pPr>
      <w:r>
        <w:tab/>
        <w:t>Trgovački sud u Varaždinu, po sucu toga suda Kseniji Flack-Makitan, u steč</w:t>
      </w:r>
      <w:r w:rsidR="004C5C77">
        <w:t xml:space="preserve">ajnom postupku koji se vodi </w:t>
      </w:r>
      <w:r w:rsidR="006161B5">
        <w:rPr>
          <w:snapToGrid w:val="false"/>
        </w:rPr>
        <w:t>nad</w:t>
      </w:r>
      <w:r w:rsidR="00FF10BF">
        <w:rPr>
          <w:snapToGrid w:val="false"/>
        </w:rPr>
        <w:t xml:space="preserve"> stečajnim dužnikom</w:t>
      </w:r>
      <w:r w:rsidR="00FC6D05">
        <w:t xml:space="preserve"> </w:t>
      </w:r>
      <w:r w:rsidRPr="00A60B94" w:rsidR="0090666E">
        <w:t>MIS-SAMI j.d.o.o. u stečaju, Varaždin, Josipa Kozarca 22, OIB: 88818957870</w:t>
      </w:r>
      <w:r w:rsidR="0090666E">
        <w:t xml:space="preserve">, 12. kolovoza </w:t>
      </w:r>
      <w:r w:rsidR="00675DE1">
        <w:t>2019</w:t>
      </w:r>
      <w:r w:rsidR="005F253B">
        <w:t>.</w:t>
      </w:r>
    </w:p>
    <w:p w:rsidR="00966CA0" w:rsidP="00E57F54" w:rsidRDefault="00966CA0">
      <w:pPr>
        <w:jc w:val="both"/>
      </w:pPr>
    </w:p>
    <w:p w:rsidR="003620DE" w:rsidP="003620DE" w:rsidRDefault="003620DE">
      <w:pPr>
        <w:jc w:val="center"/>
      </w:pPr>
      <w:r>
        <w:t>r i j e š i o   j e</w:t>
      </w:r>
    </w:p>
    <w:p w:rsidR="00966CA0" w:rsidP="007B633A" w:rsidRDefault="00966CA0"/>
    <w:p w:rsidR="007B633A" w:rsidP="00FC6D05" w:rsidRDefault="004D6019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Pr="009B65CD" w:rsidR="007B633A">
        <w:t>tečajni postupak n</w:t>
      </w:r>
      <w:r w:rsidR="007B633A">
        <w:t>ad</w:t>
      </w:r>
      <w:r w:rsidR="00FF10BF">
        <w:t xml:space="preserve"> </w:t>
      </w:r>
      <w:r w:rsidR="00FF10BF">
        <w:rPr>
          <w:snapToGrid w:val="false"/>
        </w:rPr>
        <w:t>stečajnim dužnikom</w:t>
      </w:r>
      <w:r w:rsidR="0090666E">
        <w:rPr>
          <w:snapToGrid w:val="false"/>
        </w:rPr>
        <w:t xml:space="preserve"> </w:t>
      </w:r>
      <w:r w:rsidRPr="00A60B94" w:rsidR="0090666E">
        <w:t>MIS-SAMI j.d.o.o. u stečaju, Varaždin, Josipa Kozarca 22, OIB: 88818957870</w:t>
      </w:r>
      <w:r w:rsidR="00C10AC9">
        <w:t>.</w:t>
      </w:r>
    </w:p>
    <w:p w:rsidR="00206817" w:rsidP="00FC6D05" w:rsidRDefault="00FF10BF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>
        <w:t>e-O</w:t>
      </w:r>
      <w:r w:rsidRPr="004E10DD">
        <w:t xml:space="preserve">glasnoj ploči ovoga suda prije njegove pravomoćnosti, </w:t>
      </w:r>
      <w:r>
        <w:t>dostaviti</w:t>
      </w:r>
      <w:r w:rsidR="00FC6D05">
        <w:t xml:space="preserve"> </w:t>
      </w:r>
      <w:r>
        <w:t>sudskom registru</w:t>
      </w:r>
      <w:r w:rsidR="00FC6D05">
        <w:t xml:space="preserve"> </w:t>
      </w:r>
      <w:r w:rsidR="0090666E">
        <w:t xml:space="preserve">ovoga suda </w:t>
      </w:r>
      <w:r>
        <w:t xml:space="preserve">radi zabilježbe, </w:t>
      </w:r>
      <w:r w:rsidRPr="004E10DD">
        <w:t>te se nalaže sudskom registru</w:t>
      </w:r>
      <w:r w:rsidR="00FC6D05">
        <w:t xml:space="preserve"> </w:t>
      </w:r>
      <w:r w:rsidR="0090666E">
        <w:t xml:space="preserve">ovoga suda </w:t>
      </w:r>
      <w:r w:rsidRPr="004E10DD">
        <w:t>da nakon pravomoćnosti ovog rješenja stečajnog dužnika izbriše iz sudskog registra</w:t>
      </w:r>
      <w:r w:rsidR="00206817">
        <w:t>.</w:t>
      </w:r>
    </w:p>
    <w:p w:rsidR="00841AA1" w:rsidP="00841AA1" w:rsidRDefault="00841AA1"/>
    <w:p w:rsidR="00966CA0" w:rsidP="00841AA1" w:rsidRDefault="00966CA0"/>
    <w:p w:rsidR="009900A6" w:rsidP="00206817" w:rsidRDefault="009900A6">
      <w:pPr>
        <w:jc w:val="center"/>
      </w:pPr>
      <w:r>
        <w:t>Obrazloženje</w:t>
      </w:r>
    </w:p>
    <w:p w:rsidR="00966CA0" w:rsidP="00206817" w:rsidRDefault="00966CA0">
      <w:pPr>
        <w:jc w:val="center"/>
      </w:pPr>
    </w:p>
    <w:p w:rsidR="00841AA1" w:rsidP="00007AB0" w:rsidRDefault="00841AA1">
      <w:pPr>
        <w:jc w:val="both"/>
      </w:pPr>
    </w:p>
    <w:p w:rsidR="00DB2926" w:rsidP="00CF19DA" w:rsidRDefault="00505E41">
      <w:pPr>
        <w:jc w:val="both"/>
      </w:pPr>
      <w:r>
        <w:tab/>
      </w:r>
      <w:r w:rsidR="00CF19DA">
        <w:t>Na završnom ročištu održanom kod ovoga suda</w:t>
      </w:r>
      <w:r w:rsidR="00206817">
        <w:t xml:space="preserve"> </w:t>
      </w:r>
      <w:r w:rsidR="0090666E">
        <w:t>8. travnja</w:t>
      </w:r>
      <w:r w:rsidR="00FF10BF">
        <w:t xml:space="preserve"> </w:t>
      </w:r>
      <w:r w:rsidR="00206817">
        <w:t>2019</w:t>
      </w:r>
      <w:r w:rsidR="00CF19DA">
        <w:t xml:space="preserve">. </w:t>
      </w:r>
      <w:r w:rsidR="00FC6D05">
        <w:t xml:space="preserve">stečajna upraviteljica je </w:t>
      </w:r>
      <w:r w:rsidR="0090666E">
        <w:t>izjavila da je unovčila cjelokupnu imovinu stečajnog dužnika, da je objavljen završni račun na e-Oglasnoj ploči ovoga suda, vezano na koji nije bilo nikakvih primjedbi ni prigovora, a također je naglasila da je provedena završna dioba sukladno rješenju ovoga suda od 20. veljače 2019., poslovni broj St-645/2017-32</w:t>
      </w:r>
      <w:r w:rsidR="00FC6D05">
        <w:t>.</w:t>
      </w:r>
    </w:p>
    <w:p w:rsidR="00966CA0" w:rsidP="0090666E" w:rsidRDefault="00966CA0">
      <w:pPr>
        <w:jc w:val="both"/>
      </w:pPr>
    </w:p>
    <w:p w:rsidR="00CF19DA" w:rsidP="00966CA0" w:rsidRDefault="00966CA0">
      <w:pPr>
        <w:ind w:firstLine="708"/>
        <w:jc w:val="both"/>
      </w:pPr>
      <w:r>
        <w:t xml:space="preserve">Stečajni vjerovnici na završnom ročištu nisu imali prigovore na završni račun stečajnog upravitelja, </w:t>
      </w:r>
      <w:r w:rsidR="0010768D">
        <w:t>pa je s obzirom na iznijeto, valjalo</w:t>
      </w:r>
      <w:r w:rsidR="00CF19DA">
        <w:t xml:space="preserve"> primjenom članka 286. Stečajnog zakona (</w:t>
      </w:r>
      <w:r>
        <w:t>"</w:t>
      </w:r>
      <w:r w:rsidR="00CF19DA">
        <w:t>Narodne novine</w:t>
      </w:r>
      <w:r>
        <w:t>"</w:t>
      </w:r>
      <w:r w:rsidR="00CF19DA">
        <w:t xml:space="preserve"> broj 71/</w:t>
      </w:r>
      <w:r w:rsidR="00FF10BF">
        <w:t>20</w:t>
      </w:r>
      <w:r w:rsidR="00CF19DA">
        <w:t>15 i 104/</w:t>
      </w:r>
      <w:r w:rsidR="00FF10BF">
        <w:t>20</w:t>
      </w:r>
      <w:r w:rsidR="00CF19DA">
        <w:t>17, dalje SZ) zaključiti ovaj stečajni postupak.</w:t>
      </w:r>
    </w:p>
    <w:p w:rsidR="00FC6D05" w:rsidP="004C5C77" w:rsidRDefault="00FC6D05">
      <w:pPr>
        <w:jc w:val="both"/>
      </w:pPr>
    </w:p>
    <w:p w:rsidR="00675DE1" w:rsidP="00841AA1" w:rsidRDefault="00007AB0">
      <w:pPr>
        <w:jc w:val="center"/>
      </w:pPr>
      <w:r>
        <w:t>U Varaždinu,</w:t>
      </w:r>
      <w:r w:rsidR="004E10DD">
        <w:t xml:space="preserve"> </w:t>
      </w:r>
      <w:r w:rsidR="0090666E">
        <w:t>12. kolovoza</w:t>
      </w:r>
      <w:r w:rsidR="00675DE1">
        <w:t xml:space="preserve"> 2019</w:t>
      </w:r>
      <w:r w:rsidR="004C5C77">
        <w:t>.</w:t>
      </w:r>
    </w:p>
    <w:p w:rsidRPr="00C56095" w:rsidR="0090666E" w:rsidP="0090666E" w:rsidRDefault="0090666E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Sudac:</w:t>
      </w:r>
    </w:p>
    <w:p w:rsidRPr="00C56095" w:rsidR="0090666E" w:rsidP="0090666E" w:rsidRDefault="0090666E">
      <w:pPr>
        <w:ind w:left="4248"/>
        <w:jc w:val="center"/>
        <w:rPr>
          <w:rFonts w:eastAsia="Calibri"/>
        </w:rPr>
      </w:pPr>
    </w:p>
    <w:p w:rsidRPr="00C56095" w:rsidR="0090666E" w:rsidP="0090666E" w:rsidRDefault="0090666E">
      <w:pPr>
        <w:ind w:left="4248"/>
        <w:jc w:val="center"/>
        <w:rPr>
          <w:rFonts w:eastAsia="Calibri"/>
        </w:rPr>
      </w:pPr>
      <w:r>
        <w:rPr>
          <w:rFonts w:eastAsia="Calibri"/>
        </w:rPr>
        <w:t>Ksenija Flack-Makitan</w:t>
      </w:r>
      <w:r w:rsidRPr="00C56095">
        <w:rPr>
          <w:rFonts w:eastAsia="Calibri"/>
        </w:rPr>
        <w:t xml:space="preserve"> v. r.</w:t>
      </w:r>
    </w:p>
    <w:p w:rsidRPr="00C56095" w:rsidR="0090666E" w:rsidP="0090666E" w:rsidRDefault="0090666E">
      <w:pPr>
        <w:ind w:left="4248"/>
        <w:jc w:val="center"/>
        <w:rPr>
          <w:rFonts w:eastAsia="Calibri"/>
        </w:rPr>
      </w:pPr>
    </w:p>
    <w:p w:rsidRPr="00C56095" w:rsidR="0090666E" w:rsidP="0090666E" w:rsidRDefault="0090666E">
      <w:pPr>
        <w:ind w:left="4248"/>
        <w:jc w:val="center"/>
        <w:rPr>
          <w:rFonts w:eastAsia="Calibri"/>
        </w:rPr>
      </w:pPr>
    </w:p>
    <w:p w:rsidR="0090666E" w:rsidP="0090666E" w:rsidRDefault="0090666E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Za točnost otpravka – ovlašteni službenik</w:t>
      </w:r>
    </w:p>
    <w:p w:rsidR="004C5C77" w:rsidP="009E6B6C" w:rsidRDefault="004C5C77">
      <w:pPr>
        <w:ind w:left="5664"/>
        <w:jc w:val="both"/>
      </w:pPr>
    </w:p>
    <w:p w:rsidR="00363F77" w:rsidP="00DB2926" w:rsidRDefault="00363F77">
      <w:pPr>
        <w:jc w:val="both"/>
      </w:pPr>
    </w:p>
    <w:p w:rsidR="006051CF" w:rsidP="00E261B9" w:rsidRDefault="006051CF">
      <w:pPr>
        <w:jc w:val="both"/>
      </w:pPr>
    </w:p>
    <w:p w:rsidR="0090666E" w:rsidP="00E261B9" w:rsidRDefault="0090666E">
      <w:pPr>
        <w:jc w:val="both"/>
      </w:pPr>
    </w:p>
    <w:p w:rsidR="0090666E" w:rsidP="00E261B9" w:rsidRDefault="0090666E">
      <w:pPr>
        <w:jc w:val="both"/>
      </w:pPr>
    </w:p>
    <w:p w:rsidR="00007AB0" w:rsidP="00007AB0" w:rsidRDefault="00007AB0">
      <w:r w:rsidRPr="0007513E">
        <w:t>POUKA O PRAVNOM LIJEKU:</w:t>
      </w:r>
    </w:p>
    <w:p w:rsidR="00A933B1" w:rsidP="00A933B1" w:rsidRDefault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A933B1" w:rsidP="00007AB0" w:rsidRDefault="00A933B1">
      <w:pPr>
        <w:jc w:val="both"/>
      </w:pPr>
    </w:p>
    <w:p w:rsidRPr="0007513E" w:rsidR="00A933B1" w:rsidP="00007AB0" w:rsidRDefault="00A933B1">
      <w:pPr>
        <w:jc w:val="both"/>
      </w:pPr>
    </w:p>
    <w:p w:rsidR="00007AB0" w:rsidP="00007AB0" w:rsidRDefault="00007AB0">
      <w:pPr>
        <w:jc w:val="both"/>
      </w:pPr>
      <w:r w:rsidRPr="0007513E">
        <w:t>DNA</w:t>
      </w:r>
      <w:r>
        <w:t>:</w:t>
      </w:r>
    </w:p>
    <w:p w:rsidRPr="0007513E" w:rsidR="00007AB0" w:rsidP="00007AB0" w:rsidRDefault="00007AB0">
      <w:pPr>
        <w:jc w:val="both"/>
      </w:pPr>
    </w:p>
    <w:p w:rsidR="00963765" w:rsidP="00963765" w:rsidRDefault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="00206817" w:rsidP="00206817" w:rsidRDefault="0090666E">
      <w:pPr>
        <w:numPr>
          <w:ilvl w:val="0"/>
          <w:numId w:val="5"/>
        </w:numPr>
        <w:ind w:right="-613"/>
        <w:jc w:val="both"/>
      </w:pPr>
      <w:r>
        <w:t>S</w:t>
      </w:r>
      <w:r w:rsidR="00966CA0">
        <w:t>udski registar, radi zabilježbe i nakon pravomoćnosti rješenja,</w:t>
      </w:r>
    </w:p>
    <w:p w:rsidR="00206817" w:rsidP="00206817" w:rsidRDefault="00206817">
      <w:pPr>
        <w:ind w:left="720"/>
        <w:jc w:val="both"/>
      </w:pPr>
    </w:p>
    <w:p w:rsidR="00C12588" w:rsidP="004E10DD" w:rsidRDefault="00963765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="00841AA1" w:rsidP="00841AA1" w:rsidRDefault="00841AA1">
      <w:pPr>
        <w:ind w:left="360"/>
        <w:jc w:val="both"/>
      </w:pPr>
    </w:p>
    <w:p w:rsidR="00841AA1" w:rsidP="00363F77" w:rsidRDefault="00363F77">
      <w:pPr>
        <w:ind w:left="720"/>
        <w:jc w:val="both"/>
      </w:pPr>
      <w:r>
        <w:t>-</w:t>
      </w:r>
      <w:r w:rsidR="00FC6D05">
        <w:t xml:space="preserve">Stečajna upraviteljica </w:t>
      </w:r>
      <w:r w:rsidR="0090666E">
        <w:t>Katarina Conar-Brod, Varaždin, Križanićeva 92,</w:t>
      </w:r>
    </w:p>
    <w:p w:rsidRPr="00E57F54" w:rsidR="00963765" w:rsidP="00963765" w:rsidRDefault="00963765">
      <w:pPr>
        <w:ind w:left="720"/>
        <w:jc w:val="both"/>
      </w:pPr>
      <w:r w:rsidRPr="00E57F54">
        <w:t>-Stečajni vjerovnici u ovome stečajnom postupku</w:t>
      </w:r>
    </w:p>
    <w:p w:rsidRPr="00E57F54" w:rsidR="00007AB0" w:rsidP="00007AB0" w:rsidRDefault="00007AB0"/>
    <w:p w:rsidRPr="00E57F54" w:rsidR="00007AB0" w:rsidP="00007AB0" w:rsidRDefault="00007AB0"/>
    <w:p w:rsidR="00007AB0" w:rsidP="00007AB0" w:rsidRDefault="00007AB0"/>
    <w:p w:rsidR="00C16786" w:rsidP="00C16786" w:rsidRDefault="00C16786"/>
    <w:p w:rsidRPr="00E73326" w:rsidR="00C16786" w:rsidP="00C16786" w:rsidRDefault="00C16786"/>
    <w:p w:rsidR="00007AB0" w:rsidP="00007AB0" w:rsidRDefault="00007AB0"/>
    <w:sectPr w:rsidR="00007AB0" w:rsidSect="00C13C27">
      <w:headerReference w:type="even" r:id="rId11"/>
      <w:headerReference w:type="default" r:id="rId12"/>
      <w:headerReference w:type="first" r:id="rId13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0C84" w:rsidRDefault="00660C84">
      <w:r>
        <w:separator/>
      </w:r>
    </w:p>
  </w:endnote>
  <w:endnote w:type="continuationSeparator" w:id="0">
    <w:p w:rsidR="00660C84" w:rsidRDefault="00660C8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0C84" w:rsidRDefault="00660C84">
      <w:r>
        <w:separator/>
      </w:r>
    </w:p>
  </w:footnote>
  <w:footnote w:type="continuationSeparator" w:id="0">
    <w:p w:rsidR="00660C84" w:rsidRDefault="00660C8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7AB0" w:rsidP="00FE3E9B" w:rsidRDefault="00007A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07AB0" w:rsidRDefault="00007A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7AB0" w:rsidP="00FE3E9B" w:rsidRDefault="00007A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6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07AB0" w:rsidRDefault="00136B65">
    <w:pPr>
      <w:pStyle w:val="Zaglavlje"/>
    </w:pPr>
    <w:r>
      <w:tab/>
    </w:r>
    <w:r>
      <w:tab/>
      <w:t>Poslovni broj: 5 St-</w:t>
    </w:r>
    <w:r w:rsidR="0090666E">
      <w:t>645/2017-36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6B65" w:rsidRDefault="00136B65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ilvl="0" w:tplc="856869B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2AF081A"/>
    <w:multiLevelType w:val="hybridMultilevel"/>
    <w:tmpl w:val="14204CCA"/>
    <w:lvl w:ilvl="0" w:tplc="0E84348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731671C"/>
    <w:multiLevelType w:val="hybridMultilevel"/>
    <w:tmpl w:val="BC1273F8"/>
    <w:lvl w:ilvl="0" w:tplc="3904C5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7BA745F"/>
    <w:multiLevelType w:val="hybridMultilevel"/>
    <w:tmpl w:val="F76EFD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B78D5"/>
    <w:multiLevelType w:val="hybridMultilevel"/>
    <w:tmpl w:val="D6D43928"/>
    <w:lvl w:ilvl="0" w:tplc="2B9C72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1D34E2"/>
    <w:multiLevelType w:val="hybridMultilevel"/>
    <w:tmpl w:val="51B635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23DF1"/>
    <w:multiLevelType w:val="hybridMultilevel"/>
    <w:tmpl w:val="678839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BB2"/>
    <w:rsid w:val="00007AB0"/>
    <w:rsid w:val="000260CE"/>
    <w:rsid w:val="000953F9"/>
    <w:rsid w:val="000A2405"/>
    <w:rsid w:val="000C6B39"/>
    <w:rsid w:val="0010768D"/>
    <w:rsid w:val="00134CC6"/>
    <w:rsid w:val="00136B65"/>
    <w:rsid w:val="00176FC6"/>
    <w:rsid w:val="001A4119"/>
    <w:rsid w:val="001B21A4"/>
    <w:rsid w:val="001D0873"/>
    <w:rsid w:val="001F06D5"/>
    <w:rsid w:val="00206817"/>
    <w:rsid w:val="00222BCA"/>
    <w:rsid w:val="002528F1"/>
    <w:rsid w:val="002633D4"/>
    <w:rsid w:val="0028270E"/>
    <w:rsid w:val="002A21D8"/>
    <w:rsid w:val="002A5200"/>
    <w:rsid w:val="002C476F"/>
    <w:rsid w:val="002D7B7F"/>
    <w:rsid w:val="002E03E2"/>
    <w:rsid w:val="0030124A"/>
    <w:rsid w:val="00321A62"/>
    <w:rsid w:val="003576DC"/>
    <w:rsid w:val="003620DE"/>
    <w:rsid w:val="00363F77"/>
    <w:rsid w:val="003D36D4"/>
    <w:rsid w:val="004415F7"/>
    <w:rsid w:val="00453B90"/>
    <w:rsid w:val="00467A82"/>
    <w:rsid w:val="004A2B44"/>
    <w:rsid w:val="004C5C77"/>
    <w:rsid w:val="004D6019"/>
    <w:rsid w:val="004E10DD"/>
    <w:rsid w:val="00505E41"/>
    <w:rsid w:val="00550CDD"/>
    <w:rsid w:val="00572440"/>
    <w:rsid w:val="0057769B"/>
    <w:rsid w:val="005B2D24"/>
    <w:rsid w:val="005C6B59"/>
    <w:rsid w:val="005E5363"/>
    <w:rsid w:val="005F253B"/>
    <w:rsid w:val="006051CF"/>
    <w:rsid w:val="006161B5"/>
    <w:rsid w:val="006421C7"/>
    <w:rsid w:val="00660C84"/>
    <w:rsid w:val="00675DE1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125A6"/>
    <w:rsid w:val="00841AA1"/>
    <w:rsid w:val="00866D52"/>
    <w:rsid w:val="008859B2"/>
    <w:rsid w:val="008A4644"/>
    <w:rsid w:val="008B4DCA"/>
    <w:rsid w:val="0090666E"/>
    <w:rsid w:val="00941361"/>
    <w:rsid w:val="00942B9F"/>
    <w:rsid w:val="00963765"/>
    <w:rsid w:val="00966CA0"/>
    <w:rsid w:val="009900A6"/>
    <w:rsid w:val="009A257C"/>
    <w:rsid w:val="009D7CCF"/>
    <w:rsid w:val="009E6B6C"/>
    <w:rsid w:val="00A11FD6"/>
    <w:rsid w:val="00A912DD"/>
    <w:rsid w:val="00A933B1"/>
    <w:rsid w:val="00AB2D18"/>
    <w:rsid w:val="00AC166F"/>
    <w:rsid w:val="00AD6E77"/>
    <w:rsid w:val="00AE5BB2"/>
    <w:rsid w:val="00AF0F68"/>
    <w:rsid w:val="00B371A0"/>
    <w:rsid w:val="00B527A5"/>
    <w:rsid w:val="00B63670"/>
    <w:rsid w:val="00B73938"/>
    <w:rsid w:val="00BE43BE"/>
    <w:rsid w:val="00BF5F90"/>
    <w:rsid w:val="00BF690A"/>
    <w:rsid w:val="00C10AC9"/>
    <w:rsid w:val="00C12588"/>
    <w:rsid w:val="00C13C27"/>
    <w:rsid w:val="00C16786"/>
    <w:rsid w:val="00C4380A"/>
    <w:rsid w:val="00C94FF3"/>
    <w:rsid w:val="00CF19DA"/>
    <w:rsid w:val="00CF4B9D"/>
    <w:rsid w:val="00CF69AF"/>
    <w:rsid w:val="00D82F1A"/>
    <w:rsid w:val="00DB2926"/>
    <w:rsid w:val="00E23973"/>
    <w:rsid w:val="00E261B9"/>
    <w:rsid w:val="00E57F54"/>
    <w:rsid w:val="00EC4309"/>
    <w:rsid w:val="00F02C62"/>
    <w:rsid w:val="00F3667A"/>
    <w:rsid w:val="00F81D48"/>
    <w:rsid w:val="00F85A6D"/>
    <w:rsid w:val="00F9069D"/>
    <w:rsid w:val="00F92A0D"/>
    <w:rsid w:val="00FB08EC"/>
    <w:rsid w:val="00FC1A93"/>
    <w:rsid w:val="00FC6D05"/>
    <w:rsid w:val="00FE3E9B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007AB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07AB0"/>
  </w:style>
  <w:style w:type="paragraph" w:styleId="Podnoje">
    <w:name w:val="footer"/>
    <w:basedOn w:val="Normal"/>
    <w:rsid w:val="00136B6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36B6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776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769B"/>
    <w:rPr>
      <w:rFonts w:ascii="Times New Roman" w:hAnsi="Times New Roman" w:eastAsia="Calibri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7769B"/>
    <w:rPr>
      <w:rFonts w:eastAsia="Calibri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7769B"/>
    <w:rPr>
      <w:rFonts w:ascii="Times New Roman" w:hAnsi="Times New Roman" w:eastAsia="Calibri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7769B"/>
    <w:rPr>
      <w:rFonts w:ascii="Times New Roman" w:hAnsi="Times New Roman" w:eastAsia="Calibri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9B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769B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769B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769B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imenovan u predmetu St-504/2017 automatskim odabirom s iznimkom
Prijave tražbina prileže spisu</izvorni_sadrzaj>
    <derivirana_varijabla naziv="DomainObject.Predmet.PrimjedbaSuca_1">stečajni upravitelj imenovan u predmetu St-504/2017 automatskim odabirom s iznimkom
Prijave tražbina prileže spisu</derivirana_varijabla>
  </DomainObject.Predmet.PrimjedbaSuca>
  <DomainObject.Predmet.ProtustrankaFormated>
    <izvorni_sadrzaj>  MIS-SAMI jednostavno društvo s ograničenom odgovornošću za  trgovinu, posredovanje i usluge</izvorni_sadrzaj>
    <derivirana_varijabla naziv="DomainObject.Predmet.ProtustrankaFormated_1">  MIS-SAMI jednostavno društvo s ograničenom odgovornošću za  trgovinu, posredovanje i usluge</derivirana_varijabla>
  </DomainObject.Predmet.ProtustrankaFormated>
  <DomainObject.Predmet.ProtustrankaFormatedOIB>
    <izvorni_sadrzaj>  MIS-SAMI jednostavno društvo s ograničenom odgovornošću za  trgovinu, posredovanje i usluge, OIB 88818957870</izvorni_sadrzaj>
    <derivirana_varijabla naziv="DomainObject.Predmet.ProtustrankaFormatedOIB_1">  MIS-SAMI jednostavno društvo s ograničenom odgovornošću za  trgovinu, posredovanje i usluge, OIB 88818957870</derivirana_varijabla>
  </DomainObject.Predmet.ProtustrankaFormatedOIB>
  <DomainObject.Predmet.ProtustrankaFormatedWithAdress>
    <izvorni_sadrzaj> MIS-SAMI jednostavno društvo s ograničenom odgovornošću za  trgovinu, posredovanje i usluge, Josipa Kozarca 22, 42000 Varaždin</izvorni_sadrzaj>
    <derivirana_varijabla naziv="DomainObject.Predmet.ProtustrankaFormatedWithAdress_1"> MIS-SAMI jednostavno društvo s ograničenom odgovornošću za  trgovinu, posredovanje i usluge, Josipa Kozarca 22, 42000 Varaždin</derivirana_varijabla>
  </DomainObject.Predmet.ProtustrankaFormatedWithAdress>
  <DomainObject.Predmet.ProtustrankaFormatedWithAdressOIB>
    <izvorni_sadrzaj> MIS-SAMI jednostavno društvo s ograničenom odgovornošću za  trgovinu, posredovanje i usluge, OIB 88818957870, Josipa Kozarca 22, 42000 Varaždin</izvorni_sadrzaj>
    <derivirana_varijabla naziv="DomainObject.Predmet.ProtustrankaFormatedWithAdressOIB_1"> MIS-SAMI jednostavno društvo s ograničenom odgovornošću za  trgovinu, posredovanje i usluge, OIB 88818957870, Josipa Kozarca 22, 42000 Varaždin</derivirana_varijabla>
  </DomainObject.Predmet.ProtustrankaFormatedWithAdressOIB>
  <DomainObject.Predmet.ProtustrankaWithAdress>
    <izvorni_sadrzaj>MIS-SAMI jednostavno društvo s ograničenom odgovornošću za  trgovinu, posredovanje i usluge Josipa Kozarca 22, 42000 Varaždin</izvorni_sadrzaj>
    <derivirana_varijabla naziv="DomainObject.Predmet.ProtustrankaWithAdress_1">MIS-SAMI jednostavno društvo s ograničenom odgovornošću za  trgovinu, posredovanje i usluge Josipa Kozarca 22, 42000 Varaždin</derivirana_varijabla>
  </DomainObject.Predmet.ProtustrankaWithAdress>
  <DomainObject.Predmet.ProtustrankaWithAdressOIB>
    <izvorni_sadrzaj>MIS-SAMI jednostavno društvo s ograničenom odgovornošću za  trgovinu, posredovanje i usluge, OIB 88818957870, Josipa Kozarca 22, 42000 Varaždin</izvorni_sadrzaj>
    <derivirana_varijabla naziv="DomainObject.Predmet.ProtustrankaWithAdressOIB_1">MIS-SAMI jednostavno društvo s ograničenom odgovornošću za  trgovinu, posredovanje i usluge, OIB 88818957870, Josipa Kozarca 22, 42000 Varaždin</derivirana_varijabla>
  </DomainObject.Predmet.ProtustrankaWithAdressOIB>
  <DomainObject.Predmet.ProtustrankaNazivFormated>
    <izvorni_sadrzaj>MIS-SAMI jednostavno društvo s ograničenom odgovornošću za  trgovinu, posredovanje i usluge</izvorni_sadrzaj>
    <derivirana_varijabla naziv="DomainObject.Predmet.ProtustrankaNazivFormated_1">MIS-SAMI jednostavno društvo s ograničenom odgovornošću za  trgovinu, posredovanje i usluge</derivirana_varijabla>
  </DomainObject.Predmet.ProtustrankaNazivFormated>
  <DomainObject.Predmet.ProtustrankaNazivFormatedOIB>
    <izvorni_sadrzaj>MIS-SAMI jednostavno društvo s ograničenom odgovornošću za  trgovinu, posredovanje i usluge, OIB 88818957870</izvorni_sadrzaj>
    <derivirana_varijabla naziv="DomainObject.Predmet.ProtustrankaNazivFormatedOIB_1">MIS-SAMI jednostavno društvo s ograničenom odgovornošću za  trgovinu, posredovanje i usluge, OIB 88818957870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MIS-SAMI jednostavno društvo s ograničenom odgovornošću za  trgovinu, posredovanje i usluge</item>
    </izvorni_sadrzaj>
    <derivirana_varijabla naziv="DomainObject.Predmet.ProtuStrankaListFormated_1">
      <item>MIS-SAMI jednostavno društvo s ograničenom odgovornošću za  trgovinu, posredovanje i usluge</item>
    </derivirana_varijabla>
  </DomainObject.Predmet.ProtuStrankaListFormated>
  <DomainObject.Predmet.ProtuStrankaListFormatedOIB>
    <izvorni_sadrzaj>
      <item>MIS-SAMI jednostavno društvo s ograničenom odgovornošću za  trgovinu, posredovanje i usluge, OIB 88818957870</item>
    </izvorni_sadrzaj>
    <derivirana_varijabla naziv="DomainObject.Predmet.ProtuStrankaListFormatedOIB_1">
      <item>MIS-SAMI jednostavno društvo s ograničenom odgovornošću za  trgovinu, posredovanje i usluge, OIB 88818957870</item>
    </derivirana_varijabla>
  </DomainObject.Predmet.ProtuStrankaListFormatedOIB>
  <DomainObject.Predmet.ProtuStrankaListFormatedWithAdress>
    <izvorni_sadrzaj>
      <item>MIS-SAMI jednostavno društvo s ograničenom odgovornošću za  trgovinu, posredovanje i usluge, Josipa Kozarca 22, 42000 Varaždin</item>
    </izvorni_sadrzaj>
    <derivirana_varijabla naziv="DomainObject.Predmet.ProtuStrankaListFormatedWithAdress_1">
      <item>MIS-SAMI jednostavno društvo s ograničenom odgovornošću za  trgovinu, posredovanje i usluge, Josipa Kozarca 22, 42000 Varaždin</item>
    </derivirana_varijabla>
  </DomainObject.Predmet.ProtuStrankaListFormatedWithAdress>
  <DomainObject.Predmet.ProtuStrankaListFormatedWithAdressOIB>
    <izvorni_sadrzaj>
      <item>MIS-SAMI jednostavno društvo s ograničenom odgovornošću za  trgovinu, posredovanje i usluge, OIB 88818957870, Josipa Kozarca 22, 42000 Varaždin</item>
    </izvorni_sadrzaj>
    <derivirana_varijabla naziv="DomainObject.Predmet.ProtuStrankaListFormatedWithAdressOIB_1">
      <item>MIS-SAMI jednostavno društvo s ograničenom odgovornošću za  trgovinu, posredovanje i usluge, OIB 88818957870, Josipa Kozarca 22, 42000 Varaždin</item>
    </derivirana_varijabla>
  </DomainObject.Predmet.ProtuStrankaListFormatedWithAdressOIB>
  <DomainObject.Predmet.ProtuStrankaListNazivFormated>
    <izvorni_sadrzaj>
      <item>MIS-SAMI jednostavno društvo s ograničenom odgovornošću za  trgovinu, posredovanje i usluge</item>
    </izvorni_sadrzaj>
    <derivirana_varijabla naziv="DomainObject.Predmet.ProtuStrankaListNazivFormated_1">
      <item>MIS-SAMI jednostavno društvo s ograničenom odgovornošću za  trgovinu, posredovanje i usluge</item>
    </derivirana_varijabla>
  </DomainObject.Predmet.ProtuStrankaListNazivFormated>
  <DomainObject.Predmet.ProtuStrankaListNazivFormatedOIB>
    <izvorni_sadrzaj>
      <item>MIS-SAMI jednostavno društvo s ograničenom odgovornošću za  trgovinu, posredovanje i usluge, OIB 88818957870</item>
    </izvorni_sadrzaj>
    <derivirana_varijabla naziv="DomainObject.Predmet.ProtuStrankaListNazivFormatedOIB_1">
      <item>MIS-SAMI jednostavno društvo s ograničenom odgovornošću za  trgovinu, posredovanje i usluge, OIB 88818957870</item>
    </derivirana_varijabla>
  </DomainObject.Predmet.ProtuStrankaListNazivFormatedOIB>
  <DomainObject.Predmet.OstaliListFormated>
    <izvorni_sadrzaj>
      <item>Katarina Conar-Brod, privremeni st. upravitelj</item>
      <item>Sudski registar Trgovačkog suda u Varaždinu</item>
      <item>e-Oglasna</item>
      <item>Sanja Lechner</item>
    </izvorni_sadrzaj>
    <derivirana_varijabla naziv="DomainObject.Predmet.OstaliListFormated_1">
      <item>Katarina Conar-Brod, privremeni st. upravitelj</item>
      <item>Sudski registar Trgovačkog suda u Varaždinu</item>
      <item>e-Oglasna</item>
      <item>Sanja Lechner</item>
    </derivirana_varijabla>
  </DomainObject.Predmet.OstaliListFormated>
  <DomainObject.Predmet.OstaliListFormatedOIB>
    <izvorni_sadrzaj>
      <item>Katarina Conar-Brod, privremeni st. upravitelj, OIB 45444178361</item>
      <item>Sudski registar Trgovačkog suda u Varaždinu</item>
      <item>e-Oglasna</item>
      <item>Sanja Lechner, OIB 02640799786</item>
    </izvorni_sadrzaj>
    <derivirana_varijabla naziv="DomainObject.Predmet.OstaliListFormatedOIB_1">
      <item>Katarina Conar-Brod, privremeni st. upravitelj, OIB 45444178361</item>
      <item>Sudski registar Trgovačkog suda u Varaždinu</item>
      <item>e-Oglasna</item>
      <item>Sanja Lechner, OIB 02640799786</item>
    </derivirana_varijabla>
  </DomainObject.Predmet.OstaliListFormatedOIB>
  <DomainObject.Predmet.OstaliListFormatedWithAdress>
    <izvorni_sadrzaj>
      <item>Katarina Conar-Brod, privremeni st. upravitelj, Juraja Križanića 92, 42000 Varaždin</item>
      <item>Sudski registar Trgovačkog suda u Varaždinu, B.Radića 2, 42000 Varaždin</item>
      <item>e-Oglasna</item>
      <item>Sanja Lechner, Fortunata Pintarića 22, 42000 Varaždin</item>
    </izvorni_sadrzaj>
    <derivirana_varijabla naziv="DomainObject.Predmet.OstaliListFormatedWithAdress_1">
      <item>Katarina Conar-Brod, privremeni st. upravitelj, Juraja Križanića 92, 42000 Varaždin</item>
      <item>Sudski registar Trgovačkog suda u Varaždinu, B.Radića 2, 42000 Varaždin</item>
      <item>e-Oglasna</item>
      <item>Sanja Lechner, Fortunata Pintarića 22, 42000 Varaždin</item>
    </derivirana_varijabla>
  </DomainObject.Predmet.OstaliListFormatedWithAdress>
  <DomainObject.Predmet.OstaliListFormatedWithAdressOIB>
    <izvorni_sadrzaj>
      <item>Katarina Conar-Brod, privremeni st. upravitelj, OIB 45444178361, Juraja Križanića 92, 42000 Varaždin</item>
      <item>Sudski registar Trgovačkog suda u Varaždinu, B.Radića 2, 42000 Varaždin</item>
      <item>e-Oglasna</item>
      <item>Sanja Lechner, OIB 02640799786, Fortunata Pintarića 22, 42000 Varaždin</item>
    </izvorni_sadrzaj>
    <derivirana_varijabla naziv="DomainObject.Predmet.OstaliListFormatedWithAdressOIB_1">
      <item>Katarina Conar-Brod, privremeni st. upravitelj, OIB 45444178361, Juraja Križanića 92, 42000 Varaždin</item>
      <item>Sudski registar Trgovačkog suda u Varaždinu, B.Radića 2, 42000 Varaždin</item>
      <item>e-Oglasna</item>
      <item>Sanja Lechner, OIB 02640799786, Fortunata Pintarića 22, 42000 Varaždin</item>
    </derivirana_varijabla>
  </DomainObject.Predmet.OstaliListFormatedWithAdressOIB>
  <DomainObject.Predmet.OstaliListNazivFormated>
    <izvorni_sadrzaj>
      <item>Katarina Conar-Brod, privremeni st. upravitelj</item>
      <item>Sudski registar Trgovačkog suda u Varaždinu</item>
      <item>e-Oglasna</item>
      <item>Sanja Lechner</item>
    </izvorni_sadrzaj>
    <derivirana_varijabla naziv="DomainObject.Predmet.OstaliListNazivFormated_1">
      <item>Katarina Conar-Brod, privremeni st. upravitelj</item>
      <item>Sudski registar Trgovačkog suda u Varaždinu</item>
      <item>e-Oglasna</item>
      <item>Sanja Lechner</item>
    </derivirana_varijabla>
  </DomainObject.Predmet.OstaliListNazivFormated>
  <DomainObject.Predmet.OstaliListNazivFormatedOIB>
    <izvorni_sadrzaj>
      <item>Katarina Conar-Brod, privremeni st. upravitelj, OIB 45444178361</item>
      <item>Sudski registar Trgovačkog suda u Varaždinu</item>
      <item>e-Oglasna</item>
      <item>Sanja Lechner, OIB 02640799786</item>
    </izvorni_sadrzaj>
    <derivirana_varijabla naziv="DomainObject.Predmet.OstaliListNazivFormatedOIB_1">
      <item>Katarina Conar-Brod, privremeni st. upravitelj, OIB 45444178361</item>
      <item>Sudski registar Trgovačkog suda u Varaždinu</item>
      <item>e-Oglasna</item>
      <item>Sanja Lechner, OIB 02640799786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MIS-SAMI jednostavno društvo s ograničenom odgovornošću za  trgovinu, posredovanje i usluge</izvorni_sadrzaj>
    <derivirana_varijabla naziv="DomainObject.Predmet.ProtustrankaIDrugi_1">MIS-SAMI jednostavno društvo s ograničenom odgovornošću za  trgovinu, posredovanje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MIS-SAMI jednostavno društvo s ograničenom odgovornošću za  trgovinu, posredovanje i usluge, OIB 88818957870, Josipa Kozarca 22, 42000 Varaždin</izvorni_sadrzaj>
    <derivirana_varijabla naziv="DomainObject.Predmet.ProtustrankaIDrugiAdressOIB_1">MIS-SAMI jednostavno društvo s ograničenom odgovornošću za  trgovinu, posredovanje i usluge, OIB 88818957870, Josipa Kozarca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MIS-SAMI jednostavno društvo s ograničenom odgovornošću za  trgovinu, posredovanje i usluge</item>
      <item>Financijska agencija</item>
      <item>Katarina Conar-Brod, privremeni st. upravitelj</item>
      <item>Sudski registar Trgovačkog suda u Varaždinu</item>
      <item>e-Oglasna</item>
      <item>Sanja Lechner</item>
    </izvorni_sadrzaj>
    <derivirana_varijabla naziv="DomainObject.Predmet.SudioniciListNaziv_1">
      <item>MIS-SAMI jednostavno društvo s ograničenom odgovornošću za  trgovinu, posredovanje i usluge</item>
      <item>Financijska agencija</item>
      <item>Katarina Conar-Brod, privremeni st. upravitelj</item>
      <item>Sudski registar Trgovačkog suda u Varaždinu</item>
      <item>e-Oglasna</item>
      <item>Sanja Lechner</item>
    </derivirana_varijabla>
  </DomainObject.Predmet.SudioniciListNaziv>
  <DomainObject.Predmet.SudioniciListAdressOIB>
    <izvorni_sadrzaj>
      <item>MIS-SAMI jednostavno društvo s ograničenom odgovornošću za  trgovinu, posredovanje i usluge, OIB 88818957870, Josipa Kozarca 22,42000 Varaždin</item>
      <item>Financijska agencija, OIB 85821130368, Ulica grada Vukovara 70,10000 Zagreb</item>
      <item>Katarina Conar-Brod, privremeni st. upravitelj, OIB 45444178361, Juraja Križanića 92,42000 Varaždin</item>
      <item>Sudski registar Trgovačkog suda u Varaždinu, B.Radića 2,42000 Varaždin</item>
      <item>e-Oglasna</item>
      <item>Sanja Lechner, OIB 02640799786, Fortunata Pintarića 22,42000 Varaždin</item>
    </izvorni_sadrzaj>
    <derivirana_varijabla naziv="DomainObject.Predmet.SudioniciListAdressOIB_1">
      <item>MIS-SAMI jednostavno društvo s ograničenom odgovornošću za  trgovinu, posredovanje i usluge, OIB 88818957870, Josipa Kozarca 22,42000 Varaždin</item>
      <item>Financijska agencija, OIB 85821130368, Ulica grada Vukovara 70,10000 Zagreb</item>
      <item>Katarina Conar-Brod, privremeni st. upravitelj, OIB 45444178361, Juraja Križanića 92,42000 Varaždin</item>
      <item>Sudski registar Trgovačkog suda u Varaždinu, B.Radića 2,42000 Varaždin</item>
      <item>e-Oglasna</item>
      <item>Sanja Lechner, OIB 02640799786, Fortunata Pintarića 22,42000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88818957870</item>
      <item>, OIB 85821130368</item>
      <item>, OIB 45444178361</item>
      <item>, OIB null</item>
      <item>, OIB null</item>
      <item>, OIB 02640799786</item>
    </izvorni_sadrzaj>
    <derivirana_varijabla naziv="DomainObject.Predmet.SudioniciListNazivOIB_1">
      <item>, OIB 88818957870</item>
      <item>, OIB 85821130368</item>
      <item>, OIB 45444178361</item>
      <item>, OIB null</item>
      <item>, OIB null</item>
      <item>, OIB 02640799786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St-645/2017-32</izvorni_sadrzaj>
    <derivirana_varijabla naziv="DomainObject.PredzadnjaOdlukaIzPredmeta.Oznaka_1">St-645/2017-32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BA29E-4333-4943-87F7-849287EB445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TSVZ</properties:Company>
  <properties:Pages>2</properties:Pages>
  <properties:Words>388</properties:Words>
  <properties:Characters>2085</properties:Characters>
  <properties:Lines>77</properties:Lines>
  <properties:Paragraphs>25</properties:Paragraphs>
  <properties:TotalTime>276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2019-08-12T12:04:00Z</cp:lastPrinted>
  <dcterms:modified xmlns:xsi="http://www.w3.org/2001/XMLSchema-instance" xsi:type="dcterms:W3CDTF">2019-08-12T12:05:00Z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zaključen stečajni postupak (čl. 286 SZ-a) (ST-204-16- ZAKLJUČENJE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