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4319" w14:paraId="e1a4319" w:rsidRDefault="002B5525" w:rsidP="00F60CD9" w:rsidR="00F60CD9" w:rsidRPr="00F60CD9">
      <w:pPr>
        <w:jc w:val="right"/>
        <w15:collapsed w:val="false"/>
      </w:pPr>
      <w:bookmarkStart w:name="_GoBack" w:id="0"/>
      <w:bookmarkEnd w:id="0"/>
      <w:r>
        <w:t>1 St-</w:t>
      </w:r>
      <w:r w:rsidR="00A10BFD">
        <w:t>112</w:t>
      </w:r>
      <w:r w:rsidR="00393B64">
        <w:t>/15-3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0E1805" w:rsidRPr="00F60CD9">
        <w:t xml:space="preserve">Financijske agencije, Regionalni centar </w:t>
      </w:r>
      <w:r w:rsidR="00EB67FA" w:rsidRPr="00F60CD9">
        <w:t>Split</w:t>
      </w:r>
      <w:r w:rsidR="001A5792" w:rsidRPr="00F60CD9">
        <w:t xml:space="preserve"> </w:t>
      </w:r>
      <w:r w:rsidRPr="00F60CD9">
        <w:t xml:space="preserve">za </w:t>
      </w:r>
      <w:r w:rsidR="00A10BFD" w:rsidRPr="00835C02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10BFD">
        <w:t>MOTIKA PRODUKT</w:t>
      </w:r>
      <w:r w:rsidR="000114BF">
        <w:t xml:space="preserve"> </w:t>
      </w:r>
      <w:r w:rsidR="00AA1AD1" w:rsidRPr="00F60CD9">
        <w:t xml:space="preserve">d.o.o. </w:t>
      </w:r>
      <w:r w:rsidR="00A10BFD">
        <w:t>Starigrad, Dr. Franje Tuđmana 53, Starigrad</w:t>
      </w:r>
      <w:r w:rsidR="00393B64">
        <w:t xml:space="preserve">, </w:t>
      </w:r>
      <w:r w:rsidR="00AE1CD0" w:rsidRPr="00F60CD9">
        <w:t>OIB</w:t>
      </w:r>
      <w:r w:rsidR="00EB67FA" w:rsidRPr="00F60CD9">
        <w:t>:</w:t>
      </w:r>
      <w:r w:rsidR="000114BF">
        <w:t xml:space="preserve"> </w:t>
      </w:r>
      <w:r w:rsidR="00A10BFD">
        <w:t>74162757297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10BFD">
        <w:t>01. listopada</w:t>
      </w:r>
      <w:r w:rsidR="00F60CD9">
        <w:t xml:space="preserve"> 2015</w:t>
      </w:r>
      <w:r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 w:rsidRPr="00F60CD9">
      <w:pPr>
        <w:jc w:val="center"/>
      </w:pPr>
    </w:p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10BFD">
        <w:t xml:space="preserve">MOTIKA PRODUKT </w:t>
      </w:r>
      <w:r w:rsidR="00A10BFD" w:rsidRPr="00F60CD9">
        <w:t xml:space="preserve">d.o.o. </w:t>
      </w:r>
      <w:r w:rsidR="00A10BFD">
        <w:t xml:space="preserve">Starigrad, Dr. Franje Tuđmana 53, Starigrad, </w:t>
      </w:r>
      <w:r w:rsidR="00A10BFD" w:rsidRPr="00F60CD9">
        <w:t>OIB:</w:t>
      </w:r>
      <w:r w:rsidR="00A10BFD">
        <w:t xml:space="preserve"> 74162757297</w:t>
      </w:r>
      <w:r w:rsidRPr="00F60CD9">
        <w:t>.</w:t>
      </w:r>
    </w:p>
    <w:p w:rsidRDefault="00CC3921" w:rsidP="00CC3921" w:rsidR="00CC3921" w:rsidRPr="00F60CD9"/>
    <w:p w:rsidRDefault="00CC3921" w:rsidP="00F60CD9" w:rsidR="00CC3921" w:rsidRPr="00F60CD9">
      <w:pPr>
        <w:ind w:firstLine="708"/>
        <w:jc w:val="both"/>
      </w:pPr>
      <w:r w:rsidRPr="00F60CD9">
        <w:t xml:space="preserve">II.     </w:t>
      </w:r>
      <w:r w:rsidR="00F60CD9">
        <w:t xml:space="preserve">  </w:t>
      </w:r>
      <w:r w:rsidR="00835C02">
        <w:t>Zakazuje</w:t>
      </w:r>
      <w:r w:rsidRPr="00F60CD9">
        <w:t xml:space="preserve"> se ročište radi</w:t>
      </w:r>
      <w:r w:rsidR="00DE7329">
        <w:t xml:space="preserve"> utvrđivanja pretpostavki </w:t>
      </w:r>
      <w:r w:rsidR="00835C02">
        <w:t xml:space="preserve">za </w:t>
      </w:r>
      <w:r w:rsidRPr="00F60CD9">
        <w:t xml:space="preserve">otvaranje stečajnog postupka za dan </w:t>
      </w:r>
    </w:p>
    <w:p w:rsidRDefault="00CC3921" w:rsidP="00CC3921" w:rsidR="00CC3921" w:rsidRPr="00F60CD9"/>
    <w:p w:rsidRDefault="00547ACB" w:rsidP="00F60CD9" w:rsidR="00CC3921" w:rsidRPr="00F60CD9">
      <w:pPr>
        <w:jc w:val="center"/>
      </w:pPr>
      <w:r>
        <w:t>23.</w:t>
      </w:r>
      <w:r w:rsidR="00DE7329">
        <w:t xml:space="preserve"> listopada</w:t>
      </w:r>
      <w:r w:rsidR="00CC3921" w:rsidRPr="00F60CD9">
        <w:t xml:space="preserve"> 201</w:t>
      </w:r>
      <w:r w:rsidR="00AA1AD1" w:rsidRPr="00F60CD9">
        <w:t>5</w:t>
      </w:r>
      <w:r w:rsidR="00F60CD9">
        <w:t>. godine u</w:t>
      </w:r>
      <w:r w:rsidR="00CC3921" w:rsidRPr="00F60CD9">
        <w:t xml:space="preserve"> </w:t>
      </w:r>
      <w:r>
        <w:t>10</w:t>
      </w:r>
      <w:r w:rsidR="00DE7329">
        <w:t>,</w:t>
      </w:r>
      <w:r>
        <w:t>45</w:t>
      </w:r>
      <w:r w:rsidR="00CC3921" w:rsidRPr="00F60CD9">
        <w:t xml:space="preserve"> sati kod ovog suda, Ulica Franje Tuđmana br. 35, sudnica br, </w:t>
      </w:r>
      <w:r w:rsidR="002B5525">
        <w:t>26/</w:t>
      </w:r>
      <w:r w:rsidR="00CC3921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2B5525" w:rsidP="00DE7329" w:rsidR="002B5525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B67FA" w:rsidRPr="00F60CD9">
        <w:t>Split</w:t>
      </w:r>
      <w:r w:rsidR="00F8287C">
        <w:t xml:space="preserve">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A10BFD">
        <w:t xml:space="preserve">MOTIKA PRODUKT </w:t>
      </w:r>
      <w:r w:rsidR="00A10BFD" w:rsidRPr="00F60CD9">
        <w:t xml:space="preserve">d.o.o. </w:t>
      </w:r>
      <w:r w:rsidR="00A10BFD">
        <w:t>Starigrad</w:t>
      </w:r>
      <w:r w:rsidR="00F60CD9">
        <w:t>,</w:t>
      </w:r>
      <w:r w:rsidR="00B963C2" w:rsidRPr="00F60CD9">
        <w:t xml:space="preserve"> </w:t>
      </w:r>
      <w:r w:rsidR="00A10BFD" w:rsidRPr="001A5345">
        <w:t xml:space="preserve">postupajući temeljem članka </w:t>
      </w:r>
      <w:r w:rsidR="001A5345" w:rsidRPr="001A5345">
        <w:t>49</w:t>
      </w:r>
      <w:r w:rsidR="00A10BFD" w:rsidRPr="001A5345">
        <w:t xml:space="preserve">. stavak </w:t>
      </w:r>
      <w:r w:rsidR="001A5345" w:rsidRPr="001A5345">
        <w:t>2</w:t>
      </w:r>
      <w:r w:rsidR="00A10BFD" w:rsidRPr="001A5345">
        <w:t>. Zakona o financijskom poslovanju i predstečajnoj nagodbi (Narodne novine 108/12 i 81/13) navodeći da je prijedlog za predstečajnu nagodbu pravomoćno odbačen.</w:t>
      </w:r>
      <w:r w:rsidR="00A10BFD">
        <w:t xml:space="preserve"> 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10BFD">
        <w:t>01. listopada</w:t>
      </w:r>
      <w:r w:rsidR="002B5525">
        <w:t xml:space="preserve"> </w:t>
      </w:r>
      <w:r w:rsidR="00F60CD9">
        <w:t>2015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E0745D" w:rsidP="00E0745D" w:rsidR="00E0745D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E0745D" w:rsidP="00E0745D" w:rsidR="00E0745D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E0745D" w:rsidP="00E0745D" w:rsidR="00E0745D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MOTIKA PRODUKT </w:t>
      </w:r>
      <w:r w:rsidRPr="00F60CD9">
        <w:t xml:space="preserve">d.o.o. </w:t>
      </w:r>
      <w:r>
        <w:t xml:space="preserve">Starigrad </w:t>
      </w:r>
      <w:r w:rsidR="0020610B" w:rsidRPr="00F60CD9">
        <w:t>i za član</w:t>
      </w:r>
      <w:r w:rsidR="002B5525">
        <w:t>ove</w:t>
      </w:r>
      <w:r w:rsidR="0020610B" w:rsidRPr="00F60CD9">
        <w:t xml:space="preserve"> uprave s upozorenjem</w:t>
      </w:r>
    </w:p>
    <w:p w:rsidRDefault="00A10BFD" w:rsidP="0020610B" w:rsidR="0020610B">
      <w:pPr>
        <w:numPr>
          <w:ilvl w:val="0"/>
          <w:numId w:val="3"/>
        </w:numPr>
      </w:pPr>
      <w:r>
        <w:t>Matea Miletić, Zagreb, Kikićeva 13</w:t>
      </w:r>
      <w:r w:rsidR="002B5525">
        <w:t xml:space="preserve"> </w:t>
      </w:r>
      <w:r w:rsidR="00F60CD9">
        <w:t>-</w:t>
      </w:r>
      <w:r w:rsidR="00012186">
        <w:t xml:space="preserve"> uz upozorenje na adresu </w:t>
      </w:r>
    </w:p>
    <w:p w:rsidRDefault="00A10BFD" w:rsidP="0020610B" w:rsidR="002B5525" w:rsidRPr="00F60CD9">
      <w:pPr>
        <w:numPr>
          <w:ilvl w:val="0"/>
          <w:numId w:val="3"/>
        </w:numPr>
      </w:pPr>
      <w:r>
        <w:t>Zoran Miletić, Zagreb, Osredak 21</w:t>
      </w:r>
      <w:r w:rsidR="002B5525">
        <w:t xml:space="preserve"> -</w:t>
      </w:r>
      <w:r w:rsidR="002B5525" w:rsidRPr="00F60CD9">
        <w:t xml:space="preserve"> uz upozorenje na adresu</w:t>
      </w:r>
      <w:r w:rsidR="00012186">
        <w:t xml:space="preserve"> 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FINA RC Split</w:t>
      </w:r>
      <w:r w:rsidR="001A5345">
        <w:t xml:space="preserve"> – elektronskim putem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Porezna uprava, Zadar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329" w:rsidP="00AA1AD1" w:rsidR="00DE7329">
      <w:r>
        <w:separator/>
      </w:r>
    </w:p>
  </w:endnote>
  <w:endnote w:id="0" w:type="continuationSeparator">
    <w:p w:rsidRDefault="00DE7329" w:rsidP="00AA1AD1" w:rsidR="00DE7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329" w:rsidP="00AA1AD1" w:rsidR="00DE7329">
      <w:r>
        <w:separator/>
      </w:r>
    </w:p>
  </w:footnote>
  <w:footnote w:id="0" w:type="continuationSeparator">
    <w:p w:rsidRDefault="00DE7329" w:rsidP="00AA1AD1" w:rsidR="00DE7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234843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1 St-</w:t>
    </w:r>
    <w:r w:rsidR="00A10BFD">
      <w:t>112/15-3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A1D49"/>
    <w:rsid w:val="001A5345"/>
    <w:rsid w:val="001A5792"/>
    <w:rsid w:val="001C2BF1"/>
    <w:rsid w:val="001D1E5D"/>
    <w:rsid w:val="0020610B"/>
    <w:rsid w:val="0021129F"/>
    <w:rsid w:val="002223B7"/>
    <w:rsid w:val="00227F27"/>
    <w:rsid w:val="00234843"/>
    <w:rsid w:val="002357E2"/>
    <w:rsid w:val="00236010"/>
    <w:rsid w:val="0023700D"/>
    <w:rsid w:val="002511D7"/>
    <w:rsid w:val="0025294D"/>
    <w:rsid w:val="002535AA"/>
    <w:rsid w:val="00256564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47ACB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5C02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0745D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MOTIKA PRODUKT d.o.o. za ugostiteljstvo i turizam</izvorni_sadrzaj>
    <derivirana_varijabla naziv="DomainObject.Predmet.ProtustrankaFormated_1">  MOTIKA PRODUKT d.o.o. za ugostiteljstvo i turizam</derivirana_varijabla>
  </DomainObject.Predmet.ProtustrankaFormated>
  <DomainObject.Predmet.ProtustrankaFormatedOIB>
    <izvorni_sadrzaj>  MOTIKA PRODUKT d.o.o. za ugostiteljstvo i turizam, OIB 74162757297</izvorni_sadrzaj>
    <derivirana_varijabla naziv="DomainObject.Predmet.ProtustrankaFormatedOIB_1">  MOTIKA PRODUKT d.o.o. za ugostiteljstvo i turizam, OIB 74162757297</derivirana_varijabla>
  </DomainObject.Predmet.ProtustrankaFormatedOIB>
  <DomainObject.Predmet.ProtustrankaFormatedWithAdress>
    <izvorni_sadrzaj> MOTIKA PRODUKT d.o.o. za ugostiteljstvo i turizam, Dr. Franje Tuđmana 53, 23244 Starigrad</izvorni_sadrzaj>
    <derivirana_varijabla naziv="DomainObject.Predmet.ProtustrankaFormatedWithAdress_1"> MOTIKA PRODUKT d.o.o. za ugostiteljstvo i turizam, Dr. Franje Tuđmana 53, 23244 Starigrad</derivirana_varijabla>
  </DomainObject.Predmet.ProtustrankaFormatedWithAdress>
  <DomainObject.Predmet.ProtustrankaFormatedWithAdressOIB>
    <izvorni_sadrzaj> MOTIKA PRODUKT d.o.o. za ugostiteljstvo i turizam, OIB 74162757297, Dr. Franje Tuđmana 53, 23244 Starigrad</izvorni_sadrzaj>
    <derivirana_varijabla naziv="DomainObject.Predmet.ProtustrankaFormatedWithAdressOIB_1"> MOTIKA PRODUKT d.o.o. za ugostiteljstvo i turizam, OIB 74162757297, Dr. Franje Tuđmana 53, 23244 Starigrad</derivirana_varijabla>
  </DomainObject.Predmet.ProtustrankaFormatedWithAdressOIB>
  <DomainObject.Predmet.ProtustrankaWithAdress>
    <izvorni_sadrzaj>MOTIKA PRODUKT d.o.o. za ugostiteljstvo i turizam Dr. Franje Tuđmana 53, 23244 Starigrad</izvorni_sadrzaj>
    <derivirana_varijabla naziv="DomainObject.Predmet.ProtustrankaWithAdress_1">MOTIKA PRODUKT d.o.o. za ugostiteljstvo i turizam Dr. Franje Tuđmana 53, 23244 Starigrad</derivirana_varijabla>
  </DomainObject.Predmet.ProtustrankaWithAdress>
  <DomainObject.Predmet.ProtustrankaWithAdressOIB>
    <izvorni_sadrzaj>MOTIKA PRODUKT d.o.o. za ugostiteljstvo i turizam, OIB 74162757297, Dr. Franje Tuđmana 53, 23244 Starigrad</izvorni_sadrzaj>
    <derivirana_varijabla naziv="DomainObject.Predmet.ProtustrankaWithAdressOIB_1">MOTIKA PRODUKT d.o.o. za ugostiteljstvo i turizam, OIB 74162757297, Dr. Franje Tuđmana 53, 23244 Starigrad</derivirana_varijabla>
  </DomainObject.Predmet.ProtustrankaWithAdressOIB>
  <DomainObject.Predmet.ProtustrankaNazivFormated>
    <izvorni_sadrzaj>MOTIKA PRODUKT d.o.o. za ugostiteljstvo i turizam</izvorni_sadrzaj>
    <derivirana_varijabla naziv="DomainObject.Predmet.ProtustrankaNazivFormated_1">MOTIKA PRODUKT d.o.o. za ugostiteljstvo i turizam</derivirana_varijabla>
  </DomainObject.Predmet.ProtustrankaNazivFormated>
  <DomainObject.Predmet.ProtustrankaNazivFormatedOIB>
    <izvorni_sadrzaj>MOTIKA PRODUKT d.o.o. za ugostiteljstvo i turizam, OIB 74162757297</izvorni_sadrzaj>
    <derivirana_varijabla naziv="DomainObject.Predmet.ProtustrankaNazivFormatedOIB_1">MOTIKA PRODUKT d.o.o. za ugostiteljstvo i turizam, OIB 74162757297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64480.29</izvorni_sadrzaj>
    <derivirana_varijabla naziv="DomainObject.Predmet.TrenutnaVrijednost_1">64480.29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MOTIKA PRODUKT d.o.o. za ugostiteljstvo i turizam</item>
    </izvorni_sadrzaj>
    <derivirana_varijabla naziv="DomainObject.Predmet.ProtuStrankaListFormated_1">
      <item>MOTIKA PRODUKT d.o.o. za ugostiteljstvo i turizam</item>
    </derivirana_varijabla>
  </DomainObject.Predmet.ProtuStrankaListFormated>
  <DomainObject.Predmet.ProtuStrankaListFormatedOIB>
    <izvorni_sadrzaj>
      <item>MOTIKA PRODUKT d.o.o. za ugostiteljstvo i turizam, OIB 74162757297</item>
    </izvorni_sadrzaj>
    <derivirana_varijabla naziv="DomainObject.Predmet.ProtuStrankaListFormatedOIB_1">
      <item>MOTIKA PRODUKT d.o.o. za ugostiteljstvo i turizam, OIB 74162757297</item>
    </derivirana_varijabla>
  </DomainObject.Predmet.ProtuStrankaListFormatedOIB>
  <DomainObject.Predmet.ProtuStrankaListFormatedWithAdress>
    <izvorni_sadrzaj>
      <item>MOTIKA PRODUKT d.o.o. za ugostiteljstvo i turizam, Dr. Franje Tuđmana 53, 23244 Starigrad</item>
    </izvorni_sadrzaj>
    <derivirana_varijabla naziv="DomainObject.Predmet.ProtuStrankaListFormatedWithAdress_1">
      <item>MOTIKA PRODUKT d.o.o. za ugostiteljstvo i turizam, Dr. Franje Tuđmana 53, 23244 Starigrad</item>
    </derivirana_varijabla>
  </DomainObject.Predmet.ProtuStrankaListFormatedWithAdress>
  <DomainObject.Predmet.ProtuStrankaListFormatedWithAdressOIB>
    <izvorni_sadrzaj>
      <item>MOTIKA PRODUKT d.o.o. za ugostiteljstvo i turizam, OIB 74162757297, Dr. Franje Tuđmana 53, 23244 Starigrad</item>
    </izvorni_sadrzaj>
    <derivirana_varijabla naziv="DomainObject.Predmet.ProtuStrankaListFormatedWithAdressOIB_1">
      <item>MOTIKA PRODUKT d.o.o. za ugostiteljstvo i turizam, OIB 74162757297, Dr. Franje Tuđmana 53, 23244 Starigrad</item>
    </derivirana_varijabla>
  </DomainObject.Predmet.ProtuStrankaListFormatedWithAdressOIB>
  <DomainObject.Predmet.ProtuStrankaListNazivFormated>
    <izvorni_sadrzaj>
      <item>MOTIKA PRODUKT d.o.o. za ugostiteljstvo i turizam</item>
    </izvorni_sadrzaj>
    <derivirana_varijabla naziv="DomainObject.Predmet.ProtuStrankaListNazivFormated_1">
      <item>MOTIKA PRODUKT d.o.o. za ugostiteljstvo i turizam</item>
    </derivirana_varijabla>
  </DomainObject.Predmet.ProtuStrankaListNazivFormated>
  <DomainObject.Predmet.ProtuStrankaListNazivFormatedOIB>
    <izvorni_sadrzaj>
      <item>MOTIKA PRODUKT d.o.o. za ugostiteljstvo i turizam, OIB 74162757297</item>
    </izvorni_sadrzaj>
    <derivirana_varijabla naziv="DomainObject.Predmet.ProtuStrankaListNazivFormatedOIB_1">
      <item>MOTIKA PRODUKT d.o.o. za ugostiteljstvo i turizam, OIB 74162757297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MOTIKA PRODUKT d.o.o. za ugostiteljstvo i turizam</izvorni_sadrzaj>
    <derivirana_varijabla naziv="DomainObject.Predmet.ProtustrankaIDrugi_1">MOTIKA PRODUKT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MOTIKA PRODUKT d.o.o. za ugostiteljstvo i turizam, OIB 74162757297, Dr. Franje Tuđmana 53, 23244 Starigrad</izvorni_sadrzaj>
    <derivirana_varijabla naziv="DomainObject.Predmet.ProtustrankaIDrugiAdressOIB_1">MOTIKA PRODUKT d.o.o. za ugostiteljstvo i turizam, OIB 74162757297, Dr. Franje Tuđmana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MOTIKA PRODUKT d.o.o. za ugostiteljstvo i turizam</item>
    </izvorni_sadrzaj>
    <derivirana_varijabla naziv="DomainObject.Predmet.SudioniciListNaziv_1">
      <item>FINA</item>
      <item>MOTIKA PRODUKT d.o.o. za ugostiteljstvo i turizam</item>
    </derivirana_varijabla>
  </DomainObject.Predmet.SudioniciListNaziv>
  <DomainObject.Predmet.SudioniciListAdressOIB>
    <izvorni_sadrzaj>
      <item>FINA, OIB 85821130368</item>
      <item>MOTIKA PRODUKT d.o.o. za ugostiteljstvo i turizam, OIB 74162757297, Dr. Franje Tuđmana 53,23244 Starigrad</item>
    </izvorni_sadrzaj>
    <derivirana_varijabla naziv="DomainObject.Predmet.SudioniciListAdressOIB_1">
      <item>FINA, OIB 85821130368</item>
      <item>MOTIKA PRODUKT d.o.o. za ugostiteljstvo i turizam, OIB 74162757297, Dr. Franje Tuđmana 53,23244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74162757297</item>
    </izvorni_sadrzaj>
    <derivirana_varijabla naziv="DomainObject.Predmet.SudioniciListNazivOIB_1">
      <item>, OIB 85821130368</item>
      <item>, OIB 74162757297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811E0-C09F-4228-A2FB-03A02EC9B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314</properties:Words>
  <properties:Characters>1704</properties:Characters>
  <properties:Lines>69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2015-09-30T11:28:00Z</dcterms:created>
  <dc:creator>Administrator</dc:creator>
  <cp:lastModifiedBy>wsadmin</cp:lastModifiedBy>
  <cp:lastPrinted>2015-10-01T08:51:00Z</cp:lastPrinted>
  <dcterms:modified xmlns:xsi="http://www.w3.org/2001/XMLSchema-instance" xsi:type="dcterms:W3CDTF">2015-10-01T09:21:00Z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