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4c55" w14:paraId="1754c55" w:rsidRDefault="00485215" w:rsidP="00485215" w:rsidR="00485215" w:rsidRPr="00742AB9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847C43" w:rsidRPr="00B53450">
        <w:t xml:space="preserve">Trgovački sud u Varaždinu po sucu toga suda Maji Valušnig, kao stečajnom sucu, u stečajnom  predmetu, povodom prijedloga predlagatelja </w:t>
      </w:r>
      <w:r w:rsidR="00847C43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5829A1" w:rsidRPr="005829A1">
        <w:rPr>
          <w:color w:themeColor="text1" w:val="000000"/>
        </w:rPr>
        <w:t>GIPS MONT d.o.o., Donje Ladanje, Vladimira Nazora 56, MBS: 070056814, OIB: 69731301779</w:t>
      </w:r>
      <w:r w:rsidR="00847C43" w:rsidRPr="00B53450">
        <w:t>,</w:t>
      </w:r>
      <w:r w:rsidR="004B6F4B">
        <w:t xml:space="preserve"> dana </w:t>
      </w:r>
      <w:r w:rsidR="005829A1">
        <w:t>13</w:t>
      </w:r>
      <w:r w:rsidR="004B6F4B">
        <w:t xml:space="preserve">. </w:t>
      </w:r>
      <w:r w:rsidR="005829A1">
        <w:t>svibnja</w:t>
      </w:r>
      <w:r w:rsidR="004B6F4B">
        <w:t xml:space="preserve"> 2016.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5829A1" w:rsidRPr="005829A1">
        <w:rPr>
          <w:color w:themeColor="text1" w:val="000000"/>
        </w:rPr>
        <w:t>GIPS MONT d.o.o., Donje Ladanje, Vladimira Nazora 56, MBS: 070056814, OIB: 69731301779</w:t>
      </w:r>
      <w:r w:rsidR="005829A1">
        <w:rPr>
          <w:color w:themeColor="text1" w:val="000000"/>
        </w:rPr>
        <w:t xml:space="preserve">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9 St-</w:t>
      </w:r>
      <w:r w:rsidR="005829A1">
        <w:t>513</w:t>
      </w:r>
      <w:r>
        <w:t>/201</w:t>
      </w:r>
      <w:r w:rsidR="00847C43">
        <w:t>6</w:t>
      </w:r>
      <w:r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5829A1" w:rsidRPr="005829A1">
        <w:rPr>
          <w:color w:themeColor="text1" w:val="000000"/>
        </w:rPr>
        <w:t>GIPS MONT d.o.o., Donje Ladanje, Vladimira Nazora 56, MBS: 070056814, OIB: 69731301779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</w:t>
      </w:r>
      <w:r w:rsidR="005829A1">
        <w:t>O</w:t>
      </w:r>
      <w:r>
        <w:t>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847C43" w:rsidRPr="00B53450">
      <w:pPr>
        <w:spacing w:lineRule="auto" w:line="240" w:after="0"/>
        <w:jc w:val="both"/>
      </w:pPr>
      <w:r>
        <w:tab/>
      </w:r>
      <w:r w:rsidR="00847C43" w:rsidRPr="00B53450">
        <w:t xml:space="preserve">Financijska agencija je dana </w:t>
      </w:r>
      <w:r w:rsidR="005829A1">
        <w:t>11</w:t>
      </w:r>
      <w:r w:rsidR="00847C43" w:rsidRPr="00B53450">
        <w:t xml:space="preserve">. </w:t>
      </w:r>
      <w:r w:rsidR="005829A1">
        <w:t>prosinca</w:t>
      </w:r>
      <w:r w:rsidR="00847C43" w:rsidRPr="00B53450">
        <w:t xml:space="preserve">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47C43" w:rsidP="00847C43" w:rsidR="00847C43" w:rsidRPr="00B53450">
      <w:pPr>
        <w:spacing w:lineRule="auto" w:line="240" w:after="0"/>
        <w:jc w:val="both"/>
      </w:pPr>
    </w:p>
    <w:p w:rsidRDefault="00847C43" w:rsidP="00847C43" w:rsidR="00847C43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5829A1">
        <w:t>1061</w:t>
      </w:r>
      <w:r w:rsidRPr="00B53450">
        <w:t xml:space="preserve">/2015-6 od </w:t>
      </w:r>
      <w:r w:rsidR="005829A1">
        <w:t>2</w:t>
      </w:r>
      <w:r w:rsidRPr="00B53450">
        <w:t xml:space="preserve">. </w:t>
      </w:r>
      <w:r w:rsidR="005829A1">
        <w:t>veljače</w:t>
      </w:r>
      <w:r w:rsidRPr="00B53450">
        <w:t xml:space="preserve"> 201</w:t>
      </w:r>
      <w:r w:rsidR="005829A1">
        <w:t>6</w:t>
      </w:r>
      <w:r w:rsidRPr="00B53450">
        <w:t>. obustavio skraćeni stečajni postupak</w:t>
      </w:r>
      <w:r>
        <w:t xml:space="preserve"> i rješenjem ovog suda poslovni broj 9 St-</w:t>
      </w:r>
      <w:r w:rsidR="005829A1">
        <w:t>513</w:t>
      </w:r>
      <w:r>
        <w:t>/</w:t>
      </w:r>
      <w:r w:rsidR="005829A1">
        <w:t>20</w:t>
      </w:r>
      <w:r>
        <w:t xml:space="preserve">16-3 od </w:t>
      </w:r>
      <w:r w:rsidR="005829A1">
        <w:t>30</w:t>
      </w:r>
      <w:r>
        <w:t xml:space="preserve">. </w:t>
      </w:r>
      <w:r w:rsidR="005829A1">
        <w:t>ožujka</w:t>
      </w:r>
      <w:r>
        <w:t xml:space="preserve"> 2016. pokrenuo prethodni postupak radi utvrđivanja uvjeta za otvaranje stečajnog postupka</w:t>
      </w:r>
      <w:r w:rsidRPr="00B53450">
        <w:t>.</w:t>
      </w:r>
    </w:p>
    <w:p w:rsidRDefault="00485215" w:rsidP="00847C43" w:rsidR="00485215">
      <w:pPr>
        <w:spacing w:lineRule="auto" w:line="240" w:after="0"/>
        <w:jc w:val="both"/>
      </w:pPr>
      <w:r>
        <w:lastRenderedPageBreak/>
        <w:tab/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5829A1">
        <w:t>,</w:t>
      </w:r>
      <w:r>
        <w:t xml:space="preserve"> </w:t>
      </w:r>
      <w:r w:rsidR="005829A1">
        <w:t>13</w:t>
      </w:r>
      <w:r>
        <w:t xml:space="preserve">. </w:t>
      </w:r>
      <w:r w:rsidR="005829A1">
        <w:t>svibnja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47C43" w:rsidP="00485215" w:rsidR="00847C43">
      <w:pPr>
        <w:spacing w:lineRule="auto" w:line="240" w:after="0"/>
        <w:jc w:val="both"/>
      </w:pPr>
    </w:p>
    <w:p w:rsidRDefault="00485215" w:rsidP="005829A1" w:rsidR="005829A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</w:p>
    <w:p w:rsidRDefault="00847C43" w:rsidP="005829A1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</w:t>
      </w:r>
      <w:r w:rsidR="00ED7CCD">
        <w:t>na e-Oglasnoj ploči</w:t>
      </w:r>
      <w:r>
        <w:t xml:space="preserve">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</w:t>
      </w:r>
      <w:r w:rsidR="005829A1">
        <w:t>O</w:t>
      </w:r>
      <w:r>
        <w:t>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p w:rsidRDefault="00E01330" w:rsidR="00E01330"/>
    <w:sectPr w:rsidSect="00E042BD" w:rsidR="00E01330">
      <w:headerReference w:type="default" r:id="rId10"/>
      <w:headerReference w:type="firs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FFA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5829A1">
      <w:t>513</w:t>
    </w:r>
    <w:r>
      <w:t>/201</w:t>
    </w:r>
    <w:r w:rsidR="00847C43">
      <w:t>6</w:t>
    </w:r>
    <w:r>
      <w:t>-</w:t>
    </w:r>
    <w:r w:rsidR="005829A1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9A1" w:rsidP="005829A1" w:rsidR="005829A1">
    <w:pPr>
      <w:spacing w:lineRule="auto" w:line="240" w:after="0"/>
      <w:jc w:val="right"/>
    </w:pPr>
    <w:r>
      <w:t>Poslovni broj: 9 St-513/2016-5</w:t>
    </w:r>
  </w:p>
  <w:p w:rsidRDefault="005829A1" w:rsidR="005829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1D0776"/>
    <w:rsid w:val="00485215"/>
    <w:rsid w:val="004B6F4B"/>
    <w:rsid w:val="005829A1"/>
    <w:rsid w:val="00605C60"/>
    <w:rsid w:val="00624FFA"/>
    <w:rsid w:val="00655596"/>
    <w:rsid w:val="00847C43"/>
    <w:rsid w:val="00870520"/>
    <w:rsid w:val="008A44D0"/>
    <w:rsid w:val="00BE68D1"/>
    <w:rsid w:val="00C6451F"/>
    <w:rsid w:val="00CB6F0D"/>
    <w:rsid w:val="00D967FE"/>
    <w:rsid w:val="00E01330"/>
    <w:rsid w:val="00EB2694"/>
    <w:rsid w:val="00ED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1D0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776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776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776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776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1D0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776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776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776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776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postupka29.1.2016</izvorni_sadrzaj>
    <derivirana_varijabla naziv="DomainObject.Predmet.Opis_1">Prijedlog za otvaranje st. postupka29.1.2016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GIPS MONT društvo s ograničenom odgovornošću za graditeljstvo i marketing</izvorni_sadrzaj>
    <derivirana_varijabla naziv="DomainObject.Predmet.ProtustrankaFormated_1">  GIPS MONT društvo s ograničenom odgovornošću za graditeljstvo i marketing</derivirana_varijabla>
  </DomainObject.Predmet.ProtustrankaFormated>
  <DomainObject.Predmet.ProtustrankaFormatedOIB>
    <izvorni_sadrzaj>  GIPS MONT društvo s ograničenom odgovornošću za graditeljstvo i marketing, OIB 69731301779</izvorni_sadrzaj>
    <derivirana_varijabla naziv="DomainObject.Predmet.ProtustrankaFormatedOIB_1">  GIPS MONT društvo s ograničenom odgovornošću za graditeljstvo i marketing, OIB 69731301779</derivirana_varijabla>
  </DomainObject.Predmet.ProtustrankaFormatedOIB>
  <DomainObject.Predmet.ProtustrankaFormatedWithAdress>
    <izvorni_sadrzaj> GIPS MONT društvo s ograničenom odgovornošću za graditeljstvo i marketing, Vladimira Nazora 56, 42243 Donje Ladanje</izvorni_sadrzaj>
    <derivirana_varijabla naziv="DomainObject.Predmet.ProtustrankaFormatedWithAdress_1"> GIPS MONT društvo s ograničenom odgovornošću za graditeljstvo i marketing, Vladimira Nazora 56, 42243 Donje Ladanje</derivirana_varijabla>
  </DomainObject.Predmet.ProtustrankaFormatedWithAdress>
  <DomainObject.Predmet.ProtustrankaFormatedWithAdressOIB>
    <izvorni_sadrzaj> GIPS MONT društvo s ograničenom odgovornošću za graditeljstvo i marketing, OIB 69731301779, Vladimira Nazora 56, 42243 Donje Ladanje</izvorni_sadrzaj>
    <derivirana_varijabla naziv="DomainObject.Predmet.ProtustrankaFormatedWithAdressOIB_1"> GIPS MONT društvo s ograničenom odgovornošću za graditeljstvo i marketing, OIB 69731301779, Vladimira Nazora 56, 42243 Donje Ladanje</derivirana_varijabla>
  </DomainObject.Predmet.ProtustrankaFormatedWithAdressOIB>
  <DomainObject.Predmet.ProtustrankaWithAdress>
    <izvorni_sadrzaj>GIPS MONT društvo s ograničenom odgovornošću za graditeljstvo i marketing Vladimira Nazora 56, 42243 Donje Ladanje</izvorni_sadrzaj>
    <derivirana_varijabla naziv="DomainObject.Predmet.ProtustrankaWithAdress_1">GIPS MONT društvo s ograničenom odgovornošću za graditeljstvo i marketing Vladimira Nazora 56, 42243 Donje Ladanje</derivirana_varijabla>
  </DomainObject.Predmet.ProtustrankaWithAdress>
  <DomainObject.Predmet.ProtustrankaWithAdressOIB>
    <izvorni_sadrzaj>GIPS MONT društvo s ograničenom odgovornošću za graditeljstvo i marketing, OIB 69731301779, Vladimira Nazora 56, 42243 Donje Ladanje</izvorni_sadrzaj>
    <derivirana_varijabla naziv="DomainObject.Predmet.ProtustrankaWithAdressOIB_1">GIPS MONT društvo s ograničenom odgovornošću za graditeljstvo i marketing, OIB 69731301779, Vladimira Nazora 56, 42243 Donje Ladanje</derivirana_varijabla>
  </DomainObject.Predmet.ProtustrankaWithAdressOIB>
  <DomainObject.Predmet.ProtustrankaNazivFormated>
    <izvorni_sadrzaj>GIPS MONT društvo s ograničenom odgovornošću za graditeljstvo i marketing</izvorni_sadrzaj>
    <derivirana_varijabla naziv="DomainObject.Predmet.ProtustrankaNazivFormated_1">GIPS MONT društvo s ograničenom odgovornošću za graditeljstvo i marketing</derivirana_varijabla>
  </DomainObject.Predmet.ProtustrankaNazivFormated>
  <DomainObject.Predmet.ProtustrankaNazivFormatedOIB>
    <izvorni_sadrzaj>GIPS MONT društvo s ograničenom odgovornošću za graditeljstvo i marketing, OIB 69731301779</izvorni_sadrzaj>
    <derivirana_varijabla naziv="DomainObject.Predmet.ProtustrankaNazivFormatedOIB_1">GIPS MONT društvo s ograničenom odgovornošću za graditeljstvo i marketing, OIB 69731301779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2483.73</izvorni_sadrzaj>
    <derivirana_varijabla naziv="DomainObject.Predmet.TrenutnaVrijednost_1">2483.73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GIPS MONT društvo s ograničenom odgovornošću za graditeljstvo i marketing</item>
    </izvorni_sadrzaj>
    <derivirana_varijabla naziv="DomainObject.Predmet.ProtuStrankaListFormated_1">
      <item>GIPS MONT društvo s ograničenom odgovornošću za graditeljstvo i marketing</item>
    </derivirana_varijabla>
  </DomainObject.Predmet.ProtuStrankaListFormated>
  <DomainObject.Predmet.ProtuStrankaListFormatedOIB>
    <izvorni_sadrzaj>
      <item>GIPS MONT društvo s ograničenom odgovornošću za graditeljstvo i marketing, OIB 69731301779</item>
    </izvorni_sadrzaj>
    <derivirana_varijabla naziv="DomainObject.Predmet.ProtuStrankaListFormatedOIB_1">
      <item>GIPS MONT društvo s ograničenom odgovornošću za graditeljstvo i marketing, OIB 69731301779</item>
    </derivirana_varijabla>
  </DomainObject.Predmet.ProtuStrankaListFormatedOIB>
  <DomainObject.Predmet.ProtuStrankaListFormatedWithAdress>
    <izvorni_sadrzaj>
      <item>GIPS MONT društvo s ograničenom odgovornošću za graditeljstvo i marketing, Vladimira Nazora 56, 42243 Donje Ladanje</item>
    </izvorni_sadrzaj>
    <derivirana_varijabla naziv="DomainObject.Predmet.ProtuStrankaListFormatedWithAdress_1">
      <item>GIPS MONT društvo s ograničenom odgovornošću za graditeljstvo i marketing, Vladimira Nazora 56, 42243 Donje Ladanje</item>
    </derivirana_varijabla>
  </DomainObject.Predmet.ProtuStrankaListFormatedWithAdress>
  <DomainObject.Predmet.ProtuStrankaListFormatedWithAdressOIB>
    <izvorni_sadrzaj>
      <item>GIPS MONT društvo s ograničenom odgovornošću za graditeljstvo i marketing, OIB 69731301779, Vladimira Nazora 56, 42243 Donje Ladanje</item>
    </izvorni_sadrzaj>
    <derivirana_varijabla naziv="DomainObject.Predmet.ProtuStrankaListFormatedWithAdressOIB_1">
      <item>GIPS MONT društvo s ograničenom odgovornošću za graditeljstvo i marketing, OIB 69731301779, Vladimira Nazora 56, 42243 Donje Ladanje</item>
    </derivirana_varijabla>
  </DomainObject.Predmet.ProtuStrankaListFormatedWithAdressOIB>
  <DomainObject.Predmet.ProtuStrankaListNazivFormated>
    <izvorni_sadrzaj>
      <item>GIPS MONT društvo s ograničenom odgovornošću za graditeljstvo i marketing</item>
    </izvorni_sadrzaj>
    <derivirana_varijabla naziv="DomainObject.Predmet.ProtuStrankaListNazivFormated_1">
      <item>GIPS MONT društvo s ograničenom odgovornošću za graditeljstvo i marketing</item>
    </derivirana_varijabla>
  </DomainObject.Predmet.ProtuStrankaListNazivFormated>
  <DomainObject.Predmet.ProtuStrankaListNazivFormatedOIB>
    <izvorni_sadrzaj>
      <item>GIPS MONT društvo s ograničenom odgovornošću za graditeljstvo i marketing, OIB 69731301779</item>
    </izvorni_sadrzaj>
    <derivirana_varijabla naziv="DomainObject.Predmet.ProtuStrankaListNazivFormatedOIB_1">
      <item>GIPS MONT društvo s ograničenom odgovornošću za graditeljstvo i marketing, OIB 69731301779</item>
    </derivirana_varijabla>
  </DomainObject.Predmet.ProtuStrankaListNazivFormatedOIB>
  <DomainObject.Predmet.OstaliListFormated>
    <izvorni_sadrzaj>
      <item>Dragutin Rajner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Dragutin Rajner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Dragutin Rajner, OIB 54839472450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Dragutin Rajner, OIB 54839472450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Dragutin Rajner, Vladimira Nazora 5, 42207 Vinica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Dragutin Rajner, Vladimira Nazora 5, 42207 Vinica</item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Dragutin Rajner, OIB 54839472450, Vladimira Nazora 5, 42207 Vinica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Dragutin Rajner, OIB 54839472450, Vladimira Nazora 5, 42207 Vinica</item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Dragutin Rajner</item>
      <item>Županijsko državno odvjetništvo u Varaždinu</item>
    </izvorni_sadrzaj>
    <derivirana_varijabla naziv="DomainObject.Predmet.OstaliListNazivFormated_1">
      <item>Dragutin Rajner</item>
      <item>Županijsko državno odvjetništvo u Varaždinu</item>
    </derivirana_varijabla>
  </DomainObject.Predmet.OstaliListNazivFormated>
  <DomainObject.Predmet.OstaliListNazivFormatedOIB>
    <izvorni_sadrzaj>
      <item>Dragutin Rajner, OIB 54839472450</item>
      <item>Županijsko državno odvjetništvo u Varaždinu</item>
    </izvorni_sadrzaj>
    <derivirana_varijabla naziv="DomainObject.Predmet.OstaliListNazivFormatedOIB_1">
      <item>Dragutin Rajner, OIB 54839472450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GIPS MONT društvo s ograničenom odgovornošću za graditeljstvo i marketing</izvorni_sadrzaj>
    <derivirana_varijabla naziv="DomainObject.Predmet.ProtustrankaIDrugi_1">GIPS MONT društvo s ograničenom odgovornošću za graditeljstvo i marketing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GIPS MONT društvo s ograničenom odgovornošću za graditeljstvo i marketing, OIB 69731301779, Vladimira Nazora 56, 42243 Donje Ladanje</izvorni_sadrzaj>
    <derivirana_varijabla naziv="DomainObject.Predmet.ProtustrankaIDrugiAdressOIB_1">GIPS MONT društvo s ograničenom odgovornošću za graditeljstvo i marketing, OIB 69731301779, Vladimira Nazora 56,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GIPS MONT društvo s ograničenom odgovornošću za graditeljstvo i marketing</item>
      <item>Dragutin Rajner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GIPS MONT društvo s ograničenom odgovornošću za graditeljstvo i marketing</item>
      <item>Dragutin Rajner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GIPS MONT društvo s ograničenom odgovornošću za graditeljstvo i marketing, OIB 69731301779, Vladimira Nazora 56,42243 Donje Ladanje</item>
      <item>Dragutin Rajner, OIB 54839472450, Vladimira Nazora 5,42207 Vinica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GIPS MONT društvo s ograničenom odgovornošću za graditeljstvo i marketing, OIB 69731301779, Vladimira Nazora 56,42243 Donje Ladanje</item>
      <item>Dragutin Rajner, OIB 54839472450, Vladimira Nazora 5,42207 Vinica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69731301779</item>
      <item>, OIB 54839472450</item>
      <item>, OIB null</item>
      <item>, OIB 18683136487</item>
    </izvorni_sadrzaj>
    <derivirana_varijabla naziv="DomainObject.Predmet.SudioniciListNazivOIB_1">
      <item>, OIB 69731301779</item>
      <item>, OIB 54839472450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591</properties:Words>
  <properties:Characters>3198</properties:Characters>
  <properties:Lines>89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2016-05-13T11:45:00Z</dcterms:created>
  <dc:creator>Maja Valušnig</dc:creator>
  <cp:lastModifiedBy>Nevenka Vuković</cp:lastModifiedBy>
  <cp:lastPrinted>2016-05-13T11:50:00Z</cp:lastPrinted>
  <dcterms:modified xmlns:xsi="http://www.w3.org/2001/XMLSchema-instance" xsi:type="dcterms:W3CDTF">2016-05-13T11:51:00Z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