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e039" w14:paraId="2b7e039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211CE0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  <w:t>3  St-</w:t>
      </w:r>
      <w:r w:rsidR="009B497D">
        <w:rPr>
          <w:rFonts w:hAnsi="Times New Roman" w:ascii="Times New Roman"/>
        </w:rPr>
        <w:t>5860/2016-</w:t>
      </w:r>
      <w:r w:rsidR="009B497D" w:rsidRPr="00211CE0">
        <w:rPr>
          <w:rFonts w:hAnsi="Times New Roman" w:ascii="Times New Roman"/>
        </w:rPr>
        <w:t>88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B013B0" w:rsidP="005F06BF" w:rsidR="00B013B0" w:rsidRPr="001A1A01">
      <w:pPr>
        <w:jc w:val="both"/>
        <w:rPr>
          <w:rFonts w:hAnsi="Times New Roman" w:ascii="Times New Roman"/>
        </w:rPr>
      </w:pPr>
    </w:p>
    <w:p w:rsidRDefault="00733BA9" w:rsidP="00D55AC4" w:rsidR="00B013B0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7263" w:rsidP="009B497D" w:rsidR="00917891">
      <w:pPr>
        <w:ind w:firstLine="708"/>
        <w:jc w:val="both"/>
        <w:rPr>
          <w:rFonts w:hAnsi="Times New Roman" w:ascii="Times New Roman"/>
        </w:rPr>
      </w:pPr>
      <w:r w:rsidRPr="00C07263">
        <w:rPr>
          <w:rFonts w:hAnsi="Times New Roman" w:ascii="Times New Roman"/>
        </w:rPr>
        <w:t xml:space="preserve">Trgovački sud u Zagrebu, Stalna služba u Karlovcu, po stečajnom sucu Vesni Fundurulić Perišin, u stečajnom postupku </w:t>
      </w:r>
      <w:r w:rsidR="00AF12B5" w:rsidRPr="00AF12B5">
        <w:rPr>
          <w:rFonts w:hAnsi="Times New Roman" w:ascii="Times New Roman"/>
        </w:rPr>
        <w:t xml:space="preserve">nad </w:t>
      </w:r>
      <w:r w:rsidR="009B497D" w:rsidRPr="009B497D">
        <w:rPr>
          <w:rFonts w:hAnsi="Times New Roman" w:ascii="Times New Roman"/>
        </w:rPr>
        <w:t xml:space="preserve">stečajnim dužnikom INTER CONFIDA d.o.o. u stečaju, Zagreb, Putine 3A, OIB: 19582286933, </w:t>
      </w:r>
      <w:r w:rsidR="009B497D">
        <w:rPr>
          <w:rFonts w:hAnsi="Times New Roman" w:ascii="Times New Roman"/>
        </w:rPr>
        <w:t xml:space="preserve">14. svibnja </w:t>
      </w:r>
      <w:r w:rsidR="009B497D" w:rsidRPr="009B497D">
        <w:rPr>
          <w:rFonts w:hAnsi="Times New Roman" w:ascii="Times New Roman"/>
        </w:rPr>
        <w:t xml:space="preserve"> 2019.,</w:t>
      </w:r>
    </w:p>
    <w:p w:rsidRDefault="009B497D" w:rsidP="009B497D" w:rsidR="009B497D" w:rsidRPr="00733BA9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5D4C20" w:rsidR="005D4C20">
      <w:pPr>
        <w:jc w:val="both"/>
        <w:rPr>
          <w:rFonts w:hAnsi="Times New Roman" w:ascii="Times New Roman"/>
        </w:rPr>
      </w:pPr>
    </w:p>
    <w:p w:rsidRDefault="00211CE0" w:rsidP="00211CE0" w:rsidR="00211CE0" w:rsidRPr="000D1E47">
      <w:pPr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I.Iz iznosa kupovnine od 365.000,00 kn ostvarene prodajom </w:t>
      </w:r>
      <w:r>
        <w:rPr>
          <w:rFonts w:eastAsia="Times New Roman" w:hAnsi="Times New Roman" w:ascii="Times New Roman"/>
        </w:rPr>
        <w:t>nekretnine dužnika upisane</w:t>
      </w:r>
      <w:r w:rsidRPr="000D1E47">
        <w:rPr>
          <w:rFonts w:eastAsia="Times New Roman" w:hAnsi="Times New Roman" w:ascii="Times New Roman"/>
        </w:rPr>
        <w:t xml:space="preserve"> u zemljišnim knjigama Općinskog suda u Rijeci, Zemljišnoknjižni odjel Rab, k.o. 324434 Rab-Mundanije, zk. ul. 2115 kč.br. 276/1, kuća br. 121 C i dvorište, ukupne površine 726 m2 i to:</w:t>
      </w:r>
    </w:p>
    <w:p w:rsidRDefault="00211CE0" w:rsidP="00211CE0" w:rsidR="00211CE0" w:rsidRPr="000D1E47">
      <w:pPr>
        <w:ind w:firstLine="708"/>
        <w:jc w:val="both"/>
        <w:rPr>
          <w:rFonts w:eastAsia="Times New Roman" w:hAnsi="Times New Roman" w:ascii="Times New Roman"/>
        </w:rPr>
      </w:pPr>
      <w:r w:rsidRPr="000D1E47">
        <w:rPr>
          <w:rFonts w:eastAsia="Times New Roman" w:hAnsi="Times New Roman" w:ascii="Times New Roman"/>
        </w:rPr>
        <w:t xml:space="preserve"> 1. 1.Suvlasnički dio: 2141/10000 ETAŽNO VLASNIŠTVO (E-1)</w:t>
      </w:r>
    </w:p>
    <w:p w:rsidRDefault="00211CE0" w:rsidP="00211CE0" w:rsidR="00211CE0" w:rsidRPr="00211CE0">
      <w:pPr>
        <w:ind w:firstLine="708"/>
        <w:jc w:val="both"/>
        <w:rPr>
          <w:rFonts w:eastAsia="Times New Roman" w:hAnsi="Times New Roman" w:ascii="Times New Roman"/>
        </w:rPr>
      </w:pPr>
      <w:r w:rsidRPr="000D1E47">
        <w:rPr>
          <w:rFonts w:eastAsia="Times New Roman" w:hAnsi="Times New Roman" w:ascii="Times New Roman"/>
        </w:rPr>
        <w:t xml:space="preserve"> 1.dijela, povezano s vlasništvom stana oznake "a" u prizemlju koji se sastoji od hodnika, dvije spavaonice, kupaonice, dva WC-a, kuhinje sa blagovaonicom i dnevnim boravkom, te natkrivene terase, površine 77,20 m2, u planu posebnih dijelova označen plavom bojom i 1/12 dijela nekretnine upisane kod Općinskog suda u Rijeci, ZK odjel Rab, u zk.ul. 2680 k.o. 324434 Rab-Mundanije, kč. br. 276/5 NEPLO</w:t>
      </w:r>
      <w:r>
        <w:rPr>
          <w:rFonts w:eastAsia="Times New Roman" w:hAnsi="Times New Roman" w:ascii="Times New Roman"/>
        </w:rPr>
        <w:t>DNO-PUT, ukupne površine 130 m2</w:t>
      </w:r>
      <w:r>
        <w:rPr>
          <w:rFonts w:hAnsi="Times New Roman" w:ascii="Times New Roman"/>
        </w:rPr>
        <w:t>, namiruju se: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1.troškovi stečajnog postupka u iznosu od </w:t>
      </w:r>
      <w:r w:rsidR="005D3E70">
        <w:rPr>
          <w:rFonts w:hAnsi="Times New Roman" w:ascii="Times New Roman"/>
        </w:rPr>
        <w:t xml:space="preserve">137.401,20 </w:t>
      </w:r>
      <w:r>
        <w:rPr>
          <w:rFonts w:hAnsi="Times New Roman" w:ascii="Times New Roman"/>
        </w:rPr>
        <w:t>kn,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2.razlučni vjerovnik</w:t>
      </w:r>
      <w:r w:rsidR="005D3E70">
        <w:rPr>
          <w:rFonts w:hAnsi="Times New Roman" w:ascii="Times New Roman"/>
        </w:rPr>
        <w:t xml:space="preserve"> </w:t>
      </w:r>
      <w:r w:rsidR="005D3E70">
        <w:rPr>
          <w:rFonts w:eastAsia="Times New Roman" w:hAnsi="Times New Roman" w:ascii="Times New Roman"/>
        </w:rPr>
        <w:t>EOS MATRIX d.o.o., Zagreb</w:t>
      </w:r>
      <w:r w:rsidRPr="005D4C20">
        <w:rPr>
          <w:rFonts w:hAnsi="Times New Roman" w:ascii="Times New Roman"/>
        </w:rPr>
        <w:t xml:space="preserve">, </w:t>
      </w:r>
      <w:r w:rsidR="005D3E70">
        <w:rPr>
          <w:rFonts w:hAnsi="Times New Roman" w:ascii="Times New Roman"/>
        </w:rPr>
        <w:t xml:space="preserve">Horvatova 82, </w:t>
      </w:r>
      <w:r w:rsidRPr="005D4C20">
        <w:rPr>
          <w:rFonts w:hAnsi="Times New Roman" w:ascii="Times New Roman"/>
        </w:rPr>
        <w:t>OIB:</w:t>
      </w:r>
      <w:r w:rsidR="005D3E70">
        <w:rPr>
          <w:rFonts w:hAnsi="Times New Roman" w:ascii="Times New Roman"/>
        </w:rPr>
        <w:t xml:space="preserve"> 76674680107</w:t>
      </w:r>
      <w:r>
        <w:rPr>
          <w:rFonts w:hAnsi="Times New Roman" w:ascii="Times New Roman"/>
        </w:rPr>
        <w:t xml:space="preserve">, u iznosu od </w:t>
      </w:r>
      <w:r w:rsidR="005D3E70">
        <w:rPr>
          <w:rFonts w:hAnsi="Times New Roman" w:ascii="Times New Roman"/>
        </w:rPr>
        <w:t xml:space="preserve">227.598,80 </w:t>
      </w:r>
      <w:r>
        <w:rPr>
          <w:rFonts w:hAnsi="Times New Roman" w:ascii="Times New Roman"/>
        </w:rPr>
        <w:t>kn.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II.Nalaže se Financijskoj agenciji Zagreb, Ulica grada Vukovara 70, OIB: 85821130368, da iznos od </w:t>
      </w:r>
      <w:r w:rsidR="005D3E70">
        <w:rPr>
          <w:rFonts w:hAnsi="Times New Roman" w:ascii="Times New Roman"/>
        </w:rPr>
        <w:t xml:space="preserve">48.000,00 </w:t>
      </w:r>
      <w:r>
        <w:rPr>
          <w:rFonts w:hAnsi="Times New Roman" w:ascii="Times New Roman"/>
        </w:rPr>
        <w:t>kn s posebnog računa broj HR3323900011300028779 prenese na račun broj HR</w:t>
      </w:r>
      <w:r w:rsidR="005D3E70">
        <w:rPr>
          <w:rFonts w:hAnsi="Times New Roman" w:ascii="Times New Roman"/>
        </w:rPr>
        <w:t>1123900011300028787, Model: HR11</w:t>
      </w:r>
      <w:r>
        <w:rPr>
          <w:rFonts w:hAnsi="Times New Roman" w:ascii="Times New Roman"/>
        </w:rPr>
        <w:t>.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III.Nalaže se </w:t>
      </w:r>
      <w:r w:rsidRPr="00F646BD">
        <w:rPr>
          <w:rFonts w:hAnsi="Times New Roman" w:ascii="Times New Roman"/>
        </w:rPr>
        <w:t>Financijskoj agenciji Zagreb, Ulica grada Vukovara 70, OIB: 85821130368</w:t>
      </w:r>
      <w:r>
        <w:rPr>
          <w:rFonts w:hAnsi="Times New Roman" w:ascii="Times New Roman"/>
        </w:rPr>
        <w:t xml:space="preserve">, u roku od osam dana s računa broj </w:t>
      </w:r>
      <w:r w:rsidRPr="00F646BD">
        <w:rPr>
          <w:rFonts w:hAnsi="Times New Roman" w:ascii="Times New Roman"/>
        </w:rPr>
        <w:t>HR1123900011300028787</w:t>
      </w:r>
      <w:r>
        <w:rPr>
          <w:rFonts w:hAnsi="Times New Roman" w:ascii="Times New Roman"/>
        </w:rPr>
        <w:t xml:space="preserve">, isplatiti iznos od </w:t>
      </w:r>
      <w:r w:rsidR="005D3E70">
        <w:rPr>
          <w:rFonts w:hAnsi="Times New Roman" w:ascii="Times New Roman"/>
        </w:rPr>
        <w:t>137.401,20</w:t>
      </w:r>
      <w:r w:rsidRPr="00F646BD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 xml:space="preserve"> stečajnom dužniku </w:t>
      </w:r>
      <w:r w:rsidR="005D3E70" w:rsidRPr="009B497D">
        <w:rPr>
          <w:rFonts w:hAnsi="Times New Roman" w:ascii="Times New Roman"/>
        </w:rPr>
        <w:t>INTER CONFIDA d.o.o. u stečaju, Zagreb, Putine 3A, OIB: 19582286933</w:t>
      </w:r>
      <w:r>
        <w:rPr>
          <w:rFonts w:hAnsi="Times New Roman" w:ascii="Times New Roman"/>
        </w:rPr>
        <w:t xml:space="preserve">  na račun broj IBAN: HR</w:t>
      </w:r>
      <w:r w:rsidR="005D3E70">
        <w:rPr>
          <w:rFonts w:hAnsi="Times New Roman" w:ascii="Times New Roman"/>
        </w:rPr>
        <w:t>2724920081100031735</w:t>
      </w:r>
      <w:r>
        <w:rPr>
          <w:rFonts w:hAnsi="Times New Roman" w:ascii="Times New Roman"/>
        </w:rPr>
        <w:t>.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D55AC4" w:rsidR="00D55AC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646BD">
        <w:rPr>
          <w:rFonts w:hAnsi="Times New Roman" w:ascii="Times New Roman"/>
        </w:rPr>
        <w:t>Nalaže se Financijskoj agenciji Zagreb, Ulica grada Vukovara 70, OIB: 85821130368, u roku od osam dana s računa broj HR1123900011300028787</w:t>
      </w:r>
      <w:r>
        <w:rPr>
          <w:rFonts w:hAnsi="Times New Roman" w:ascii="Times New Roman"/>
        </w:rPr>
        <w:t xml:space="preserve">, isplatiti iznos od  </w:t>
      </w:r>
      <w:r w:rsidR="005D3E70">
        <w:rPr>
          <w:rFonts w:hAnsi="Times New Roman" w:ascii="Times New Roman"/>
        </w:rPr>
        <w:t xml:space="preserve">227.598,80 </w:t>
      </w:r>
      <w:r w:rsidRPr="00F646BD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, </w:t>
      </w:r>
      <w:r w:rsidRPr="00F646BD">
        <w:rPr>
          <w:rFonts w:hAnsi="Times New Roman" w:ascii="Times New Roman"/>
        </w:rPr>
        <w:t>razlučn</w:t>
      </w:r>
      <w:r>
        <w:rPr>
          <w:rFonts w:hAnsi="Times New Roman" w:ascii="Times New Roman"/>
        </w:rPr>
        <w:t>om</w:t>
      </w:r>
      <w:r w:rsidRPr="00F646BD">
        <w:rPr>
          <w:rFonts w:hAnsi="Times New Roman" w:ascii="Times New Roman"/>
        </w:rPr>
        <w:t xml:space="preserve"> vjerovnik</w:t>
      </w:r>
      <w:r>
        <w:rPr>
          <w:rFonts w:hAnsi="Times New Roman" w:ascii="Times New Roman"/>
        </w:rPr>
        <w:t>u</w:t>
      </w:r>
      <w:r w:rsidRPr="00F646BD">
        <w:rPr>
          <w:rFonts w:hAnsi="Times New Roman" w:ascii="Times New Roman"/>
        </w:rPr>
        <w:t xml:space="preserve"> </w:t>
      </w:r>
      <w:r w:rsidR="005D3E70">
        <w:rPr>
          <w:rFonts w:eastAsia="Times New Roman" w:hAnsi="Times New Roman" w:ascii="Times New Roman"/>
        </w:rPr>
        <w:t>EOS MATRIX d.o.o., Zagreb</w:t>
      </w:r>
      <w:r w:rsidR="005D3E70" w:rsidRPr="005D4C20">
        <w:rPr>
          <w:rFonts w:hAnsi="Times New Roman" w:ascii="Times New Roman"/>
        </w:rPr>
        <w:t xml:space="preserve">, </w:t>
      </w:r>
      <w:r w:rsidR="005D3E70">
        <w:rPr>
          <w:rFonts w:hAnsi="Times New Roman" w:ascii="Times New Roman"/>
        </w:rPr>
        <w:t xml:space="preserve">Horvatova 82, </w:t>
      </w:r>
      <w:r w:rsidR="005D3E70" w:rsidRPr="005D4C20">
        <w:rPr>
          <w:rFonts w:hAnsi="Times New Roman" w:ascii="Times New Roman"/>
        </w:rPr>
        <w:t>OIB:</w:t>
      </w:r>
      <w:r w:rsidR="005D3E70">
        <w:rPr>
          <w:rFonts w:hAnsi="Times New Roman" w:ascii="Times New Roman"/>
        </w:rPr>
        <w:t xml:space="preserve"> 76674680107</w:t>
      </w:r>
      <w:r>
        <w:rPr>
          <w:rFonts w:hAnsi="Times New Roman" w:ascii="Times New Roman"/>
        </w:rPr>
        <w:t xml:space="preserve">, na račun broj IBAN: </w:t>
      </w:r>
      <w:r w:rsidR="005D3E70">
        <w:rPr>
          <w:rFonts w:hAnsi="Times New Roman" w:ascii="Times New Roman"/>
        </w:rPr>
        <w:t>HR5423400091510906468.</w:t>
      </w:r>
    </w:p>
    <w:p w:rsidRDefault="00D55AC4" w:rsidP="00211CE0" w:rsidR="00D55AC4">
      <w:pPr>
        <w:jc w:val="center"/>
        <w:rPr>
          <w:rFonts w:hAnsi="Times New Roman" w:ascii="Times New Roman"/>
        </w:rPr>
      </w:pPr>
    </w:p>
    <w:p w:rsidRDefault="00211CE0" w:rsidP="00211CE0" w:rsidR="00211CE0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211CE0" w:rsidP="00211CE0" w:rsidR="00211CE0">
      <w:pPr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5D3E70">
        <w:rPr>
          <w:rFonts w:hAnsi="Times New Roman" w:ascii="Times New Roman"/>
        </w:rPr>
        <w:t>5860/2016-60</w:t>
      </w:r>
      <w:r>
        <w:rPr>
          <w:rFonts w:hAnsi="Times New Roman" w:ascii="Times New Roman"/>
        </w:rPr>
        <w:t xml:space="preserve"> od </w:t>
      </w:r>
      <w:r w:rsidR="005D3E70">
        <w:rPr>
          <w:rFonts w:hAnsi="Times New Roman" w:ascii="Times New Roman"/>
        </w:rPr>
        <w:t>10. siječnja 2019</w:t>
      </w:r>
      <w:r>
        <w:rPr>
          <w:rFonts w:hAnsi="Times New Roman" w:ascii="Times New Roman"/>
        </w:rPr>
        <w:t xml:space="preserve">. kupcu </w:t>
      </w:r>
      <w:r w:rsidR="005D3E70">
        <w:rPr>
          <w:rFonts w:hAnsi="Times New Roman" w:ascii="Times New Roman"/>
        </w:rPr>
        <w:t>FRANJO TOMAŠIĆ, Pleškovec, Pleškovec 70, OIB:41492723219</w:t>
      </w:r>
      <w:r>
        <w:rPr>
          <w:rFonts w:hAnsi="Times New Roman" w:ascii="Times New Roman"/>
        </w:rPr>
        <w:t xml:space="preserve">, dosuđena je nekretnina </w:t>
      </w:r>
      <w:r>
        <w:rPr>
          <w:rFonts w:hAnsi="Times New Roman" w:ascii="Times New Roman"/>
        </w:rPr>
        <w:lastRenderedPageBreak/>
        <w:t xml:space="preserve">stečajnog dužnika opisana pod toč. I. izreke ovog rješenja, a koje rješenje je postalo pravomoćno </w:t>
      </w:r>
      <w:r w:rsidR="005D3E70">
        <w:rPr>
          <w:rFonts w:hAnsi="Times New Roman" w:ascii="Times New Roman"/>
        </w:rPr>
        <w:t>29. siječnja 2019</w:t>
      </w:r>
      <w:r>
        <w:rPr>
          <w:rFonts w:hAnsi="Times New Roman" w:ascii="Times New Roman"/>
        </w:rPr>
        <w:t>.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kupac je pozvan da u roku od 30 dana od dana pravomoćnosti rješenja o dosudi, uplati razliku kupovnine preko uplaćenog iznosa jamčevine u iznosu od </w:t>
      </w:r>
      <w:r w:rsidR="005D3E70">
        <w:rPr>
          <w:rFonts w:hAnsi="Times New Roman" w:ascii="Times New Roman"/>
        </w:rPr>
        <w:t>317.000,00</w:t>
      </w:r>
      <w:r>
        <w:rPr>
          <w:rFonts w:hAnsi="Times New Roman" w:ascii="Times New Roman"/>
        </w:rPr>
        <w:t xml:space="preserve"> kn, budući je navedenu nekretninu kupio na elektroničkoj javnoj dražbi koju je provela Financijska agencija, za iznos kupovnine od </w:t>
      </w:r>
      <w:r w:rsidR="005D3E70">
        <w:rPr>
          <w:rFonts w:hAnsi="Times New Roman" w:ascii="Times New Roman"/>
        </w:rPr>
        <w:t>365.000,00</w:t>
      </w:r>
      <w:r>
        <w:rPr>
          <w:rFonts w:hAnsi="Times New Roman" w:ascii="Times New Roman"/>
        </w:rPr>
        <w:t xml:space="preserve"> kn, a jamčevinu u iznosu od </w:t>
      </w:r>
      <w:r w:rsidR="005D3E70">
        <w:rPr>
          <w:rFonts w:hAnsi="Times New Roman" w:ascii="Times New Roman"/>
        </w:rPr>
        <w:t>48.000,00</w:t>
      </w:r>
      <w:r w:rsidRPr="008859E4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 xml:space="preserve"> je platio na račun Financijske agencije broj </w:t>
      </w:r>
      <w:r w:rsidRPr="00052107">
        <w:rPr>
          <w:rFonts w:hAnsi="Times New Roman" w:ascii="Times New Roman"/>
        </w:rPr>
        <w:t>HR3323900011300028779</w:t>
      </w:r>
      <w:r>
        <w:rPr>
          <w:rFonts w:hAnsi="Times New Roman" w:ascii="Times New Roman"/>
        </w:rPr>
        <w:t xml:space="preserve">. Podneskom od </w:t>
      </w:r>
      <w:r w:rsidR="00D55AC4">
        <w:rPr>
          <w:rFonts w:hAnsi="Times New Roman" w:ascii="Times New Roman"/>
        </w:rPr>
        <w:t>12. veljače 2019</w:t>
      </w:r>
      <w:r>
        <w:rPr>
          <w:rFonts w:hAnsi="Times New Roman" w:ascii="Times New Roman"/>
        </w:rPr>
        <w:t xml:space="preserve">. Financijska agencija je obavijestila sud da je kupac </w:t>
      </w:r>
      <w:r w:rsidR="00D55AC4">
        <w:rPr>
          <w:rFonts w:hAnsi="Times New Roman" w:ascii="Times New Roman"/>
        </w:rPr>
        <w:t>FRANJO TOMAŠIĆ</w:t>
      </w:r>
      <w:r>
        <w:rPr>
          <w:rFonts w:hAnsi="Times New Roman" w:ascii="Times New Roman"/>
        </w:rPr>
        <w:t xml:space="preserve">, uplatio kupovninu na račun Financijske agencije broj </w:t>
      </w:r>
      <w:r w:rsidRPr="008859E4">
        <w:rPr>
          <w:rFonts w:hAnsi="Times New Roman" w:ascii="Times New Roman"/>
        </w:rPr>
        <w:t>HR1123900011300028787</w:t>
      </w:r>
      <w:r>
        <w:rPr>
          <w:rFonts w:hAnsi="Times New Roman" w:ascii="Times New Roman"/>
        </w:rPr>
        <w:t xml:space="preserve">, u iznosu od </w:t>
      </w:r>
      <w:r w:rsidR="00D55AC4">
        <w:rPr>
          <w:rFonts w:hAnsi="Times New Roman" w:ascii="Times New Roman"/>
        </w:rPr>
        <w:t>317.000,00</w:t>
      </w:r>
      <w:r>
        <w:rPr>
          <w:rFonts w:hAnsi="Times New Roman" w:ascii="Times New Roman"/>
        </w:rPr>
        <w:t xml:space="preserve"> kn, </w:t>
      </w:r>
      <w:r w:rsidR="00D55AC4">
        <w:rPr>
          <w:rFonts w:hAnsi="Times New Roman" w:ascii="Times New Roman"/>
        </w:rPr>
        <w:t>7. veljače 2019.</w:t>
      </w:r>
      <w:r>
        <w:rPr>
          <w:rFonts w:hAnsi="Times New Roman" w:ascii="Times New Roman"/>
        </w:rPr>
        <w:t xml:space="preserve"> </w:t>
      </w:r>
    </w:p>
    <w:p w:rsidRDefault="00D55AC4" w:rsidP="00211CE0" w:rsidR="00D55AC4">
      <w:pPr>
        <w:ind w:firstLine="708"/>
        <w:jc w:val="both"/>
        <w:rPr>
          <w:rFonts w:hAnsi="Times New Roman" w:ascii="Times New Roman"/>
        </w:rPr>
      </w:pPr>
    </w:p>
    <w:p w:rsidRDefault="00211CE0" w:rsidP="00211CE0" w:rsidR="00D55AC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D55AC4">
        <w:rPr>
          <w:rFonts w:hAnsi="Times New Roman" w:ascii="Times New Roman"/>
        </w:rPr>
        <w:t>28. ožujka</w:t>
      </w:r>
      <w:r>
        <w:rPr>
          <w:rFonts w:hAnsi="Times New Roman" w:ascii="Times New Roman"/>
        </w:rPr>
        <w:t xml:space="preserve"> 2019.  stečajni upravitelj je dostavio prijedlog diobe kupovnine kojim je precizirao troškove postupka u smislu čl. 254. Stečajnog zakona </w:t>
      </w:r>
      <w:r w:rsidRPr="006E1F2E">
        <w:rPr>
          <w:rFonts w:hAnsi="Times New Roman" w:ascii="Times New Roman"/>
        </w:rPr>
        <w:t>("Narodne novine" broj 71/15</w:t>
      </w:r>
      <w:r>
        <w:rPr>
          <w:rFonts w:hAnsi="Times New Roman" w:ascii="Times New Roman"/>
        </w:rPr>
        <w:t xml:space="preserve">, 104/17 - dalje SZ). Na ročištu održanom </w:t>
      </w:r>
      <w:r w:rsidR="00D55AC4">
        <w:rPr>
          <w:rFonts w:hAnsi="Times New Roman" w:ascii="Times New Roman"/>
        </w:rPr>
        <w:t>14. svibnja</w:t>
      </w:r>
      <w:r>
        <w:rPr>
          <w:rFonts w:hAnsi="Times New Roman" w:ascii="Times New Roman"/>
        </w:rPr>
        <w:t xml:space="preserve"> 2019. stečajni upravitelj je naveo </w:t>
      </w:r>
      <w:r w:rsidRPr="007D449F">
        <w:rPr>
          <w:rFonts w:hAnsi="Times New Roman" w:ascii="Times New Roman"/>
        </w:rPr>
        <w:t xml:space="preserve">da se troškovi unovčenja temeljem čl. 254. st. 3 SZ-a odnose na </w:t>
      </w:r>
    </w:p>
    <w:p w:rsidRDefault="00D55AC4" w:rsidP="00D55AC4" w:rsidR="00211CE0">
      <w:pPr>
        <w:jc w:val="both"/>
        <w:rPr>
          <w:rFonts w:hAnsi="Times New Roman" w:ascii="Times New Roman"/>
        </w:rPr>
      </w:pPr>
      <w:r w:rsidRPr="00ED1D02">
        <w:rPr>
          <w:rFonts w:hAnsi="Times New Roman" w:ascii="Times New Roman"/>
        </w:rPr>
        <w:t>trošak prodaje pred FINA-om u iznosu od 2.800,00 kn, troškovi pregleda i pokazivanja nekretnine u iznosu od 6.500,00 kn, nagrada stečajnom upravitelju u iznosu od 46.500,00 kn, troškovi PDV-a u iznosu od 73.000,00 kn, te srazmjerni dio troškova stečajne mase u postotku od 64,2% i to troškovi knjigovodstva u iznosu od 8.185,50 kn, trošak poštarine u iznosu od 36,92 kn, troškovi banke u iznosu od 250,38 kn i materijalni troškovi u iznosu od 128,40 kn</w:t>
      </w:r>
      <w:r>
        <w:rPr>
          <w:rFonts w:hAnsi="Times New Roman" w:ascii="Times New Roman"/>
        </w:rPr>
        <w:t xml:space="preserve"> </w:t>
      </w:r>
      <w:r w:rsidR="00211CE0">
        <w:rPr>
          <w:rFonts w:hAnsi="Times New Roman" w:ascii="Times New Roman"/>
        </w:rPr>
        <w:t xml:space="preserve">odnosno u ukupnom iznosu od </w:t>
      </w:r>
      <w:r>
        <w:rPr>
          <w:rFonts w:hAnsi="Times New Roman" w:ascii="Times New Roman"/>
        </w:rPr>
        <w:t xml:space="preserve">137.401,20 </w:t>
      </w:r>
      <w:r w:rsidR="00211CE0">
        <w:rPr>
          <w:rFonts w:hAnsi="Times New Roman" w:ascii="Times New Roman"/>
        </w:rPr>
        <w:t>kn slijedom čega je predložio da se navedeni iznos izdvoji  u stečajnu masu.</w:t>
      </w:r>
      <w:r>
        <w:rPr>
          <w:rFonts w:hAnsi="Times New Roman" w:ascii="Times New Roman"/>
        </w:rPr>
        <w:t xml:space="preserve"> 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D55AC4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Razlučni vjerovnik EOS MATRIX d.o.o. Zagreb nije imao</w:t>
      </w:r>
      <w:r w:rsidR="00211CE0">
        <w:rPr>
          <w:rFonts w:hAnsi="Times New Roman" w:ascii="Times New Roman"/>
        </w:rPr>
        <w:t xml:space="preserve"> primjedbi na obračun troškova koje je dostavio stečajni upravitelj. 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D55AC4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114. i 125. Ovršnog zakona ("Narodne novine" </w:t>
      </w:r>
      <w:r w:rsidRPr="00E0413C">
        <w:rPr>
          <w:rFonts w:hAnsi="Times New Roman" w:ascii="Times New Roman"/>
        </w:rPr>
        <w:t>broj 112/12, 25/13, 93/14, 55/16, 73/17)</w:t>
      </w:r>
      <w:r>
        <w:rPr>
          <w:rFonts w:hAnsi="Times New Roman" w:ascii="Times New Roman"/>
        </w:rPr>
        <w:t xml:space="preserve">, doneseno je rješenje o namirenju kojim je određeno da se od kupovnine ostvarene prodajom nekretnine stečajnog dužnika namiruje potraživanje razlučnog vjerovnika </w:t>
      </w:r>
      <w:r w:rsidR="00D55AC4">
        <w:rPr>
          <w:rFonts w:hAnsi="Times New Roman" w:ascii="Times New Roman"/>
        </w:rPr>
        <w:t xml:space="preserve">EOS MATRIX d.o.o. Zagreb </w:t>
      </w:r>
      <w:r>
        <w:rPr>
          <w:rFonts w:hAnsi="Times New Roman" w:ascii="Times New Roman"/>
        </w:rPr>
        <w:t xml:space="preserve">iznosom od </w:t>
      </w:r>
      <w:r w:rsidR="00D55AC4">
        <w:rPr>
          <w:rFonts w:hAnsi="Times New Roman" w:ascii="Times New Roman"/>
        </w:rPr>
        <w:t>227.598,80</w:t>
      </w:r>
      <w:r>
        <w:rPr>
          <w:rFonts w:hAnsi="Times New Roman" w:ascii="Times New Roman"/>
        </w:rPr>
        <w:t xml:space="preserve"> </w:t>
      </w:r>
      <w:r w:rsidRPr="00E0413C">
        <w:rPr>
          <w:rFonts w:hAnsi="Times New Roman" w:ascii="Times New Roman"/>
        </w:rPr>
        <w:t>kn</w:t>
      </w:r>
      <w:r>
        <w:rPr>
          <w:rFonts w:hAnsi="Times New Roman" w:ascii="Times New Roman"/>
        </w:rPr>
        <w:t>, dok je stečajnom dužniku radi namirenja stvarno nastalih troškova unovčenja</w:t>
      </w:r>
      <w:r w:rsidRPr="007D449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predmeta </w:t>
      </w:r>
      <w:r w:rsidRPr="007D449F">
        <w:rPr>
          <w:rFonts w:hAnsi="Times New Roman" w:ascii="Times New Roman"/>
        </w:rPr>
        <w:t xml:space="preserve">razlučnog prava </w:t>
      </w:r>
      <w:r>
        <w:rPr>
          <w:rFonts w:hAnsi="Times New Roman" w:ascii="Times New Roman"/>
        </w:rPr>
        <w:t xml:space="preserve">određen iznos od </w:t>
      </w:r>
      <w:r w:rsidR="00D55AC4">
        <w:rPr>
          <w:rFonts w:hAnsi="Times New Roman" w:ascii="Times New Roman"/>
        </w:rPr>
        <w:t xml:space="preserve">137.401,20 </w:t>
      </w:r>
      <w:r w:rsidRPr="00E0413C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, sukladno odredbi čl. 254. st. 3. SZ-a. 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riješeno je kao u izreci ovog rješenja. </w:t>
      </w:r>
    </w:p>
    <w:p w:rsidRDefault="00211CE0" w:rsidP="00211CE0" w:rsidR="00211CE0">
      <w:pPr>
        <w:jc w:val="both"/>
        <w:rPr>
          <w:rFonts w:hAnsi="Times New Roman" w:ascii="Times New Roman"/>
        </w:rPr>
      </w:pPr>
    </w:p>
    <w:p w:rsidRDefault="00211CE0" w:rsidP="00211CE0" w:rsidR="00211CE0" w:rsidRPr="00F04A75">
      <w:pPr>
        <w:ind w:firstLine="708"/>
        <w:jc w:val="center"/>
        <w:rPr>
          <w:rFonts w:hAnsi="Times New Roman" w:ascii="Times New Roman"/>
        </w:rPr>
      </w:pPr>
      <w:r w:rsidRPr="00E0413C">
        <w:rPr>
          <w:rFonts w:hAnsi="Times New Roman" w:ascii="Times New Roman"/>
        </w:rPr>
        <w:t>U Karlovcu</w:t>
      </w:r>
      <w:r>
        <w:rPr>
          <w:rFonts w:hAnsi="Times New Roman" w:ascii="Times New Roman"/>
        </w:rPr>
        <w:t xml:space="preserve"> </w:t>
      </w:r>
      <w:r w:rsidR="00D55AC4">
        <w:rPr>
          <w:rFonts w:hAnsi="Times New Roman" w:ascii="Times New Roman"/>
        </w:rPr>
        <w:t>14. svibnja</w:t>
      </w:r>
      <w:r>
        <w:rPr>
          <w:rFonts w:hAnsi="Times New Roman" w:ascii="Times New Roman"/>
        </w:rPr>
        <w:t xml:space="preserve"> 2019.</w:t>
      </w:r>
    </w:p>
    <w:p w:rsidRDefault="00211CE0" w:rsidP="00211CE0" w:rsidR="00211CE0" w:rsidRPr="00733BA9">
      <w:pPr>
        <w:rPr>
          <w:rFonts w:hAnsi="Times New Roman" w:ascii="Times New Roman"/>
        </w:rPr>
      </w:pPr>
    </w:p>
    <w:p w:rsidRDefault="00211CE0" w:rsidP="00211CE0" w:rsidR="00211CE0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211CE0" w:rsidP="00211CE0" w:rsidR="00211C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532D15">
        <w:rPr>
          <w:rFonts w:hAnsi="Times New Roman" w:ascii="Times New Roman"/>
        </w:rPr>
        <w:t>, v.r.</w:t>
      </w:r>
    </w:p>
    <w:p w:rsidRDefault="00532D15" w:rsidP="00211CE0" w:rsidR="00532D15">
      <w:pPr>
        <w:jc w:val="right"/>
        <w:rPr>
          <w:rFonts w:hAnsi="Times New Roman" w:ascii="Times New Roman"/>
        </w:rPr>
      </w:pPr>
    </w:p>
    <w:p w:rsidRDefault="00532D15" w:rsidP="00C339BE" w:rsidR="00532D1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32D15" w:rsidP="00211CE0" w:rsidR="00532D15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11CE0" w:rsidP="00211CE0" w:rsidR="00211CE0" w:rsidRPr="00733BA9">
      <w:pPr>
        <w:rPr>
          <w:rFonts w:hAnsi="Times New Roman" w:ascii="Times New Roman"/>
        </w:rPr>
      </w:pPr>
    </w:p>
    <w:p w:rsidRDefault="00211CE0" w:rsidP="00211CE0" w:rsidR="00211CE0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211CE0" w:rsidP="00211CE0" w:rsidR="00211CE0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211CE0" w:rsidP="00211CE0" w:rsidR="00211CE0" w:rsidRPr="00733BA9">
      <w:pPr>
        <w:rPr>
          <w:rFonts w:hAnsi="Times New Roman" w:ascii="Times New Roman"/>
        </w:rPr>
      </w:pPr>
    </w:p>
    <w:p w:rsidRDefault="00785A0D" w:rsidP="00532D15" w:rsidR="00785A0D" w:rsidRPr="00D55AC4">
      <w:pPr>
        <w:pStyle w:val="Odlomakpopisa"/>
        <w:rPr>
          <w:rFonts w:hAnsi="Times New Roman" w:ascii="Times New Roman"/>
        </w:rPr>
      </w:pPr>
    </w:p>
    <w:sectPr w:rsidSect="00D55AC4" w:rsidR="00785A0D" w:rsidRPr="00D55AC4">
      <w:headerReference w:type="default" r:id="rId11"/>
      <w:headerReference w:type="first" r:id="rId12"/>
      <w:pgSz w:code="9" w:h="16838" w:w="11906"/>
      <w:pgMar w:gutter="0" w:footer="709" w:header="709" w:left="1418" w:bottom="851" w:right="1418" w:top="1134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945">
          <w:rPr>
            <w:noProof/>
          </w:rPr>
          <w:t>2</w:t>
        </w:r>
        <w:r>
          <w:fldChar w:fldCharType="end"/>
        </w:r>
      </w:p>
    </w:sdtContent>
  </w:sdt>
  <w:p w:rsidRDefault="009B497D" w:rsidP="009B497D" w:rsidR="0060670C" w:rsidRPr="00D55AC4">
    <w:pPr>
      <w:pStyle w:val="Zaglavlje"/>
      <w:jc w:val="right"/>
    </w:pPr>
    <w:r>
      <w:rPr>
        <w:rFonts w:hAnsi="Times New Roman" w:ascii="Times New Roman"/>
      </w:rPr>
      <w:t>3  St-5860/2016-</w:t>
    </w:r>
    <w:r w:rsidR="00D55AC4">
      <w:rPr>
        <w:rFonts w:hAnsi="Times New Roman" w:ascii="Times New Roman"/>
      </w:rPr>
      <w:t>88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65D8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2016"/>
    <w:rsid w:val="00210B7B"/>
    <w:rsid w:val="00211CE0"/>
    <w:rsid w:val="0022057D"/>
    <w:rsid w:val="002207BD"/>
    <w:rsid w:val="002246F6"/>
    <w:rsid w:val="0026454C"/>
    <w:rsid w:val="002775D1"/>
    <w:rsid w:val="00277787"/>
    <w:rsid w:val="00277D1E"/>
    <w:rsid w:val="00281EE6"/>
    <w:rsid w:val="00284C71"/>
    <w:rsid w:val="0029417D"/>
    <w:rsid w:val="002B03DF"/>
    <w:rsid w:val="002D485F"/>
    <w:rsid w:val="002D609A"/>
    <w:rsid w:val="002E7945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423723"/>
    <w:rsid w:val="0042534A"/>
    <w:rsid w:val="00440303"/>
    <w:rsid w:val="00445660"/>
    <w:rsid w:val="004531A7"/>
    <w:rsid w:val="004550A6"/>
    <w:rsid w:val="00456E7D"/>
    <w:rsid w:val="004B04B5"/>
    <w:rsid w:val="004B0859"/>
    <w:rsid w:val="004C28B3"/>
    <w:rsid w:val="004E4A0F"/>
    <w:rsid w:val="004E4B56"/>
    <w:rsid w:val="004E5711"/>
    <w:rsid w:val="00520AA8"/>
    <w:rsid w:val="0052756B"/>
    <w:rsid w:val="00532D15"/>
    <w:rsid w:val="00541252"/>
    <w:rsid w:val="005511EF"/>
    <w:rsid w:val="00556903"/>
    <w:rsid w:val="005614DD"/>
    <w:rsid w:val="00572CC5"/>
    <w:rsid w:val="00575D75"/>
    <w:rsid w:val="005775A5"/>
    <w:rsid w:val="0059360C"/>
    <w:rsid w:val="005A426B"/>
    <w:rsid w:val="005A532C"/>
    <w:rsid w:val="005A704B"/>
    <w:rsid w:val="005C3DA6"/>
    <w:rsid w:val="005D3E70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3727B"/>
    <w:rsid w:val="00761E1F"/>
    <w:rsid w:val="00775029"/>
    <w:rsid w:val="00785A0D"/>
    <w:rsid w:val="007A669C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D1AA6"/>
    <w:rsid w:val="008E4F01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497D"/>
    <w:rsid w:val="009B73EB"/>
    <w:rsid w:val="009C4332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AF12B5"/>
    <w:rsid w:val="00B013B0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96CFC"/>
    <w:rsid w:val="00BA218D"/>
    <w:rsid w:val="00BA6D04"/>
    <w:rsid w:val="00BC23B6"/>
    <w:rsid w:val="00BD472F"/>
    <w:rsid w:val="00BD5440"/>
    <w:rsid w:val="00BE4259"/>
    <w:rsid w:val="00BF29E2"/>
    <w:rsid w:val="00BF5A22"/>
    <w:rsid w:val="00C07263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1FEA"/>
    <w:rsid w:val="00C77107"/>
    <w:rsid w:val="00CC23CB"/>
    <w:rsid w:val="00CF5826"/>
    <w:rsid w:val="00D0341C"/>
    <w:rsid w:val="00D10907"/>
    <w:rsid w:val="00D34DAB"/>
    <w:rsid w:val="00D42E48"/>
    <w:rsid w:val="00D55AC4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DF34EE"/>
    <w:rsid w:val="00E0131D"/>
    <w:rsid w:val="00E0413C"/>
    <w:rsid w:val="00E12D2E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F04A75"/>
    <w:rsid w:val="00F115F0"/>
    <w:rsid w:val="00F646BD"/>
    <w:rsid w:val="00F75C06"/>
    <w:rsid w:val="00F84809"/>
    <w:rsid w:val="00FA4303"/>
    <w:rsid w:val="00FB026A"/>
    <w:rsid w:val="00FB77B4"/>
    <w:rsid w:val="00FD76B8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D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D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St-5860/2016-83</izvorni_sadrzaj>
    <derivirana_varijabla naziv="DomainObject.PredzadnjaOdlukaIzPredmeta.Oznaka_1">St-5860/2016-83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7F66C-73C4-4C0E-B7CF-EF12A9310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4292</properties:Characters>
  <properties:Lines>98</properties:Lines>
  <properties:Paragraphs>31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2019-05-14T08:15:00Z</dcterms:created>
  <dc:creator>Gordana Grčić</dc:creator>
  <cp:lastModifiedBy>Gordana Cvitković</cp:lastModifiedBy>
  <cp:lastPrinted>2019-05-14T08:53:00Z</cp:lastPrinted>
  <dcterms:modified xmlns:xsi="http://www.w3.org/2001/XMLSchema-instance" xsi:type="dcterms:W3CDTF">2019-05-14T08:53:00Z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(St-5860-2016-rješenje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