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48ED" w:rsidR="00A848ED">
        <w:tc>
          <w:tcPr>
            <w:tcW w:type="dxa" w:w="2985"/>
            <w:hideMark/>
          </w:tcPr>
          <w:p w:rsidRDefault="00A848ED" w:rsidR="00A848E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48ED" w:rsidR="00A848E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848ED" w:rsidR="00A848E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848ED" w:rsidR="00A848E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483f49" w14:paraId="4483f49" w:rsidRDefault="00A848ED" w:rsidP="00A848ED" w:rsidR="00A848E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848ED" w:rsidR="00A848ED">
        <w:trPr>
          <w:jc w:val="right"/>
        </w:trPr>
        <w:tc>
          <w:tcPr>
            <w:tcW w:type="dxa" w:w="4320"/>
            <w:hideMark/>
          </w:tcPr>
          <w:p w:rsidRDefault="00A848ED" w:rsidR="00A848E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r>
              <w:rPr>
                <w:lang w:eastAsia="en-US" w:val="en-US"/>
              </w:rPr>
              <w:t xml:space="preserve">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</w:t>
            </w:r>
            <w:r>
              <w:rPr>
                <w:lang w:eastAsia="en-US" w:val="en-US"/>
              </w:rPr>
              <w:t xml:space="preserve">6/2018-3 </w:t>
            </w:r>
          </w:p>
        </w:tc>
      </w:tr>
    </w:tbl>
    <w:p w:rsidRDefault="00A848ED" w:rsidP="00A848ED" w:rsidR="00A848ED">
      <w:pPr>
        <w:spacing w:after="0"/>
        <w:jc w:val="both"/>
      </w:pPr>
    </w:p>
    <w:p w:rsidRDefault="00A848ED" w:rsidP="00A848ED" w:rsidR="00A848ED">
      <w:pPr>
        <w:pStyle w:val="NormaleSPIS"/>
        <w:ind w:firstLine="0"/>
      </w:pPr>
    </w:p>
    <w:p w:rsidRDefault="00A848ED" w:rsidP="00A848ED" w:rsidR="00A848ED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</w:t>
      </w:r>
      <w:r w:rsidR="00AC6016">
        <w:t>ZORAK DIGITAL MARKETING j.d.o.o. za usluge, OIB: 59500942187</w:t>
      </w:r>
      <w:r>
        <w:t xml:space="preserve">, sa sjedištem u </w:t>
      </w:r>
      <w:r w:rsidR="00AC6016">
        <w:t xml:space="preserve">Ulica Dragutina </w:t>
      </w:r>
      <w:proofErr w:type="spellStart"/>
      <w:r w:rsidR="00AC6016">
        <w:t>Renarića</w:t>
      </w:r>
      <w:proofErr w:type="spellEnd"/>
      <w:r w:rsidR="00AC6016">
        <w:t xml:space="preserve"> br. 35, 48260 Križevci</w:t>
      </w:r>
      <w:r w:rsidR="007D1DCA">
        <w:t>, izvan ročišta 30</w:t>
      </w:r>
      <w:r>
        <w:t>. siječnja 2018. temeljem čl. 430. Stečajnog zakona (Narodne novine br. 71/15. i 104/17., dalje : SZ-a) objavljuje slijedeći</w:t>
      </w:r>
    </w:p>
    <w:p w:rsidRDefault="00A848ED" w:rsidP="00A848ED" w:rsidR="00A848ED">
      <w:pPr>
        <w:spacing w:after="0"/>
        <w:jc w:val="both"/>
      </w:pPr>
    </w:p>
    <w:p w:rsidRDefault="00A848ED" w:rsidP="00A848ED" w:rsidR="00A848E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848ED" w:rsidP="00A848ED" w:rsidR="00A848ED">
      <w:pPr>
        <w:spacing w:after="0"/>
        <w:rPr>
          <w:sz w:val="28"/>
          <w:szCs w:val="28"/>
        </w:rPr>
      </w:pPr>
    </w:p>
    <w:p w:rsidRDefault="00A848ED" w:rsidP="00A848ED" w:rsidR="00A848ED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705DAD">
        <w:t xml:space="preserve">ZORAK DIGITAL MARKETING j.d.o.o. za usluge, OIB: 59500942187, sa sjedištem u Ulica Dragutina </w:t>
      </w:r>
      <w:proofErr w:type="spellStart"/>
      <w:r w:rsidR="00705DAD">
        <w:t>Renarića</w:t>
      </w:r>
      <w:proofErr w:type="spellEnd"/>
      <w:r w:rsidR="00705DAD">
        <w:t xml:space="preserve"> br. 35, 48260 Križevci, </w:t>
      </w:r>
      <w:r w:rsidR="00705DAD">
        <w:t>iznosi 27.044,55</w:t>
      </w:r>
      <w:r>
        <w:t xml:space="preserve"> kuna.</w:t>
      </w:r>
    </w:p>
    <w:p w:rsidRDefault="00A848ED" w:rsidP="00A848ED" w:rsidR="00A848ED">
      <w:pPr>
        <w:spacing w:after="0"/>
        <w:jc w:val="both"/>
      </w:pPr>
    </w:p>
    <w:p w:rsidRDefault="00A848ED" w:rsidP="00A848ED" w:rsidR="00A848ED">
      <w:pPr>
        <w:spacing w:after="0"/>
        <w:jc w:val="both"/>
      </w:pPr>
      <w:r>
        <w:tab/>
        <w:t xml:space="preserve"> 2) Poziva se direktor dužnika</w:t>
      </w:r>
      <w:r w:rsidR="009A13C4">
        <w:t xml:space="preserve"> NENAD ORAK, OIB: 13263861750, iz Križevaca, Ulica Dragutina </w:t>
      </w:r>
      <w:proofErr w:type="spellStart"/>
      <w:r w:rsidR="009A13C4">
        <w:t>Renarića</w:t>
      </w:r>
      <w:proofErr w:type="spellEnd"/>
      <w:r w:rsidR="009A13C4">
        <w:t xml:space="preserve"> br. 35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848ED" w:rsidP="00A848ED" w:rsidR="00A848ED">
      <w:pPr>
        <w:spacing w:after="0"/>
        <w:jc w:val="both"/>
      </w:pPr>
    </w:p>
    <w:p w:rsidRDefault="00A848ED" w:rsidP="00A848ED" w:rsidR="00A848ED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</w:t>
      </w:r>
      <w:r w:rsidR="009A13C4">
        <w:t xml:space="preserve">čl. </w:t>
      </w:r>
      <w:r>
        <w:t xml:space="preserve">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848ED" w:rsidP="00A848ED" w:rsidR="00A848ED">
      <w:pPr>
        <w:spacing w:after="0"/>
        <w:jc w:val="both"/>
      </w:pPr>
    </w:p>
    <w:p w:rsidRDefault="00A848ED" w:rsidP="00A848ED" w:rsidR="00A848ED">
      <w:pPr>
        <w:jc w:val="both"/>
        <w:rPr>
          <w:b/>
        </w:rPr>
      </w:pPr>
      <w:r>
        <w:tab/>
        <w:t xml:space="preserve">  4) Temeljem </w:t>
      </w:r>
      <w:r w:rsidR="009A13C4">
        <w:t xml:space="preserve">odredbe </w:t>
      </w:r>
      <w:r>
        <w:t xml:space="preserve">čl. 430. i </w:t>
      </w:r>
      <w:r w:rsidR="009A13C4">
        <w:t xml:space="preserve">čl. </w:t>
      </w:r>
      <w:r>
        <w:t xml:space="preserve">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</w:t>
      </w:r>
      <w:r w:rsidR="009A13C4">
        <w:t>d.d., pozivom na broj spisa St-36-</w:t>
      </w:r>
      <w:r>
        <w:t>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A848ED" w:rsidP="00A848ED" w:rsidR="00A848ED">
      <w:pPr>
        <w:spacing w:after="0"/>
        <w:ind w:firstLine="720"/>
        <w:jc w:val="both"/>
      </w:pPr>
      <w:r>
        <w:t xml:space="preserve"> 5) Sukladno </w:t>
      </w:r>
      <w:r w:rsidR="009A13C4">
        <w:t xml:space="preserve">odredbi </w:t>
      </w:r>
      <w:r>
        <w:t xml:space="preserve">čl. 431. st. 1. i </w:t>
      </w:r>
      <w:r w:rsidR="009A13C4">
        <w:t xml:space="preserve">st. </w:t>
      </w:r>
      <w:r>
        <w:t xml:space="preserve">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A848ED" w:rsidP="00A848ED" w:rsidR="00A848ED">
      <w:pPr>
        <w:spacing w:after="0"/>
        <w:ind w:firstLine="720"/>
        <w:jc w:val="both"/>
      </w:pPr>
    </w:p>
    <w:p w:rsidRDefault="00A848ED" w:rsidP="00A848ED" w:rsidR="00A848ED">
      <w:pPr>
        <w:spacing w:after="0"/>
        <w:jc w:val="center"/>
        <w:outlineLvl w:val="0"/>
      </w:pPr>
      <w:r>
        <w:t>Obrazloženje</w:t>
      </w:r>
    </w:p>
    <w:p w:rsidRDefault="00A848ED" w:rsidP="00A848ED" w:rsidR="00A848ED">
      <w:pPr>
        <w:spacing w:after="0"/>
        <w:jc w:val="center"/>
        <w:outlineLvl w:val="0"/>
      </w:pPr>
    </w:p>
    <w:p w:rsidRDefault="00A848ED" w:rsidP="00A848ED" w:rsidR="00A848ED">
      <w:pPr>
        <w:spacing w:after="0"/>
        <w:outlineLvl w:val="0"/>
      </w:pPr>
    </w:p>
    <w:p w:rsidRDefault="009A13C4" w:rsidP="00A848ED" w:rsidR="00A848ED">
      <w:pPr>
        <w:spacing w:after="0"/>
        <w:jc w:val="both"/>
        <w:outlineLvl w:val="0"/>
      </w:pPr>
      <w:r>
        <w:tab/>
        <w:t>26</w:t>
      </w:r>
      <w:r w:rsidR="00A848ED">
        <w:t>. siječnja 2018., predlagatelj Financijska agencija, Regionalni centar Zagreb, Podružnica Varaždin podnio je prijedlog za otvaranje stečajnog postupka nad dužnikom</w:t>
      </w:r>
      <w:r>
        <w:t xml:space="preserve"> </w:t>
      </w:r>
      <w:r>
        <w:t xml:space="preserve">ZORAK DIGITAL MARKETING j.d.o.o. za usluge, OIB: 59500942187, sa sjedištem u Ulica Dragutina </w:t>
      </w:r>
      <w:proofErr w:type="spellStart"/>
      <w:r>
        <w:t>Renarića</w:t>
      </w:r>
      <w:proofErr w:type="spellEnd"/>
      <w:r>
        <w:t xml:space="preserve"> br. 35, 48260 Križevci</w:t>
      </w:r>
      <w:r w:rsidR="000C6A37">
        <w:t>, navodeći da dužnik  na dan 24</w:t>
      </w:r>
      <w:r w:rsidR="00A848ED">
        <w:t>. siječnja 2018. u Očevidniku redoslijeda osnova za plaćanje ima evidentirane neizvršene osnove za plaćan</w:t>
      </w:r>
      <w:r w:rsidR="000C6A37">
        <w:t>je u ukupnom iznosu od 27.044,55</w:t>
      </w:r>
      <w:r w:rsidR="00A848ED">
        <w:t xml:space="preserve"> kuna, te da dužnik nema zaposlenih.</w:t>
      </w:r>
    </w:p>
    <w:p w:rsidRDefault="000C6A37" w:rsidP="00A848ED" w:rsidR="00A848ED">
      <w:pPr>
        <w:spacing w:after="0"/>
        <w:jc w:val="both"/>
        <w:outlineLvl w:val="0"/>
      </w:pPr>
      <w:r>
        <w:tab/>
        <w:t>Stoga je</w:t>
      </w:r>
      <w:r w:rsidR="00A848ED">
        <w:t xml:space="preserve"> sukladno o</w:t>
      </w:r>
      <w:r>
        <w:t>dredbi čl. 430. i čl. 431. SZ-a</w:t>
      </w:r>
      <w:r w:rsidR="00A848ED">
        <w:t xml:space="preserve"> odlučeno kao u izreci.</w:t>
      </w:r>
    </w:p>
    <w:p w:rsidRDefault="00A848ED" w:rsidP="00A848ED" w:rsidR="00A848ED">
      <w:pPr>
        <w:spacing w:after="0"/>
        <w:jc w:val="both"/>
        <w:outlineLvl w:val="0"/>
      </w:pPr>
    </w:p>
    <w:p w:rsidRDefault="00A848ED" w:rsidP="00A848ED" w:rsidR="00A848ED">
      <w:pPr>
        <w:spacing w:after="0"/>
        <w:jc w:val="center"/>
        <w:outlineLvl w:val="0"/>
      </w:pPr>
    </w:p>
    <w:p w:rsidRDefault="00A848ED" w:rsidP="00A848ED" w:rsidR="00A848ED">
      <w:pPr>
        <w:spacing w:after="0"/>
        <w:jc w:val="center"/>
        <w:outlineLvl w:val="0"/>
      </w:pPr>
      <w:r>
        <w:t xml:space="preserve">U Varaždinu 23. siječnja  2018. </w:t>
      </w:r>
    </w:p>
    <w:p w:rsidRDefault="00A848ED" w:rsidP="00A848ED" w:rsidR="00A848ED">
      <w:pPr>
        <w:spacing w:after="0"/>
        <w:jc w:val="center"/>
        <w:outlineLvl w:val="0"/>
      </w:pPr>
    </w:p>
    <w:p w:rsidRDefault="00A848ED" w:rsidP="00A848ED" w:rsidR="00A848E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8ED" w:rsidP="00A848ED" w:rsidR="00A848ED">
      <w:pPr>
        <w:spacing w:after="0"/>
        <w:jc w:val="center"/>
        <w:outlineLvl w:val="0"/>
      </w:pPr>
    </w:p>
    <w:p w:rsidRDefault="00A848ED" w:rsidP="00A848ED" w:rsidR="00A848ED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A848ED" w:rsidP="00A848ED" w:rsidR="00A848ED">
      <w:pPr>
        <w:spacing w:after="0"/>
        <w:ind w:firstLine="720" w:left="3600"/>
        <w:outlineLvl w:val="0"/>
      </w:pPr>
    </w:p>
    <w:p w:rsidRDefault="00A848ED" w:rsidP="00A848ED" w:rsidR="00A848ED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A848ED" w:rsidP="00A848ED" w:rsidR="00A848ED">
      <w:pPr>
        <w:spacing w:after="0"/>
        <w:outlineLvl w:val="0"/>
      </w:pPr>
      <w:bookmarkStart w:name="_GoBack" w:id="0"/>
      <w:bookmarkEnd w:id="0"/>
    </w:p>
    <w:p w:rsidRDefault="00A848ED" w:rsidP="00A848ED" w:rsidR="00A848ED">
      <w:pPr>
        <w:spacing w:after="0"/>
        <w:outlineLvl w:val="0"/>
      </w:pPr>
    </w:p>
    <w:p w:rsidRDefault="00A848ED" w:rsidP="00A848ED" w:rsidR="00A848ED">
      <w:pPr>
        <w:spacing w:after="0"/>
        <w:outlineLvl w:val="0"/>
      </w:pPr>
    </w:p>
    <w:p w:rsidRDefault="00A848ED" w:rsidP="00A848ED" w:rsidR="00A848ED">
      <w:pPr>
        <w:spacing w:after="0"/>
        <w:outlineLvl w:val="0"/>
      </w:pPr>
    </w:p>
    <w:p w:rsidRDefault="00A848ED" w:rsidP="00A848ED" w:rsidR="00A848ED">
      <w:pPr>
        <w:spacing w:after="0"/>
        <w:outlineLvl w:val="0"/>
      </w:pPr>
      <w:r>
        <w:t>DNA:</w:t>
      </w:r>
    </w:p>
    <w:p w:rsidRDefault="00A848ED" w:rsidP="00A848ED" w:rsidR="00A848ED">
      <w:pPr>
        <w:spacing w:after="0"/>
        <w:outlineLvl w:val="0"/>
      </w:pPr>
    </w:p>
    <w:p w:rsidRDefault="00A848ED" w:rsidP="00A848ED" w:rsidR="00AE649C" w:rsidRPr="00B76F3C">
      <w:pPr>
        <w:spacing w:after="0"/>
        <w:outlineLvl w:val="0"/>
      </w:pPr>
      <w:r>
        <w:t xml:space="preserve"> e-Oglasna ploča ovoga suda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A848E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A6C" w:rsidP="00537B78" w:rsidR="004B7A6C">
      <w:r>
        <w:separator/>
      </w:r>
    </w:p>
  </w:endnote>
  <w:endnote w:id="0" w:type="continuationSeparator">
    <w:p w:rsidRDefault="004B7A6C" w:rsidP="00537B78" w:rsidR="004B7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9840923"/>
      <w:docPartObj>
        <w:docPartGallery w:val="Page Numbers (Bottom of Page)"/>
        <w:docPartUnique/>
      </w:docPartObj>
    </w:sdtPr>
    <w:sdtContent>
      <w:p w:rsidRDefault="00A848ED" w:rsidR="00A848E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A37">
          <w:t>2</w:t>
        </w:r>
        <w:r>
          <w:fldChar w:fldCharType="end"/>
        </w:r>
      </w:p>
    </w:sdtContent>
  </w:sdt>
  <w:p w:rsidRDefault="00A848ED" w:rsidR="00A848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A6C" w:rsidP="00537B78" w:rsidR="004B7A6C">
      <w:r>
        <w:separator/>
      </w:r>
    </w:p>
  </w:footnote>
  <w:footnote w:id="0" w:type="continuationSeparator">
    <w:p w:rsidRDefault="004B7A6C" w:rsidP="00537B78" w:rsidR="004B7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8ED" w:rsidR="008333A9">
    <w:pPr>
      <w:pStyle w:val="Zaglavlje"/>
    </w:pPr>
    <w:r>
      <w:rPr>
        <w:rStyle w:val="PozadinaSvijetloCrvena"/>
        <w:shd w:fill="auto" w:color="auto" w:val="clear"/>
      </w:rPr>
      <w:t>Poslovni broj : 6 St-36/2018-3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6A37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A6C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DAD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DCA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3C4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8ED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16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848E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848E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08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St-36/2018-3</izvorni_sadrzaj>
    <derivirana_varijabla naziv="DomainObject.Oznaka_1">St-36/2018-3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ZORAK DIGITAL MARKETING jednostavno društvo s ograničenom odgovornošću za usluge zastupanog po punomoćniku Nenad Orak</izvorni_sadrzaj>
    <derivirana_varijabla naziv="DomainObject.Predmet.ProtustrankaFormated_1">  ZORAK DIGITAL MARKETING jednostavno društvo s ograničenom odgovornošću za usluge zastupanog po punomoćniku Nenad Orak</derivirana_varijabla>
  </DomainObject.Predmet.ProtustrankaFormated>
  <DomainObject.Predmet.ProtustrankaFormatedOIB>
    <izvorni_sadrzaj>  ZORAK DIGITAL MARKETING jednostavno društvo s ograničenom odgovornošću za usluge, OIB 59500942187 zastupanog po punomoćniku Nenad Orak</izvorni_sadrzaj>
    <derivirana_varijabla naziv="DomainObject.Predmet.ProtustrankaFormatedOIB_1">  ZORAK DIGITAL MARKETING jednostavno društvo s ograničenom odgovornošću za usluge, OIB 59500942187 zastupanog po punomoćniku Nenad Orak</derivirana_varijabla>
  </DomainObject.Predmet.ProtustrankaFormatedOIB>
  <DomainObject.Predmet.ProtustrankaFormatedWithAdress>
    <izvorni_sadrzaj> ZORAK DIGITAL MARKETING jednostavno društvo s ograničenom odgovornošću za usluge, Ulica Dragutina Renarića 35, 48260 Križevci zastupanog po punomoćniku Nenad Orak</izvorni_sadrzaj>
    <derivirana_varijabla naziv="DomainObject.Predmet.ProtustrankaFormatedWithAdress_1"> ZORAK DIGITAL MARKETING jednostavno društvo s ograničenom odgovornošću za usluge, Ulica Dragutina Renarića 35, 48260 Križevci zastupanog po punomoćniku Nenad Orak</derivirana_varijabla>
  </DomainObject.Predmet.ProtustrankaFormatedWithAdress>
  <DomainObject.Predmet.ProtustrankaFormatedWithAdressOIB>
    <izvorni_sadrzaj> ZORAK DIGITAL MARKETING jednostavno društvo s ograničenom odgovornošću za usluge, OIB 59500942187, Ulica Dragutina Renarića 35, 48260 Križevci zastupanog po punomoćniku Nenad Orak</izvorni_sadrzaj>
    <derivirana_varijabla naziv="DomainObject.Predmet.ProtustrankaFormatedWithAdressOIB_1"> ZORAK DIGITAL MARKETING jednostavno društvo s ograničenom odgovornošću za usluge, OIB 59500942187, Ulica Dragutina Renarića 35, 48260 Križevci zastupanog po punomoćniku Nenad Orak</derivirana_varijabla>
  </DomainObject.Predmet.ProtustrankaFormatedWithAdressOIB>
  <DomainObject.Predmet.ProtustrankaWithAdress>
    <izvorni_sadrzaj>ZORAK DIGITAL MARKETING jednostavno društvo s ograničenom odgovornošću za usluge Ulica Dragutina Renarića 35, 48260 Križevci</izvorni_sadrzaj>
    <derivirana_varijabla naziv="DomainObject.Predmet.ProtustrankaWithAdress_1">ZORAK DIGITAL MARKETING jednostavno društvo s ograničenom odgovornošću za usluge Ulica Dragutina Renarića 35, 48260 Križevci</derivirana_varijabla>
  </DomainObject.Predmet.ProtustrankaWithAdress>
  <DomainObject.Predmet.ProtustrankaWithAdressOIB>
    <izvorni_sadrzaj>ZORAK DIGITAL MARKETING jednostavno društvo s ograničenom odgovornošću za usluge, OIB 59500942187, Ulica Dragutina Renarića 35, 48260 Križevci</izvorni_sadrzaj>
    <derivirana_varijabla naziv="DomainObject.Predmet.ProtustrankaWithAdressOIB_1">ZORAK DIGITAL MARKETING jednostavno društvo s ograničenom odgovornošću za usluge, OIB 59500942187, Ulica Dragutina Renarića 35, 48260 Križevci</derivirana_varijabla>
  </DomainObject.Predmet.ProtustrankaWithAdressOIB>
  <DomainObject.Predmet.ProtustrankaNazivFormated>
    <izvorni_sadrzaj>ZORAK DIGITAL MARKETING jednostavno društvo s ograničenom odgovornošću za usluge</izvorni_sadrzaj>
    <derivirana_varijabla naziv="DomainObject.Predmet.ProtustrankaNazivFormated_1">ZORAK DIGITAL MARKETING jednostavno društvo s ograničenom odgovornošću za usluge</derivirana_varijabla>
  </DomainObject.Predmet.ProtustrankaNazivFormated>
  <DomainObject.Predmet.ProtustrankaNazivFormatedOIB>
    <izvorni_sadrzaj>ZORAK DIGITAL MARKETING jednostavno društvo s ograničenom odgovornošću za usluge, OIB 59500942187</izvorni_sadrzaj>
    <derivirana_varijabla naziv="DomainObject.Predmet.ProtustrankaNazivFormatedOIB_1">ZORAK DIGITAL MARKETING jednostavno društvo s ograničenom odgovornošću za usluge, OIB 59500942187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27044.55</izvorni_sadrzaj>
    <derivirana_varijabla naziv="DomainObject.Predmet.TrenutnaVrijednost_1">27044.55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ZORAK DIGITAL MARKETING jednostavno društvo s ograničenom odgovornošću za usluge zastupanog po punomoćniku Nenad Orak</item>
    </izvorni_sadrzaj>
    <derivirana_varijabla naziv="DomainObject.Predmet.ProtuStrankaListFormated_1">
      <item>ZORAK DIGITAL MARKETING jednostavno društvo s ograničenom odgovornošću za usluge zastupanog po punomoćniku Nenad Orak</item>
    </derivirana_varijabla>
  </DomainObject.Predmet.ProtuStrankaListFormated>
  <DomainObject.Predmet.ProtuStrankaListFormatedOIB>
    <izvorni_sadrzaj>
      <item>ZORAK DIGITAL MARKETING jednostavno društvo s ograničenom odgovornošću za usluge, OIB 59500942187 zastupanog po punomoćniku Nenad Orak</item>
    </izvorni_sadrzaj>
    <derivirana_varijabla naziv="DomainObject.Predmet.ProtuStrankaListFormatedOIB_1">
      <item>ZORAK DIGITAL MARKETING jednostavno društvo s ograničenom odgovornošću za usluge, OIB 59500942187 zastupanog po punomoćniku Nenad Orak</item>
    </derivirana_varijabla>
  </DomainObject.Predmet.ProtuStrankaListFormatedOIB>
  <DomainObject.Predmet.ProtuStrankaListFormatedWithAdress>
    <izvorni_sadrzaj>
      <item>ZORAK DIGITAL MARKETING jednostavno društvo s ograničenom odgovornošću za usluge, Ulica Dragutina Renarića 35, 48260 Križevci zastupanog po punomoćniku Nenad Orak</item>
    </izvorni_sadrzaj>
    <derivirana_varijabla naziv="DomainObject.Predmet.ProtuStrankaListFormatedWithAdress_1">
      <item>ZORAK DIGITAL MARKETING jednostavno društvo s ograničenom odgovornošću za usluge, Ulica Dragutina Renarića 35, 48260 Križevci zastupanog po punomoćniku Nenad Orak</item>
    </derivirana_varijabla>
  </DomainObject.Predmet.ProtuStrankaListFormatedWithAdress>
  <DomainObject.Predmet.ProtuStrankaListFormatedWithAdressOIB>
    <izvorni_sadrzaj>
      <item>ZORAK DIGITAL MARKETING jednostavno društvo s ograničenom odgovornošću za usluge, OIB 59500942187, Ulica Dragutina Renarića 35, 48260 Križevci zastupanog po punomoćniku Nenad Orak</item>
    </izvorni_sadrzaj>
    <derivirana_varijabla naziv="DomainObject.Predmet.ProtuStrankaListFormatedWithAdressOIB_1">
      <item>ZORAK DIGITAL MARKETING jednostavno društvo s ograničenom odgovornošću za usluge, OIB 59500942187, Ulica Dragutina Renarića 35, 48260 Križevci zastupanog po punomoćniku Nenad Orak</item>
    </derivirana_varijabla>
  </DomainObject.Predmet.ProtuStrankaListFormatedWithAdressOIB>
  <DomainObject.Predmet.ProtuStrankaListNazivFormated>
    <izvorni_sadrzaj>
      <item>ZORAK DIGITAL MARKETING jednostavno društvo s ograničenom odgovornošću za usluge</item>
    </izvorni_sadrzaj>
    <derivirana_varijabla naziv="DomainObject.Predmet.ProtuStrankaListNazivFormated_1">
      <item>ZORAK DIGITAL MARKETING jednostavno društvo s ograničenom odgovornošću za usluge</item>
    </derivirana_varijabla>
  </DomainObject.Predmet.ProtuStrankaListNazivFormated>
  <DomainObject.Predmet.ProtuStrankaListNazivFormatedOIB>
    <izvorni_sadrzaj>
      <item>ZORAK DIGITAL MARKETING jednostavno društvo s ograničenom odgovornošću za usluge, OIB 59500942187</item>
    </izvorni_sadrzaj>
    <derivirana_varijabla naziv="DomainObject.Predmet.ProtuStrankaListNazivFormatedOIB_1">
      <item>ZORAK DIGITAL MARKETING jednostavno društvo s ograničenom odgovornošću za usluge, OIB 59500942187</item>
    </derivirana_varijabla>
  </DomainObject.Predmet.ProtuStrankaListNazivFormatedOIB>
  <DomainObject.Predmet.OstaliListFormated>
    <izvorni_sadrzaj>
      <item>Sudski registar</item>
      <item>Nenad Orak punomoćnik sudionika u postupku ZORAK DIGITAL MARKETING jednostavno društvo s ograničenom odgovornošću za usluge</item>
    </izvorni_sadrzaj>
    <derivirana_varijabla naziv="DomainObject.Predmet.OstaliListFormated_1">
      <item>Sudski registar</item>
      <item>Nenad Orak punomoćnik sudionika u postupku ZORAK DIGITAL MARKETING jednostavno društvo s ograničenom odgovornošću za usluge</item>
    </derivirana_varijabla>
  </DomainObject.Predmet.OstaliListFormated>
  <DomainObject.Predmet.OstaliListFormatedOIB>
    <izvorni_sadrzaj>
      <item>Sudski registar</item>
      <item>Nenad Orak, OIB 13263861750 punomoćnik sudionika u postupku ZORAK DIGITAL MARKETING jednostavno društvo s ograničenom odgovornošću za usluge</item>
    </izvorni_sadrzaj>
    <derivirana_varijabla naziv="DomainObject.Predmet.OstaliListFormatedOIB_1">
      <item>Sudski registar</item>
      <item>Nenad Orak, OIB 13263861750 punomoćnik sudionika u postupku ZORAK DIGITAL MARKETING jednostavno društvo s ograničenom odgovornošću za usluge</item>
    </derivirana_varijabla>
  </DomainObject.Predmet.OstaliListFormatedOIB>
  <DomainObject.Predmet.OstaliListFormatedWithAdress>
    <izvorni_sadrzaj>
      <item>Sudski registar</item>
      <item>Nenad Orak, Ulica Dragutina Renarića 35, 48260 Križevci punomoćnik sudionika u postupku ZORAK DIGITAL MARKETING jednostavno društvo s ograničenom odgovornošću za usluge</item>
    </izvorni_sadrzaj>
    <derivirana_varijabla naziv="DomainObject.Predmet.OstaliListFormatedWithAdress_1">
      <item>Sudski registar</item>
      <item>Nenad Orak, Ulica Dragutina Renarića 35, 48260 Križevci punomoćnik sudionika u postupku ZORAK DIGITAL MARKETING jednostavno društvo s ograničenom odgovornošću za usluge</item>
    </derivirana_varijabla>
  </DomainObject.Predmet.OstaliListFormatedWithAdress>
  <DomainObject.Predmet.OstaliListFormatedWithAdressOIB>
    <izvorni_sadrzaj>
      <item>Sudski registar</item>
      <item>Nenad Orak, OIB 13263861750, Ulica Dragutina Renarića 35, 48260 Križevci punomoćnik sudionika u postupku ZORAK DIGITAL MARKETING jednostavno društvo s ograničenom odgovornošću za usluge</item>
    </izvorni_sadrzaj>
    <derivirana_varijabla naziv="DomainObject.Predmet.OstaliListFormatedWithAdressOIB_1">
      <item>Sudski registar</item>
      <item>Nenad Orak, OIB 13263861750, Ulica Dragutina Renarića 35, 48260 Križevci punomoćnik sudionika u postupku ZORAK DIGITAL MARKETING jednostavno društvo s ograničenom odgovornošću za usluge</item>
    </derivirana_varijabla>
  </DomainObject.Predmet.OstaliListFormatedWithAdressOIB>
  <DomainObject.Predmet.OstaliListNazivFormated>
    <izvorni_sadrzaj>
      <item>Sudski registar</item>
      <item>Nenad Orak</item>
    </izvorni_sadrzaj>
    <derivirana_varijabla naziv="DomainObject.Predmet.OstaliListNazivFormated_1">
      <item>Sudski registar</item>
      <item>Nenad Orak</item>
    </derivirana_varijabla>
  </DomainObject.Predmet.OstaliListNazivFormated>
  <DomainObject.Predmet.OstaliListNazivFormatedOIB>
    <izvorni_sadrzaj>
      <item>Sudski registar</item>
      <item>Nenad Orak, OIB 13263861750</item>
    </izvorni_sadrzaj>
    <derivirana_varijabla naziv="DomainObject.Predmet.OstaliListNazivFormatedOIB_1">
      <item>Sudski registar</item>
      <item>Nenad Orak, OIB 13263861750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St-36/2018-3</izvorni_sadrzaj>
    <derivirana_varijabla naziv="DomainObject.PoslovniBrojDokumenta_1">St-36/2018-3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ZORAK DIGITAL MARKETING jednostavno društvo s ograničenom odgovornošću za usluge</izvorni_sadrzaj>
    <derivirana_varijabla naziv="DomainObject.Predmet.ProtustrankaIDrugi_1">ZORAK DIGITAL MARKETING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ZORAK DIGITAL MARKETING jednostavno društvo s ograničenom odgovornošću za usluge, OIB 59500942187, Ulica Dragutina Renarića 35, 48260 Križevci</izvorni_sadrzaj>
    <derivirana_varijabla naziv="DomainObject.Predmet.ProtustrankaIDrugiAdressOIB_1">ZORAK DIGITAL MARKETING jednostavno društvo s ograničenom odgovornošću za usluge, OIB 59500942187, Ulica Dragutina Renarića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ZORAK DIGITAL MARKETING jednostavno društvo s ograničenom odgovornošću za usluge</item>
      <item>Sudski registar</item>
      <item>Nenad Orak</item>
    </izvorni_sadrzaj>
    <derivirana_varijabla naziv="DomainObject.Predmet.SudioniciListNaziv_1">
      <item>Financijska agencija</item>
      <item>ZORAK DIGITAL MARKETING jednostavno društvo s ograničenom odgovornošću za usluge</item>
      <item>Sudski registar</item>
      <item>Nenad Orak</item>
    </derivirana_varijabla>
  </DomainObject.Predmet.SudioniciListNaziv>
  <DomainObject.Predmet.SudioniciListAdressOIB>
    <izvorni_sadrzaj>
      <item>Financijska agencija, OIB 85821130368, Ulica grada Vukovara 70,10000 Zagreb</item>
      <item>ZORAK DIGITAL MARKETING jednostavno društvo s ograničenom odgovornošću za usluge, OIB 59500942187, Ulica Dragutina Renarića 35,48260 Križevci</item>
      <item>Sudski registar</item>
      <item>Nenad Orak, OIB 13263861750, Ulica Dragutina Renarića 35,48260 Križevci</item>
    </izvorni_sadrzaj>
    <derivirana_varijabla naziv="DomainObject.Predmet.SudioniciListAdressOIB_1">
      <item>Financijska agencija, OIB 85821130368, Ulica grada Vukovara 70,10000 Zagreb</item>
      <item>ZORAK DIGITAL MARKETING jednostavno društvo s ograničenom odgovornošću za usluge, OIB 59500942187, Ulica Dragutina Renarića 35,48260 Križevci</item>
      <item>Sudski registar</item>
      <item>Nenad Orak, OIB 13263861750, Ulica Dragutina Renarića 35,48260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897FA-9D33-4BF9-A8D6-AE29EAAAD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2817</properties:Characters>
  <properties:Lines>74</properties:Lines>
  <properties:Paragraphs>19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2018-01-30T09:05:00Z</cp:lastPrinted>
  <dcterms:modified xmlns:xsi="http://www.w3.org/2001/XMLSchema-instance" xsi:type="dcterms:W3CDTF">2018-01-30T09:06:00Z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