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4e97" w14:paraId="9c54e97" w:rsidRDefault="009B526C" w:rsidP="009B526C" w:rsidR="009B526C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26C" w:rsidP="009B526C" w:rsidR="009B526C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526C" w:rsidP="009B526C" w:rsidR="009B526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526C" w:rsidP="009B526C" w:rsidR="009B526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526C" w:rsidP="009B526C" w:rsidR="009B526C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526C" w:rsidP="009B526C" w:rsidR="009B526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9B526C" w:rsidP="009B526C" w:rsidR="009B526C" w:rsidRPr="007912E1">
      <w:pPr>
        <w:jc w:val="center"/>
        <w:rPr>
          <w:rFonts w:cs="Times New Roman" w:eastAsia="Times New Roman"/>
          <w:szCs w:val="24"/>
        </w:rPr>
      </w:pPr>
    </w:p>
    <w:p w:rsidRDefault="009B526C" w:rsidP="009B526C" w:rsidR="009B526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9B526C" w:rsidP="009B526C" w:rsidR="009B526C" w:rsidRPr="007912E1">
      <w:pPr>
        <w:rPr>
          <w:rFonts w:cs="Times New Roman" w:eastAsia="Times New Roman"/>
          <w:szCs w:val="24"/>
        </w:rPr>
      </w:pPr>
    </w:p>
    <w:p w:rsidRDefault="009B526C" w:rsidP="009B526C" w:rsidR="009B526C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Tamari Lakoseljac Benčić,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NIHILUM d. o. o. Novigrad, Antonia Smareglie 7, OIB </w:t>
      </w:r>
      <w:r w:rsidRPr="009B526C">
        <w:rPr>
          <w:szCs w:val="24"/>
        </w:rPr>
        <w:t>09505818051</w:t>
      </w:r>
      <w:r>
        <w:rPr>
          <w:szCs w:val="24"/>
        </w:rPr>
        <w:t xml:space="preserve">, MBS </w:t>
      </w:r>
      <w:r w:rsidRPr="009B526C">
        <w:rPr>
          <w:szCs w:val="24"/>
        </w:rPr>
        <w:t>040283206</w:t>
      </w:r>
      <w:r>
        <w:rPr>
          <w:rFonts w:cs="Times New Roman" w:eastAsia="Times New Roman"/>
          <w:szCs w:val="24"/>
        </w:rPr>
        <w:t>, 8. lipnja 2017.</w:t>
      </w:r>
    </w:p>
    <w:p w:rsidRDefault="009B526C" w:rsidP="009B526C" w:rsidR="009B526C" w:rsidRPr="00FD7BB4">
      <w:pPr>
        <w:ind w:firstLine="708"/>
        <w:rPr>
          <w:rFonts w:cs="Times New Roman" w:eastAsia="Times New Roman"/>
          <w:szCs w:val="24"/>
        </w:rPr>
      </w:pPr>
    </w:p>
    <w:p w:rsidRDefault="009B526C" w:rsidP="009B526C" w:rsidR="009B526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9B526C" w:rsidP="009B526C" w:rsidR="009B526C" w:rsidRPr="007912E1">
      <w:pPr>
        <w:rPr>
          <w:rFonts w:cs="Times New Roman" w:eastAsia="Times New Roman"/>
          <w:szCs w:val="24"/>
        </w:rPr>
      </w:pPr>
    </w:p>
    <w:p w:rsidRDefault="009B526C" w:rsidP="009B526C" w:rsidR="009B526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NIHILUM d. o. o. Novigrad, Antonia Smareglie 7, OIB </w:t>
      </w:r>
      <w:r w:rsidRPr="009B526C">
        <w:rPr>
          <w:szCs w:val="24"/>
        </w:rPr>
        <w:t>09505818051</w:t>
      </w:r>
      <w:r>
        <w:rPr>
          <w:szCs w:val="24"/>
        </w:rPr>
        <w:t xml:space="preserve">, MBS </w:t>
      </w:r>
      <w:r w:rsidRPr="009B526C">
        <w:rPr>
          <w:szCs w:val="24"/>
        </w:rPr>
        <w:t>040283206</w:t>
      </w:r>
      <w:r>
        <w:rPr>
          <w:rFonts w:cs="Times New Roman" w:eastAsia="Times New Roman"/>
          <w:szCs w:val="24"/>
        </w:rPr>
        <w:t>.</w:t>
      </w:r>
    </w:p>
    <w:p w:rsidRDefault="009B526C" w:rsidP="009B526C" w:rsidR="009B526C">
      <w:pPr>
        <w:ind w:firstLine="708"/>
        <w:rPr>
          <w:rFonts w:cs="Times New Roman" w:eastAsia="Times New Roman"/>
          <w:szCs w:val="24"/>
        </w:rPr>
      </w:pPr>
    </w:p>
    <w:p w:rsidRDefault="009B526C" w:rsidP="009B526C" w:rsidR="009B526C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9B526C" w:rsidP="009B526C" w:rsidR="009B526C" w:rsidRPr="007912E1">
      <w:pPr>
        <w:ind w:firstLine="708"/>
        <w:rPr>
          <w:rFonts w:cs="Times New Roman" w:eastAsia="Times New Roman"/>
          <w:szCs w:val="24"/>
        </w:rPr>
      </w:pPr>
    </w:p>
    <w:p w:rsidRDefault="009B526C" w:rsidP="009B526C" w:rsidR="009B526C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NIHILUM d. o. o. Novigrad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14. travnja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24. travnja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9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237/2017-3.</w:t>
      </w:r>
    </w:p>
    <w:p w:rsidRDefault="009B526C" w:rsidP="009B526C" w:rsidR="009B526C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08-4402-17-253 od 5. lipnja 2017. (list 5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147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9B526C" w:rsidP="009B526C" w:rsidR="009B526C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9B526C" w:rsidP="009B526C" w:rsidR="009B526C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8. lipnja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9B526C" w:rsidP="009B526C" w:rsidR="009B526C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B526C" w:rsidP="009B526C" w:rsidR="009B526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019C0">
        <w:rPr>
          <w:rFonts w:cs="Times New Roman" w:eastAsia="Times New Roman"/>
          <w:szCs w:val="24"/>
        </w:rPr>
        <w:t>, v.r.</w:t>
      </w:r>
    </w:p>
    <w:p w:rsidRDefault="009B526C" w:rsidP="009B526C" w:rsidR="009B526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9B526C" w:rsidP="009B526C" w:rsidR="009B526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9B526C" w:rsidP="009B526C" w:rsidR="009B526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B526C" w:rsidP="009B526C" w:rsidR="009B526C">
      <w:pPr>
        <w:rPr>
          <w:rFonts w:cs="Times New Roman" w:eastAsia="Times New Roman"/>
          <w:szCs w:val="24"/>
        </w:rPr>
      </w:pPr>
    </w:p>
    <w:p w:rsidRDefault="009B526C" w:rsidP="009B526C" w:rsidR="009B526C">
      <w:pPr>
        <w:jc w:val="left"/>
        <w:rPr>
          <w:rFonts w:cs="Times New Roman" w:eastAsia="Times New Roman"/>
          <w:szCs w:val="24"/>
        </w:rPr>
      </w:pPr>
    </w:p>
    <w:p w:rsidRDefault="009B526C" w:rsidP="009B526C" w:rsidR="009B526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9B526C" w:rsidP="009B526C" w:rsidR="009B526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9B526C" w:rsidP="009B526C" w:rsidR="009B52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NIHILUM d. o. o. Novigrad, Antonia Smareglie 7,</w:t>
      </w:r>
    </w:p>
    <w:p w:rsidRDefault="009B526C" w:rsidP="009B526C" w:rsidR="009B526C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9B526C" w:rsidP="009B526C" w:rsidR="009B526C" w:rsidRPr="007912E1">
      <w:pPr>
        <w:rPr>
          <w:rFonts w:eastAsiaTheme="minorHAnsi"/>
          <w:lang w:eastAsia="en-US"/>
        </w:rPr>
      </w:pPr>
    </w:p>
    <w:p w:rsidRDefault="009B526C" w:rsidP="009B526C" w:rsidR="009B526C"/>
    <w:p w:rsidRDefault="009B526C" w:rsidP="009B526C" w:rsidR="009B526C"/>
    <w:p w:rsidRDefault="009B526C" w:rsidP="009B526C" w:rsidR="009B526C"/>
    <w:p w:rsidRDefault="003E5467" w:rsidR="003E5467"/>
    <w:sectPr w:rsidSect="00A6415C" w:rsidR="003E546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26C" w:rsidP="009B526C" w:rsidR="009B526C">
      <w:r>
        <w:separator/>
      </w:r>
    </w:p>
  </w:endnote>
  <w:endnote w:id="0" w:type="continuationSeparator">
    <w:p w:rsidRDefault="009B526C" w:rsidP="009B526C" w:rsidR="009B5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26C" w:rsidP="009B526C" w:rsidR="009B526C">
      <w:r>
        <w:separator/>
      </w:r>
    </w:p>
  </w:footnote>
  <w:footnote w:id="0" w:type="continuationSeparator">
    <w:p w:rsidRDefault="009B526C" w:rsidP="009B526C" w:rsidR="009B5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26C" w:rsidP="00A6415C" w:rsidR="00A6415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019C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St-237/2017-5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26C" w:rsidP="00A6415C" w:rsidR="00A6415C">
    <w:pPr>
      <w:pStyle w:val="Zaglavlje"/>
      <w:jc w:val="right"/>
      <w:rPr>
        <w:szCs w:val="24"/>
      </w:rPr>
    </w:pPr>
    <w:r>
      <w:rPr>
        <w:szCs w:val="24"/>
      </w:rPr>
      <w:t>9 St-237/2017-5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0F8"/>
    <w:rsid w:val="003E5467"/>
    <w:rsid w:val="007019C0"/>
    <w:rsid w:val="008E50F8"/>
    <w:rsid w:val="009B526C"/>
    <w:rsid w:val="00E3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2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2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526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2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2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2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52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42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3542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354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3542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2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52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526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2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2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2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52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42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542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54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542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St-237/2017-5</izvorni_sadrzaj>
    <derivirana_varijabla naziv="DomainObject.Oznaka_1">St-237/2017-5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NIHILUM d.o.o. NOVIGRAD</izvorni_sadrzaj>
    <derivirana_varijabla naziv="DomainObject.Predmet.ProtustrankaFormated_1">  NIHILUM d.o.o. NOVIGRAD</derivirana_varijabla>
  </DomainObject.Predmet.ProtustrankaFormated>
  <DomainObject.Predmet.ProtustrankaFormatedOIB>
    <izvorni_sadrzaj>  NIHILUM d.o.o. NOVIGRAD, OIB 09505818051</izvorni_sadrzaj>
    <derivirana_varijabla naziv="DomainObject.Predmet.ProtustrankaFormatedOIB_1">  NIHILUM d.o.o. NOVIGRAD, OIB 09505818051</derivirana_varijabla>
  </DomainObject.Predmet.ProtustrankaFormatedOIB>
  <DomainObject.Predmet.ProtustrankaFormatedWithAdress>
    <izvorni_sadrzaj> NIHILUM d.o.o. NOVIGRAD, Antonia Smareglie 7, 52466 Novigrad</izvorni_sadrzaj>
    <derivirana_varijabla naziv="DomainObject.Predmet.ProtustrankaFormatedWithAdress_1"> NIHILUM d.o.o. NOVIGRAD, Antonia Smareglie 7, 52466 Novigrad</derivirana_varijabla>
  </DomainObject.Predmet.ProtustrankaFormatedWithAdress>
  <DomainObject.Predmet.ProtustrankaFormatedWithAdressOIB>
    <izvorni_sadrzaj> NIHILUM d.o.o. NOVIGRAD, OIB 09505818051, Antonia Smareglie 7, 52466 Novigrad</izvorni_sadrzaj>
    <derivirana_varijabla naziv="DomainObject.Predmet.ProtustrankaFormatedWithAdressOIB_1"> NIHILUM d.o.o. NOVIGRAD, OIB 09505818051, Antonia Smareglie 7, 52466 Novigrad</derivirana_varijabla>
  </DomainObject.Predmet.ProtustrankaFormatedWithAdressOIB>
  <DomainObject.Predmet.ProtustrankaWithAdress>
    <izvorni_sadrzaj>NIHILUM d.o.o. NOVIGRAD Antonia Smareglie 7, 52466 Novigrad</izvorni_sadrzaj>
    <derivirana_varijabla naziv="DomainObject.Predmet.ProtustrankaWithAdress_1">NIHILUM d.o.o. NOVIGRAD Antonia Smareglie 7, 52466 Novigrad</derivirana_varijabla>
  </DomainObject.Predmet.ProtustrankaWithAdress>
  <DomainObject.Predmet.ProtustrankaWithAdressOIB>
    <izvorni_sadrzaj>NIHILUM d.o.o. NOVIGRAD, OIB 09505818051, Antonia Smareglie 7, 52466 Novigrad</izvorni_sadrzaj>
    <derivirana_varijabla naziv="DomainObject.Predmet.ProtustrankaWithAdressOIB_1">NIHILUM d.o.o. NOVIGRAD, OIB 09505818051, Antonia Smareglie 7, 52466 Novigrad</derivirana_varijabla>
  </DomainObject.Predmet.ProtustrankaWithAdressOIB>
  <DomainObject.Predmet.ProtustrankaNazivFormated>
    <izvorni_sadrzaj>NIHILUM d.o.o. NOVIGRAD</izvorni_sadrzaj>
    <derivirana_varijabla naziv="DomainObject.Predmet.ProtustrankaNazivFormated_1">NIHILUM d.o.o. NOVIGRAD</derivirana_varijabla>
  </DomainObject.Predmet.ProtustrankaNazivFormated>
  <DomainObject.Predmet.ProtustrankaNazivFormatedOIB>
    <izvorni_sadrzaj>NIHILUM d.o.o. NOVIGRAD, OIB 09505818051</izvorni_sadrzaj>
    <derivirana_varijabla naziv="DomainObject.Predmet.ProtustrankaNazivFormatedOIB_1">NIHILUM d.o.o. NOVIGRAD, OIB 09505818051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5992.53</izvorni_sadrzaj>
    <derivirana_varijabla naziv="DomainObject.Predmet.TrenutnaVrijednost_1">5992.53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NIHILUM d.o.o. NOVIGRAD</item>
    </izvorni_sadrzaj>
    <derivirana_varijabla naziv="DomainObject.Predmet.ProtuStrankaListFormated_1">
      <item>NIHILUM d.o.o. NOVIGRAD</item>
    </derivirana_varijabla>
  </DomainObject.Predmet.ProtuStrankaListFormated>
  <DomainObject.Predmet.ProtuStrankaListFormatedOIB>
    <izvorni_sadrzaj>
      <item>NIHILUM d.o.o. NOVIGRAD, OIB 09505818051</item>
    </izvorni_sadrzaj>
    <derivirana_varijabla naziv="DomainObject.Predmet.ProtuStrankaListFormatedOIB_1">
      <item>NIHILUM d.o.o. NOVIGRAD, OIB 09505818051</item>
    </derivirana_varijabla>
  </DomainObject.Predmet.ProtuStrankaListFormatedOIB>
  <DomainObject.Predmet.ProtuStrankaListFormatedWithAdress>
    <izvorni_sadrzaj>
      <item>NIHILUM d.o.o. NOVIGRAD, Antonia Smareglie 7, 52466 Novigrad</item>
    </izvorni_sadrzaj>
    <derivirana_varijabla naziv="DomainObject.Predmet.ProtuStrankaListFormatedWithAdress_1">
      <item>NIHILUM d.o.o. NOVIGRAD, Antonia Smareglie 7, 52466 Novigrad</item>
    </derivirana_varijabla>
  </DomainObject.Predmet.ProtuStrankaListFormatedWithAdress>
  <DomainObject.Predmet.ProtuStrankaListFormatedWithAdressOIB>
    <izvorni_sadrzaj>
      <item>NIHILUM d.o.o. NOVIGRAD, OIB 09505818051, Antonia Smareglie 7, 52466 Novigrad</item>
    </izvorni_sadrzaj>
    <derivirana_varijabla naziv="DomainObject.Predmet.ProtuStrankaListFormatedWithAdressOIB_1">
      <item>NIHILUM d.o.o. NOVIGRAD, OIB 09505818051, Antonia Smareglie 7, 52466 Novigrad</item>
    </derivirana_varijabla>
  </DomainObject.Predmet.ProtuStrankaListFormatedWithAdressOIB>
  <DomainObject.Predmet.ProtuStrankaListNazivFormated>
    <izvorni_sadrzaj>
      <item>NIHILUM d.o.o. NOVIGRAD</item>
    </izvorni_sadrzaj>
    <derivirana_varijabla naziv="DomainObject.Predmet.ProtuStrankaListNazivFormated_1">
      <item>NIHILUM d.o.o. NOVIGRAD</item>
    </derivirana_varijabla>
  </DomainObject.Predmet.ProtuStrankaListNazivFormated>
  <DomainObject.Predmet.ProtuStrankaListNazivFormatedOIB>
    <izvorni_sadrzaj>
      <item>NIHILUM d.o.o. NOVIGRAD, OIB 09505818051</item>
    </izvorni_sadrzaj>
    <derivirana_varijabla naziv="DomainObject.Predmet.ProtuStrankaListNazivFormatedOIB_1">
      <item>NIHILUM d.o.o. NOVIGRAD, OIB 09505818051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St-237/2017-5</izvorni_sadrzaj>
    <derivirana_varijabla naziv="DomainObject.PoslovniBrojDokumenta_1">St-237/2017-5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NIHILUM d.o.o. NOVIGRAD</izvorni_sadrzaj>
    <derivirana_varijabla naziv="DomainObject.Predmet.ProtustrankaIDrugi_1">NIHILUM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NIHILUM d.o.o. NOVIGRAD, OIB 09505818051, Antonia Smareglie 7, 52466 Novigrad</izvorni_sadrzaj>
    <derivirana_varijabla naziv="DomainObject.Predmet.ProtustrankaIDrugiAdressOIB_1">NIHILUM d.o.o. NOVIGRAD, OIB 09505818051, Antonia Smareglie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NIHILUM d.o.o. NOVIGRAD</item>
    </izvorni_sadrzaj>
    <derivirana_varijabla naziv="DomainObject.Predmet.SudioniciListNaziv_1">
      <item>FINANCIJSKA AGENCIJA, RC RIJEKA, PODRUŽNICA PULA, PULA</item>
      <item>NIHILUM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NIHILUM d.o.o. NOVIGRAD, OIB 09505818051, Antonia Smareglie 7,52466 Novigrad</item>
    </izvorni_sadrzaj>
    <derivirana_varijabla naziv="DomainObject.Predmet.SudioniciListAdressOIB_1">
      <item>FINANCIJSKA AGENCIJA, RC RIJEKA, PODRUŽNICA PULA, PULA, OIB 85821130368, Giardini 5,52100 Pula</item>
      <item>NIHILUM d.o.o. NOVIGRAD, OIB 09505818051, Antonia Smareglie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09505818051</item>
    </izvorni_sadrzaj>
    <derivirana_varijabla naziv="DomainObject.Predmet.SudioniciListNazivOIB_1">
      <item>, OIB 85821130368</item>
      <item>, OIB 09505818051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2595</properties:Characters>
  <properties:Lines>63</properties:Lines>
  <properties:Paragraphs>21</properties:Paragraphs>
  <properties:TotalTime>4</properties:TotalTime>
  <properties:ScaleCrop>false</properties:ScaleCrop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2017-06-08T07:26:00Z</dcterms:created>
  <dc:creator>Morena Brajuha</dc:creator>
  <dc:description/>
  <cp:keywords/>
  <cp:lastModifiedBy>Ana Jeromela</cp:lastModifiedBy>
  <cp:lastPrinted>2017-06-09T06:23:00Z</cp:lastPrinted>
  <dcterms:modified xmlns:xsi="http://www.w3.org/2001/XMLSchema-instance" xsi:type="dcterms:W3CDTF">2017-06-09T06:46:00Z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St-237/2017-5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