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d1b0" w14:paraId="e21d1b0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3E5DBA">
        <w:rPr>
          <w:rFonts w:cstheme="majorBidi" w:hAnsiTheme="majorBidi" w:asciiTheme="majorBidi"/>
          <w:bCs/>
          <w:sz w:val="24"/>
          <w:szCs w:val="24"/>
        </w:rPr>
        <w:t>4061/15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3E5DBA">
        <w:rPr>
          <w:rFonts w:cstheme="majorBidi" w:hAnsiTheme="majorBidi" w:asciiTheme="majorBidi"/>
          <w:sz w:val="24"/>
          <w:szCs w:val="24"/>
        </w:rPr>
        <w:t>ZAGREBAČKI KULTURNI KLUB, Zagreb, Gajeva 25 I, OIB: 77807431748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3E5DBA">
        <w:rPr>
          <w:rFonts w:cstheme="majorBidi" w:hAnsiTheme="majorBidi" w:asciiTheme="majorBidi"/>
          <w:sz w:val="24"/>
          <w:szCs w:val="24"/>
        </w:rPr>
        <w:t>11</w:t>
      </w:r>
      <w:r w:rsidR="00A6775D">
        <w:rPr>
          <w:rFonts w:cstheme="majorBidi" w:hAnsiTheme="majorBidi" w:asciiTheme="majorBidi"/>
          <w:sz w:val="24"/>
          <w:szCs w:val="24"/>
        </w:rPr>
        <w:t>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3E5DBA">
        <w:rPr>
          <w:rFonts w:cstheme="majorBidi" w:hAnsiTheme="majorBidi" w:asciiTheme="majorBidi"/>
          <w:bCs/>
          <w:sz w:val="24"/>
          <w:szCs w:val="24"/>
        </w:rPr>
        <w:t>g suda u Zagrebu broj St-4061/15 od 09</w:t>
      </w:r>
      <w:r w:rsidR="00A6775D">
        <w:rPr>
          <w:rFonts w:cstheme="majorBidi" w:hAnsiTheme="majorBidi" w:asciiTheme="majorBidi"/>
          <w:bCs/>
          <w:sz w:val="24"/>
          <w:szCs w:val="24"/>
        </w:rPr>
        <w:t>.03</w:t>
      </w:r>
      <w:r>
        <w:rPr>
          <w:rFonts w:cstheme="majorBidi" w:hAnsiTheme="majorBidi" w:asciiTheme="majorBidi"/>
          <w:bCs/>
          <w:sz w:val="24"/>
          <w:szCs w:val="24"/>
        </w:rPr>
        <w:t>.2016. godine</w:t>
      </w:r>
      <w:r w:rsidR="003E5DBA">
        <w:rPr>
          <w:rFonts w:cstheme="majorBidi" w:hAnsiTheme="majorBidi" w:asciiTheme="majorBidi"/>
          <w:bCs/>
          <w:sz w:val="24"/>
          <w:szCs w:val="24"/>
        </w:rPr>
        <w:t xml:space="preserve"> u izreci</w:t>
      </w:r>
      <w:r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A6775D">
        <w:rPr>
          <w:rFonts w:cstheme="majorBidi" w:hAnsiTheme="majorBidi" w:asciiTheme="majorBidi"/>
          <w:bCs/>
          <w:sz w:val="24"/>
          <w:szCs w:val="24"/>
        </w:rPr>
        <w:t>pod toč. I</w:t>
      </w:r>
      <w:r w:rsidR="003E5DBA">
        <w:rPr>
          <w:rFonts w:cstheme="majorBidi" w:hAnsiTheme="majorBidi" w:asciiTheme="majorBidi"/>
          <w:bCs/>
          <w:sz w:val="24"/>
          <w:szCs w:val="24"/>
        </w:rPr>
        <w:t>V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. tako da umjesto </w:t>
      </w:r>
      <w:r w:rsidR="003E5DBA">
        <w:rPr>
          <w:rFonts w:cstheme="majorBidi" w:hAnsiTheme="majorBidi" w:asciiTheme="majorBidi"/>
          <w:bCs/>
          <w:sz w:val="24"/>
          <w:szCs w:val="24"/>
        </w:rPr>
        <w:t>riječi iz sudskog registra treba ispravno stajati iz registra udruga.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 xml:space="preserve">Prilikom prijepisa omaškom je </w:t>
      </w:r>
      <w:r w:rsidR="003E5DBA">
        <w:rPr>
          <w:rFonts w:cstheme="majorBidi" w:hAnsiTheme="majorBidi" w:asciiTheme="majorBidi"/>
          <w:sz w:val="24"/>
          <w:szCs w:val="24"/>
        </w:rPr>
        <w:t>navedeno da će se dužnik brisati iz sudskog registra umjesto iz registra udruga.</w:t>
      </w:r>
    </w:p>
    <w:p w:rsidRDefault="003E5DBA" w:rsidP="00A6775D" w:rsidR="003E5DBA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Kako se radi o očitoj grešci u pisanju riješeno je kao u izreci.</w:t>
      </w:r>
    </w:p>
    <w:p w:rsidRDefault="00A6775D" w:rsidP="003E5DBA" w:rsidR="00426655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 </w:t>
      </w: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3E5DBA">
        <w:rPr>
          <w:rFonts w:cstheme="majorBidi" w:hAnsiTheme="majorBidi" w:asciiTheme="majorBidi"/>
          <w:sz w:val="24"/>
          <w:szCs w:val="24"/>
        </w:rPr>
        <w:t>1</w:t>
      </w:r>
      <w:r w:rsidR="00A6775D">
        <w:rPr>
          <w:rFonts w:cstheme="majorBidi" w:hAnsiTheme="majorBidi" w:asciiTheme="majorBidi"/>
          <w:sz w:val="24"/>
          <w:szCs w:val="24"/>
        </w:rPr>
        <w:t>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2F1C66">
        <w:rPr>
          <w:rFonts w:cstheme="majorBidi" w:hAnsiTheme="majorBidi" w:asciiTheme="majorBidi"/>
          <w:sz w:val="24"/>
          <w:szCs w:val="24"/>
        </w:rPr>
        <w:t>, v.r.</w:t>
      </w:r>
    </w:p>
    <w:p w:rsidRDefault="002F1C66" w:rsidP="005015DE" w:rsidR="002F1C6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2F1C66" w:rsidP="002F1C66" w:rsidR="002F1C66" w:rsidRPr="002F1C66">
      <w:pPr>
        <w:ind w:left="6372"/>
        <w:rPr>
          <w:sz w:val="24"/>
          <w:szCs w:val="24"/>
        </w:rPr>
      </w:pPr>
      <w:r w:rsidRPr="002F1C66">
        <w:rPr>
          <w:sz w:val="24"/>
          <w:szCs w:val="24"/>
        </w:rPr>
        <w:t>Za točnost otpravka</w:t>
      </w:r>
    </w:p>
    <w:p w:rsidRDefault="002F1C66" w:rsidP="002F1C66" w:rsidR="002F1C66">
      <w:pPr>
        <w:ind w:left="6372"/>
      </w:pPr>
      <w:r w:rsidRPr="002F1C66">
        <w:rPr>
          <w:sz w:val="24"/>
          <w:szCs w:val="24"/>
        </w:rPr>
        <w:t>Nikolina Krunić</w:t>
      </w:r>
    </w:p>
    <w:p w:rsidRDefault="002F1C66" w:rsidP="005015DE" w:rsidR="002F1C66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E5DBA" w:rsidP="005015DE" w:rsidR="003E5DBA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E5DBA" w:rsidP="005015DE" w:rsidR="003E5DBA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16"/>
      </w:tblGrid>
      <w:tr w:rsidTr="00A6775D" w:rsidR="005015DE" w:rsidRPr="00956093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015DE" w:rsidP="00794766" w:rsidR="005015DE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3E5DBA" w:rsidP="00794766" w:rsidR="003E5DBA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3E5DBA" w:rsidP="00794766" w:rsidR="003E5DBA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3E5DBA" w:rsidP="00794766" w:rsidR="003E5DBA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3E5DBA" w:rsidP="00794766" w:rsidR="003E5DBA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3E5DBA" w:rsidP="00794766" w:rsidR="003E5DBA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A6775D" w:rsidP="002F1C66" w:rsidR="00A6775D" w:rsidRPr="00A6775D">
            <w:pPr>
              <w:pStyle w:val="Odlomakpopisa"/>
              <w:overflowPunct/>
              <w:autoSpaceDE/>
              <w:autoSpaceDN/>
              <w:adjustRightInd/>
              <w:ind w:right="-1058"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A6775D" w:rsidR="002F1C66" w:rsidRPr="00956093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2F1C66" w:rsidP="00794766" w:rsidR="002F1C6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A6775D" w:rsidR="002F1C66" w:rsidRPr="00956093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2F1C66" w:rsidP="00794766" w:rsidR="002F1C6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A6775D" w:rsidR="002F1C66" w:rsidRPr="00956093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2F1C66" w:rsidP="00794766" w:rsidR="002F1C6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A6775D" w:rsidR="002F1C66" w:rsidRPr="00956093">
        <w:trPr>
          <w:tblCellSpacing w:type="dxa" w:w="15"/>
        </w:trPr>
        <w:tc>
          <w:tcPr>
            <w:tcW w:type="dxa" w:w="435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2F1C66" w:rsidP="00794766" w:rsidR="002F1C6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C66" w:rsidP="004738D5" w:rsidR="004738D5">
    <w:pPr>
      <w:pStyle w:val="Podnoje"/>
      <w:jc w:val="center"/>
    </w:pPr>
  </w:p>
  <w:p w:rsidRDefault="002F1C66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1C6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3E5DBA">
          <w:rPr>
            <w:bCs/>
            <w:sz w:val="24"/>
            <w:szCs w:val="24"/>
          </w:rPr>
          <w:t>4061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F1C6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2F1C66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C66" w:rsidP="004738D5" w:rsidR="004738D5">
    <w:pPr>
      <w:pStyle w:val="Zaglavlje"/>
      <w:jc w:val="right"/>
    </w:pPr>
  </w:p>
  <w:p w:rsidRDefault="002F1C66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2F1C66"/>
    <w:rsid w:val="003009A8"/>
    <w:rsid w:val="00357B3F"/>
    <w:rsid w:val="003E5DBA"/>
    <w:rsid w:val="003E78BB"/>
    <w:rsid w:val="00426655"/>
    <w:rsid w:val="005015DE"/>
    <w:rsid w:val="005E6589"/>
    <w:rsid w:val="007100A1"/>
    <w:rsid w:val="00752DAD"/>
    <w:rsid w:val="007719F1"/>
    <w:rsid w:val="008D42EF"/>
    <w:rsid w:val="00A6775D"/>
    <w:rsid w:val="00B60884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C6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C6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C6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C6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C6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C6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4061</izvorni_sadrzaj>
    <derivirana_varijabla naziv="DomainObject.Predmet.Broj_1">4061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2016.</izvorni_sadrzaj>
    <derivirana_varijabla naziv="DomainObject.Predmet.DatumRjesavanja_1">10.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St-4061/2015</izvorni_sadrzaj>
    <derivirana_varijabla naziv="DomainObject.Predmet.OznakaBroj_1">St-4061/2015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ZAGREBAČKI KULTURNI KLUB zastupanog po punomoćniku Dean Jokanović Toumin; Aleksandra Široka</izvorni_sadrzaj>
    <derivirana_varijabla naziv="DomainObject.Predmet.ProtustrankaFormated_1">  ZAGREBAČKI KULTURNI KLUB zastupanog po punomoćniku Dean Jokanović Toumin; Aleksandra Široka</derivirana_varijabla>
  </DomainObject.Predmet.ProtustrankaFormated>
  <DomainObject.Predmet.ProtustrankaFormatedOIB>
    <izvorni_sadrzaj>  ZAGREBAČKI KULTURNI KLUB, OIB 77807431748 zastupanog po punomoćniku Dean Jokanović Toumin; Aleksandra Široka</izvorni_sadrzaj>
    <derivirana_varijabla naziv="DomainObject.Predmet.ProtustrankaFormatedOIB_1">  ZAGREBAČKI KULTURNI KLUB, OIB 77807431748 zastupanog po punomoćniku Dean Jokanović Toumin; Aleksandra Široka</derivirana_varijabla>
  </DomainObject.Predmet.ProtustrankaFormatedOIB>
  <DomainObject.Predmet.ProtustrankaFormatedWithAdress>
    <izvorni_sadrzaj> ZAGREBAČKI KULTURNI KLUB, Gajeva 25/I, 10000 Zagreb zastupanog po punomoćniku Dean Jokanović Toumin; Aleksandra Široka</izvorni_sadrzaj>
    <derivirana_varijabla naziv="DomainObject.Predmet.ProtustrankaFormatedWithAdress_1"> ZAGREBAČKI KULTURNI KLUB, Gajeva 25/I, 10000 Zagreb zastupanog po punomoćniku Dean Jokanović Toumin; Aleksandra Široka</derivirana_varijabla>
  </DomainObject.Predmet.ProtustrankaFormatedWithAdress>
  <DomainObject.Predmet.ProtustrankaFormatedWithAdressOIB>
    <izvorni_sadrzaj> ZAGREBAČKI KULTURNI KLUB, OIB 77807431748, Gajeva 25/I, 10000 Zagreb zastupanog po punomoćniku Dean Jokanović Toumin; Aleksandra Široka</izvorni_sadrzaj>
    <derivirana_varijabla naziv="DomainObject.Predmet.ProtustrankaFormatedWithAdressOIB_1"> ZAGREBAČKI KULTURNI KLUB, OIB 77807431748, Gajeva 25/I, 10000 Zagreb zastupanog po punomoćniku Dean Jokanović Toumin; Aleksandra Široka</derivirana_varijabla>
  </DomainObject.Predmet.ProtustrankaFormatedWithAdressOIB>
  <DomainObject.Predmet.ProtustrankaWithAdress>
    <izvorni_sadrzaj>ZAGREBAČKI KULTURNI KLUB Gajeva 25/I, 10000 Zagreb</izvorni_sadrzaj>
    <derivirana_varijabla naziv="DomainObject.Predmet.ProtustrankaWithAdress_1">ZAGREBAČKI KULTURNI KLUB Gajeva 25/I, 10000 Zagreb</derivirana_varijabla>
  </DomainObject.Predmet.ProtustrankaWithAdress>
  <DomainObject.Predmet.ProtustrankaWithAdressOIB>
    <izvorni_sadrzaj>ZAGREBAČKI KULTURNI KLUB, OIB 77807431748, Gajeva 25/I, 10000 Zagreb</izvorni_sadrzaj>
    <derivirana_varijabla naziv="DomainObject.Predmet.ProtustrankaWithAdressOIB_1">ZAGREBAČKI KULTURNI KLUB, OIB 77807431748, Gajeva 25/I, 10000 Zagreb</derivirana_varijabla>
  </DomainObject.Predmet.ProtustrankaWithAdressOIB>
  <DomainObject.Predmet.ProtustrankaNazivFormated>
    <izvorni_sadrzaj>ZAGREBAČKI KULTURNI KLUB</izvorni_sadrzaj>
    <derivirana_varijabla naziv="DomainObject.Predmet.ProtustrankaNazivFormated_1">ZAGREBAČKI KULTURNI KLUB</derivirana_varijabla>
  </DomainObject.Predmet.ProtustrankaNazivFormated>
  <DomainObject.Predmet.ProtustrankaNazivFormatedOIB>
    <izvorni_sadrzaj>ZAGREBAČKI KULTURNI KLUB, OIB 77807431748</izvorni_sadrzaj>
    <derivirana_varijabla naziv="DomainObject.Predmet.ProtustrankaNazivFormatedOIB_1">ZAGREBAČKI KULTURNI KLUB, OIB 77807431748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KULTURNI KLUB zastupanog po punomoćniku Dean Jokanović Toumin; Aleksandra Široka</item>
    </izvorni_sadrzaj>
    <derivirana_varijabla naziv="DomainObject.Predmet.ProtuStrankaListFormated_1">
      <item>ZAGREBAČKI KULTURNI KLUB zastupanog po punomoćniku Dean Jokanović Toumin; Aleksandra Široka</item>
    </derivirana_varijabla>
  </DomainObject.Predmet.ProtuStrankaListFormated>
  <DomainObject.Predmet.ProtuStrankaListFormatedOIB>
    <izvorni_sadrzaj>
      <item>ZAGREBAČKI KULTURNI KLUB, OIB 77807431748 zastupanog po punomoćniku Dean Jokanović Toumin; Aleksandra Široka</item>
    </izvorni_sadrzaj>
    <derivirana_varijabla naziv="DomainObject.Predmet.ProtuStrankaListFormatedOIB_1">
      <item>ZAGREBAČKI KULTURNI KLUB, OIB 77807431748 zastupanog po punomoćniku Dean Jokanović Toumin; Aleksandra Široka</item>
    </derivirana_varijabla>
  </DomainObject.Predmet.ProtuStrankaListFormatedOIB>
  <DomainObject.Predmet.ProtuStrankaListFormatedWithAdress>
    <izvorni_sadrzaj>
      <item>ZAGREBAČKI KULTURNI KLUB, Gajeva 25/I, 10000 Zagreb zastupanog po punomoćniku Dean Jokanović Toumin; Aleksandra Široka</item>
    </izvorni_sadrzaj>
    <derivirana_varijabla naziv="DomainObject.Predmet.ProtuStrankaListFormatedWithAdress_1">
      <item>ZAGREBAČKI KULTURNI KLUB, Gajeva 25/I, 10000 Zagreb zastupanog po punomoćniku Dean Jokanović Toumin; Aleksandra Široka</item>
    </derivirana_varijabla>
  </DomainObject.Predmet.ProtuStrankaListFormatedWithAdress>
  <DomainObject.Predmet.ProtuStrankaListFormatedWithAdressOIB>
    <izvorni_sadrzaj>
      <item>ZAGREBAČKI KULTURNI KLUB, OIB 77807431748, Gajeva 25/I, 10000 Zagreb zastupanog po punomoćniku Dean Jokanović Toumin; Aleksandra Široka</item>
    </izvorni_sadrzaj>
    <derivirana_varijabla naziv="DomainObject.Predmet.ProtuStrankaListFormatedWithAdressOIB_1">
      <item>ZAGREBAČKI KULTURNI KLUB, OIB 77807431748, Gajeva 25/I, 10000 Zagreb zastupanog po punomoćniku Dean Jokanović Toumin; Aleksandra Široka</item>
    </derivirana_varijabla>
  </DomainObject.Predmet.ProtuStrankaListFormatedWithAdressOIB>
  <DomainObject.Predmet.ProtuStrankaListNazivFormated>
    <izvorni_sadrzaj>
      <item>ZAGREBAČKI KULTURNI KLUB</item>
    </izvorni_sadrzaj>
    <derivirana_varijabla naziv="DomainObject.Predmet.ProtuStrankaListNazivFormated_1">
      <item>ZAGREBAČKI KULTURNI KLUB</item>
    </derivirana_varijabla>
  </DomainObject.Predmet.ProtuStrankaListNazivFormated>
  <DomainObject.Predmet.ProtuStrankaListNazivFormatedOIB>
    <izvorni_sadrzaj>
      <item>ZAGREBAČKI KULTURNI KLUB, OIB 77807431748</item>
    </izvorni_sadrzaj>
    <derivirana_varijabla naziv="DomainObject.Predmet.ProtuStrankaListNazivFormatedOIB_1">
      <item>ZAGREBAČKI KULTURNI KLUB, OIB 77807431748</item>
    </derivirana_varijabla>
  </DomainObject.Predmet.ProtuStrankaListNazivFormatedOIB>
  <DomainObject.Predmet.OstaliListFormated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_1">
      <item>Dean Jokanović Toumin punomoćnik sudionika u postupku ZAGREBAČKI KULTURNI KLUB</item>
      <item>Aleksandra Široka punomoćnik sudionika u postupku ZAGREBAČKI KULTURNI KLUB</item>
    </derivirana_varijabla>
  </DomainObject.Predmet.OstaliListFormated>
  <DomainObject.Predmet.OstaliListFormatedOIB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OIB_1">
      <item>Dean Jokanović Toumin punomoćnik sudionika u postupku ZAGREBAČKI KULTURNI KLUB</item>
      <item>Aleksandra Široka punomoćnik sudionika u postupku ZAGREBAČKI KULTURNI KLUB</item>
    </derivirana_varijabla>
  </DomainObject.Predmet.OstaliListFormatedOIB>
  <DomainObject.Predmet.OstaliListFormatedWithAdress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WithAdress_1">
      <item>Dean Jokanović Toumin punomoćnik sudionika u postupku ZAGREBAČKI KULTURNI KLUB</item>
      <item>Aleksandra Široka punomoćnik sudionika u postupku ZAGREBAČKI KULTURNI KLUB</item>
    </derivirana_varijabla>
  </DomainObject.Predmet.OstaliListFormatedWithAdress>
  <DomainObject.Predmet.OstaliListFormatedWithAdressOIB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WithAdressOIB_1">
      <item>Dean Jokanović Toumin punomoćnik sudionika u postupku ZAGREBAČKI KULTURNI KLUB</item>
      <item>Aleksandra Široka punomoćnik sudionika u postupku ZAGREBAČKI KULTURNI KLUB</item>
    </derivirana_varijabla>
  </DomainObject.Predmet.OstaliListFormatedWithAdressOIB>
  <DomainObject.Predmet.OstaliListNazivFormated>
    <izvorni_sadrzaj>
      <item>Dean Jokanović Toumin</item>
      <item>Aleksandra Široka</item>
    </izvorni_sadrzaj>
    <derivirana_varijabla naziv="DomainObject.Predmet.OstaliListNazivFormated_1">
      <item>Dean Jokanović Toumin</item>
      <item>Aleksandra Široka</item>
    </derivirana_varijabla>
  </DomainObject.Predmet.OstaliListNazivFormated>
  <DomainObject.Predmet.OstaliListNazivFormatedOIB>
    <izvorni_sadrzaj>
      <item>Dean Jokanović Toumin</item>
      <item>Aleksandra Široka</item>
    </izvorni_sadrzaj>
    <derivirana_varijabla naziv="DomainObject.Predmet.OstaliListNazivFormatedOIB_1">
      <item>Dean Jokanović Toumin</item>
      <item>Aleksandra Široka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KULTURNI KLUB</izvorni_sadrzaj>
    <derivirana_varijabla naziv="DomainObject.Predmet.ProtustrankaIDrugi_1">ZAGREBAČKI KULTURNI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KULTURNI KLUB, OIB 77807431748, Gajeva 25/I, 10000 Zagreb</izvorni_sadrzaj>
    <derivirana_varijabla naziv="DomainObject.Predmet.ProtustrankaIDrugiAdressOIB_1">ZAGREBAČKI KULTURNI KLUB, OIB 77807431748, Gajeva 25/I,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3. svibnja 2016.</izvorni_sadrzaj>
    <derivirana_varijabla naziv="DomainObject.Predmet.OdlukaRjesenje.DatumPravomocnosti_1">3. svibnja 2016.</derivirana_varijabla>
  </DomainObject.Predmet.OdlukaRjesenje.DatumPravomocnosti>
  <DomainObject.Predmet.OdlukaRjesenje.Oznaka>
    <izvorni_sadrzaj>St-4061/2015-6</izvorni_sadrzaj>
    <derivirana_varijabla naziv="DomainObject.Predmet.OdlukaRjesenje.Oznaka_1">St-4061/2015-6</derivirana_varijabla>
  </DomainObject.Predmet.OdlukaRjesenje.Oznaka>
  <DomainObject.Predmet.SudioniciListNaziv>
    <izvorni_sadrzaj>
      <item>FINA Regionalni centar Zagreb</item>
      <item>ZAGREBAČKI KULTURNI KLUB</item>
      <item>Dean Jokanović Toumin</item>
      <item>Aleksandra Široka</item>
    </izvorni_sadrzaj>
    <derivirana_varijabla naziv="DomainObject.Predmet.SudioniciListNaziv_1">
      <item>FINA Regionalni centar Zagreb</item>
      <item>ZAGREBAČKI KULTURNI KLUB</item>
      <item>Dean Jokanović Toumin</item>
      <item>Aleksandra Široka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KULTURNI KLUB, OIB 77807431748, Gajeva 25/I,10000 Zagreb</item>
      <item>Dean Jokanović Toumin</item>
      <item>Aleksandra Široka</item>
    </izvorni_sadrzaj>
    <derivirana_varijabla naziv="DomainObject.Predmet.SudioniciListAdressOIB_1">
      <item>FINA Regionalni centar Zagreb, OIB 85821130368, Trg svibanjskih žrtava 1995. 1,10000 Zagreb</item>
      <item>ZAGREBAČKI KULTURNI KLUB, OIB 77807431748, Gajeva 25/I,10000 Zagreb</item>
      <item>Dean Jokanović Toumin</item>
      <item>Aleksandra Široka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77807431748</item>
      <item>, OIB null</item>
      <item>, OIB null</item>
    </izvorni_sadrzaj>
    <derivirana_varijabla naziv="DomainObject.Predmet.SudioniciListNazivOIB_1">
      <item>, OIB 85821130368</item>
      <item>, OIB 77807431748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952</properties:Characters>
  <properties:Lines>62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2017-09-14T06:13:00Z</dcterms:created>
  <dc:creator>Teuta Klinžić Zajec</dc:creator>
  <cp:lastModifiedBy>Nikolina Krunić</cp:lastModifiedBy>
  <cp:lastPrinted>2017-09-14T06:14:00Z</cp:lastPrinted>
  <dcterms:modified xmlns:xsi="http://www.w3.org/2001/XMLSchema-instance" xsi:type="dcterms:W3CDTF">2017-09-14T06:14:00Z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