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dea8b" w14:paraId="a3dea8b"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2B0839">
        <w:rPr>
          <w:b/>
          <w:sz w:val="22"/>
          <w:szCs w:val="22"/>
        </w:rPr>
        <w:t>231</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2B0839">
        <w:rPr>
          <w:sz w:val="22"/>
          <w:szCs w:val="22"/>
        </w:rPr>
        <w:t>JANUS d.o.o., Barbjerići</w:t>
      </w:r>
      <w:r w:rsidR="00F80A23">
        <w:rPr>
          <w:sz w:val="22"/>
          <w:szCs w:val="22"/>
        </w:rPr>
        <w:t xml:space="preserve"> 11, 20232 Slano, OIB: 31321662289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F80A23">
        <w:rPr>
          <w:sz w:val="22"/>
          <w:szCs w:val="22"/>
        </w:rPr>
        <w:t xml:space="preserve">JANUS d.o.o., Barbjerići 11, 20232 Slano, OIB: 31321662289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F80A23">
        <w:rPr>
          <w:sz w:val="22"/>
          <w:szCs w:val="22"/>
        </w:rPr>
        <w:t>1.714,24</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F80A23">
        <w:rPr>
          <w:sz w:val="22"/>
          <w:szCs w:val="22"/>
        </w:rPr>
        <w:t>oblju od 168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071B0A">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1B0A"/>
    <w:rsid w:val="00073AD9"/>
    <w:rsid w:val="0008538F"/>
    <w:rsid w:val="00086A46"/>
    <w:rsid w:val="000909D0"/>
    <w:rsid w:val="00094B4E"/>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264C0"/>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716"/>
    <w:rsid w:val="001B1CEA"/>
    <w:rsid w:val="001B58FA"/>
    <w:rsid w:val="001C1BAC"/>
    <w:rsid w:val="001C2336"/>
    <w:rsid w:val="001C3141"/>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5BCE"/>
    <w:rsid w:val="00284834"/>
    <w:rsid w:val="00287DDC"/>
    <w:rsid w:val="00294E82"/>
    <w:rsid w:val="002A4715"/>
    <w:rsid w:val="002A6BAD"/>
    <w:rsid w:val="002B0839"/>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16DA8"/>
    <w:rsid w:val="00420F56"/>
    <w:rsid w:val="00422968"/>
    <w:rsid w:val="004241F3"/>
    <w:rsid w:val="00431A69"/>
    <w:rsid w:val="0043491B"/>
    <w:rsid w:val="004412D7"/>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625DA"/>
    <w:rsid w:val="005830D8"/>
    <w:rsid w:val="005838AE"/>
    <w:rsid w:val="005851FF"/>
    <w:rsid w:val="00593916"/>
    <w:rsid w:val="00597BCB"/>
    <w:rsid w:val="005A04B9"/>
    <w:rsid w:val="005A2627"/>
    <w:rsid w:val="005A6ADF"/>
    <w:rsid w:val="005A6B42"/>
    <w:rsid w:val="005A7AFB"/>
    <w:rsid w:val="005B32BF"/>
    <w:rsid w:val="005C02C1"/>
    <w:rsid w:val="005C2BB2"/>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81D29"/>
    <w:rsid w:val="006832DB"/>
    <w:rsid w:val="00693071"/>
    <w:rsid w:val="0069625B"/>
    <w:rsid w:val="006B0751"/>
    <w:rsid w:val="006B5018"/>
    <w:rsid w:val="006B7C02"/>
    <w:rsid w:val="006B7D65"/>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0A7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87ED0"/>
    <w:rsid w:val="008947C6"/>
    <w:rsid w:val="0089537D"/>
    <w:rsid w:val="008A2344"/>
    <w:rsid w:val="008A6D35"/>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54F"/>
    <w:rsid w:val="009A162C"/>
    <w:rsid w:val="009A3C24"/>
    <w:rsid w:val="009B0766"/>
    <w:rsid w:val="009B1FB8"/>
    <w:rsid w:val="009B415E"/>
    <w:rsid w:val="009B5EC6"/>
    <w:rsid w:val="009B7E51"/>
    <w:rsid w:val="009C22E4"/>
    <w:rsid w:val="009C24FE"/>
    <w:rsid w:val="009D0DE9"/>
    <w:rsid w:val="009D732A"/>
    <w:rsid w:val="009E597A"/>
    <w:rsid w:val="009E71CD"/>
    <w:rsid w:val="009F5C94"/>
    <w:rsid w:val="009F6AAB"/>
    <w:rsid w:val="00A026C2"/>
    <w:rsid w:val="00A1791C"/>
    <w:rsid w:val="00A21669"/>
    <w:rsid w:val="00A23355"/>
    <w:rsid w:val="00A2606D"/>
    <w:rsid w:val="00A26519"/>
    <w:rsid w:val="00A27673"/>
    <w:rsid w:val="00A44BC5"/>
    <w:rsid w:val="00A5366A"/>
    <w:rsid w:val="00A64730"/>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16830"/>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449F3"/>
    <w:rsid w:val="00D51D63"/>
    <w:rsid w:val="00D526AC"/>
    <w:rsid w:val="00D544F9"/>
    <w:rsid w:val="00D5604C"/>
    <w:rsid w:val="00D6079B"/>
    <w:rsid w:val="00D75599"/>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E7BB2"/>
    <w:rsid w:val="00EF3649"/>
    <w:rsid w:val="00EF3FA2"/>
    <w:rsid w:val="00F0249C"/>
    <w:rsid w:val="00F05EC2"/>
    <w:rsid w:val="00F13CEE"/>
    <w:rsid w:val="00F265D8"/>
    <w:rsid w:val="00F27355"/>
    <w:rsid w:val="00F27CA7"/>
    <w:rsid w:val="00F30594"/>
    <w:rsid w:val="00F36C6D"/>
    <w:rsid w:val="00F4120F"/>
    <w:rsid w:val="00F61FF7"/>
    <w:rsid w:val="00F72C4E"/>
    <w:rsid w:val="00F77B2E"/>
    <w:rsid w:val="00F77BE6"/>
    <w:rsid w:val="00F806B1"/>
    <w:rsid w:val="00F8088E"/>
    <w:rsid w:val="00F80A23"/>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St-231/2016</izvorni_sadrzaj>
    <derivirana_varijabla naziv="DomainObject.Predmet.OznakaBroj_1">St-231/2016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JANUS d.o.o. za nekretnine, građenje i usluge</izvorni_sadrzaj>
    <derivirana_varijabla naziv="DomainObject.Predmet.ProtustrankaFormated_1">  JANUS d.o.o. za nekretnine, građenje i usluge</derivirana_varijabla>
  </DomainObject.Predmet.ProtustrankaFormated>
  <DomainObject.Predmet.ProtustrankaFormatedOIB>
    <izvorni_sadrzaj>  JANUS d.o.o. za nekretnine, građenje i usluge, OIB 31321662289</izvorni_sadrzaj>
    <derivirana_varijabla naziv="DomainObject.Predmet.ProtustrankaFormatedOIB_1">  JANUS d.o.o. za nekretnine, građenje i usluge, OIB 31321662289</derivirana_varijabla>
  </DomainObject.Predmet.ProtustrankaFormatedOIB>
  <DomainObject.Predmet.ProtustrankaFormatedWithAdress>
    <izvorni_sadrzaj> JANUS d.o.o. za nekretnine, građenje i usluge, Barbjerići 11, 20232 Slano</izvorni_sadrzaj>
    <derivirana_varijabla naziv="DomainObject.Predmet.ProtustrankaFormatedWithAdress_1"> JANUS d.o.o. za nekretnine, građenje i usluge, Barbjerići 11, 20232 Slano</derivirana_varijabla>
  </DomainObject.Predmet.ProtustrankaFormatedWithAdress>
  <DomainObject.Predmet.ProtustrankaFormatedWithAdressOIB>
    <izvorni_sadrzaj> JANUS d.o.o. za nekretnine, građenje i usluge, OIB 31321662289, Barbjerići 11, 20232 Slano</izvorni_sadrzaj>
    <derivirana_varijabla naziv="DomainObject.Predmet.ProtustrankaFormatedWithAdressOIB_1"> JANUS d.o.o. za nekretnine, građenje i usluge, OIB 31321662289, Barbjerići 11, 20232 Slano</derivirana_varijabla>
  </DomainObject.Predmet.ProtustrankaFormatedWithAdressOIB>
  <DomainObject.Predmet.ProtustrankaWithAdress>
    <izvorni_sadrzaj>JANUS d.o.o. za nekretnine, građenje i usluge Barbjerići 11, 20232 Slano</izvorni_sadrzaj>
    <derivirana_varijabla naziv="DomainObject.Predmet.ProtustrankaWithAdress_1">JANUS d.o.o. za nekretnine, građenje i usluge Barbjerići 11, 20232 Slano</derivirana_varijabla>
  </DomainObject.Predmet.ProtustrankaWithAdress>
  <DomainObject.Predmet.ProtustrankaWithAdressOIB>
    <izvorni_sadrzaj>JANUS d.o.o. za nekretnine, građenje i usluge, OIB 31321662289, Barbjerići 11, 20232 Slano</izvorni_sadrzaj>
    <derivirana_varijabla naziv="DomainObject.Predmet.ProtustrankaWithAdressOIB_1">JANUS d.o.o. za nekretnine, građenje i usluge, OIB 31321662289, Barbjerići 11, 20232 Slano</derivirana_varijabla>
  </DomainObject.Predmet.ProtustrankaWithAdressOIB>
  <DomainObject.Predmet.ProtustrankaNazivFormated>
    <izvorni_sadrzaj>JANUS d.o.o. za nekretnine, građenje i usluge</izvorni_sadrzaj>
    <derivirana_varijabla naziv="DomainObject.Predmet.ProtustrankaNazivFormated_1">JANUS d.o.o. za nekretnine, građenje i usluge</derivirana_varijabla>
  </DomainObject.Predmet.ProtustrankaNazivFormated>
  <DomainObject.Predmet.ProtustrankaNazivFormatedOIB>
    <izvorni_sadrzaj>JANUS d.o.o. za nekretnine, građenje i usluge, OIB 31321662289</izvorni_sadrzaj>
    <derivirana_varijabla naziv="DomainObject.Predmet.ProtustrankaNazivFormatedOIB_1">JANUS d.o.o. za nekretnine, građenje i usluge, OIB 31321662289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1714.24</izvorni_sadrzaj>
    <derivirana_varijabla naziv="DomainObject.Predmet.TrenutnaVrijednost_1">1714.24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JANUS d.o.o. za nekretnine, građenje i usluge</item>
    </izvorni_sadrzaj>
    <derivirana_varijabla naziv="DomainObject.Predmet.ProtuStrankaListFormated_1">
      <item>JANUS d.o.o. za nekretnine, građenje i usluge</item>
    </derivirana_varijabla>
  </DomainObject.Predmet.ProtuStrankaListFormated>
  <DomainObject.Predmet.ProtuStrankaListFormatedOIB>
    <izvorni_sadrzaj>
      <item>JANUS d.o.o. za nekretnine, građenje i usluge, OIB 31321662289</item>
    </izvorni_sadrzaj>
    <derivirana_varijabla naziv="DomainObject.Predmet.ProtuStrankaListFormatedOIB_1">
      <item>JANUS d.o.o. za nekretnine, građenje i usluge, OIB 31321662289</item>
    </derivirana_varijabla>
  </DomainObject.Predmet.ProtuStrankaListFormatedOIB>
  <DomainObject.Predmet.ProtuStrankaListFormatedWithAdress>
    <izvorni_sadrzaj>
      <item>JANUS d.o.o. za nekretnine, građenje i usluge, Barbjerići 11, 20232 Slano</item>
    </izvorni_sadrzaj>
    <derivirana_varijabla naziv="DomainObject.Predmet.ProtuStrankaListFormatedWithAdress_1">
      <item>JANUS d.o.o. za nekretnine, građenje i usluge, Barbjerići 11, 20232 Slano</item>
    </derivirana_varijabla>
  </DomainObject.Predmet.ProtuStrankaListFormatedWithAdress>
  <DomainObject.Predmet.ProtuStrankaListFormatedWithAdressOIB>
    <izvorni_sadrzaj>
      <item>JANUS d.o.o. za nekretnine, građenje i usluge, OIB 31321662289, Barbjerići 11, 20232 Slano</item>
    </izvorni_sadrzaj>
    <derivirana_varijabla naziv="DomainObject.Predmet.ProtuStrankaListFormatedWithAdressOIB_1">
      <item>JANUS d.o.o. za nekretnine, građenje i usluge, OIB 31321662289, Barbjerići 11, 20232 Slano</item>
    </derivirana_varijabla>
  </DomainObject.Predmet.ProtuStrankaListFormatedWithAdressOIB>
  <DomainObject.Predmet.ProtuStrankaListNazivFormated>
    <izvorni_sadrzaj>
      <item>JANUS d.o.o. za nekretnine, građenje i usluge</item>
    </izvorni_sadrzaj>
    <derivirana_varijabla naziv="DomainObject.Predmet.ProtuStrankaListNazivFormated_1">
      <item>JANUS d.o.o. za nekretnine, građenje i usluge</item>
    </derivirana_varijabla>
  </DomainObject.Predmet.ProtuStrankaListNazivFormated>
  <DomainObject.Predmet.ProtuStrankaListNazivFormatedOIB>
    <izvorni_sadrzaj>
      <item>JANUS d.o.o. za nekretnine, građenje i usluge, OIB 31321662289</item>
    </izvorni_sadrzaj>
    <derivirana_varijabla naziv="DomainObject.Predmet.ProtuStrankaListNazivFormatedOIB_1">
      <item>JANUS d.o.o. za nekretnine, građenje i usluge, OIB 31321662289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JANUS d.o.o. za nekretnine, građenje i usluge</izvorni_sadrzaj>
    <derivirana_varijabla naziv="DomainObject.Predmet.ProtustrankaIDrugi_1">JANUS d.o.o. za nekretnine, građenje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JANUS d.o.o. za nekretnine, građenje i usluge, OIB 31321662289, Barbjerići 11, 20232 Slano</izvorni_sadrzaj>
    <derivirana_varijabla naziv="DomainObject.Predmet.ProtustrankaIDrugiAdressOIB_1">JANUS d.o.o. za nekretnine, građenje i usluge, OIB 31321662289, Barbjerići 11, 20232 Slano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JANUS d.o.o. za nekretnine, građenje i usluge</item>
    </izvorni_sadrzaj>
    <derivirana_varijabla naziv="DomainObject.Predmet.SudioniciListNaziv_1">
      <item>FINA, RC Split, Podružnica Dubrovnik</item>
      <item>JANUS d.o.o. za nekretnine, građenje i usluge</item>
    </derivirana_varijabla>
  </DomainObject.Predmet.SudioniciListNaziv>
  <DomainObject.Predmet.SudioniciListAdressOIB>
    <izvorni_sadrzaj>
      <item>FINA, RC Split, Podružnica Dubrovnik, OIB 85821130368, Vukovarska 2,20000 Dubrovnik</item>
      <item>JANUS d.o.o. za nekretnine, građenje i usluge, OIB 31321662289, Barbjerići 11,20232 Slano</item>
    </izvorni_sadrzaj>
    <derivirana_varijabla naziv="DomainObject.Predmet.SudioniciListAdressOIB_1">
      <item>FINA, RC Split, Podružnica Dubrovnik, OIB 85821130368, Vukovarska 2,20000 Dubrovnik</item>
      <item>JANUS d.o.o. za nekretnine, građenje i usluge, OIB 31321662289, Barbjerići 11,20232 Slano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31321662289</item>
    </izvorni_sadrzaj>
    <derivirana_varijabla naziv="DomainObject.Predmet.SudioniciListNazivOIB_1">
      <item>, OIB 85821130368</item>
      <item>, OIB 31321662289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1937</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2016-02-09T08:20:00Z</dcterms:created>
  <dc:creator>Joško Livaković</dc:creator>
  <cp:lastModifiedBy>Sandra Lazo Oblizalo</cp:lastModifiedBy>
  <cp:lastPrinted>2016-02-09T08:10:00Z</cp:lastPrinted>
  <dcterms:modified xmlns:xsi="http://www.w3.org/2001/XMLSchema-instance" xsi:type="dcterms:W3CDTF">2016-02-09T08:28:00Z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