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bd10" w14:paraId="60fbd10" w:rsidRDefault="008A63FD" w:rsidP="008A63FD" w:rsidR="008A63F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3FD" w:rsidP="008A63FD" w:rsidR="008A63F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63FD" w:rsidP="008A63FD" w:rsidR="008A63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63FD" w:rsidP="008A63FD" w:rsidR="008A63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63FD" w:rsidP="008A63FD" w:rsidR="008A63F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63FD" w:rsidP="008A63FD" w:rsidR="008A63F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63FD" w:rsidP="008A63FD" w:rsidR="008A63FD" w:rsidRPr="005D578C">
      <w:pPr>
        <w:jc w:val="center"/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PREMANTURA APARTMANI d. o. o. Pula, Giardini 15, OIB </w:t>
      </w:r>
      <w:r w:rsidRPr="008A63FD">
        <w:rPr>
          <w:rFonts w:cs="Times New Roman" w:eastAsia="Times New Roman"/>
          <w:szCs w:val="24"/>
        </w:rPr>
        <w:t>57775717264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63FD">
        <w:rPr>
          <w:rFonts w:cs="Times New Roman" w:eastAsia="Times New Roman"/>
          <w:szCs w:val="24"/>
        </w:rPr>
        <w:t>040280385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PREMANTURA APARTMANI d. o. o. Pula, Giardini 15, OIB </w:t>
      </w:r>
      <w:r w:rsidRPr="008A63FD">
        <w:rPr>
          <w:rFonts w:cs="Times New Roman" w:eastAsia="Times New Roman"/>
          <w:szCs w:val="24"/>
        </w:rPr>
        <w:t>57775717264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63FD">
        <w:rPr>
          <w:rFonts w:cs="Times New Roman" w:eastAsia="Times New Roman"/>
          <w:szCs w:val="24"/>
        </w:rPr>
        <w:t>040280385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A63FD" w:rsidP="008A63FD" w:rsidR="008A63FD">
      <w:pPr>
        <w:rPr>
          <w:rFonts w:cs="Times New Roman" w:eastAsia="Times New Roman"/>
          <w:szCs w:val="20"/>
        </w:rPr>
      </w:pPr>
    </w:p>
    <w:p w:rsidRDefault="008A63FD" w:rsidP="008A63FD" w:rsidR="008A63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PREMANTURA APARTMANI d. o. o. Pula, Giardini 15, OIB </w:t>
      </w:r>
      <w:r w:rsidRPr="008A63FD">
        <w:rPr>
          <w:rFonts w:cs="Times New Roman" w:eastAsia="Times New Roman"/>
          <w:szCs w:val="24"/>
        </w:rPr>
        <w:t>57775717264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63FD">
        <w:rPr>
          <w:rFonts w:cs="Times New Roman" w:eastAsia="Times New Roman"/>
          <w:szCs w:val="24"/>
        </w:rPr>
        <w:t>040280385</w:t>
      </w:r>
      <w:r>
        <w:rPr>
          <w:rFonts w:cs="Times New Roman" w:eastAsia="Times New Roman"/>
          <w:szCs w:val="24"/>
        </w:rPr>
        <w:t>.</w:t>
      </w:r>
    </w:p>
    <w:p w:rsidRDefault="008A63FD" w:rsidP="008A63FD" w:rsidR="008A63FD">
      <w:pPr>
        <w:ind w:firstLine="709"/>
        <w:rPr>
          <w:rFonts w:cs="Times New Roman" w:eastAsia="Times New Roman"/>
          <w:szCs w:val="24"/>
        </w:rPr>
      </w:pPr>
    </w:p>
    <w:p w:rsidRDefault="008A63FD" w:rsidP="008A63FD" w:rsidR="008A63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PREMANTURA APARTMANI d. o. o. Pula, Giardini 15, OIB </w:t>
      </w:r>
      <w:r w:rsidRPr="008A63FD">
        <w:rPr>
          <w:rFonts w:cs="Times New Roman" w:eastAsia="Times New Roman"/>
          <w:szCs w:val="24"/>
        </w:rPr>
        <w:t>57775717264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63FD">
        <w:rPr>
          <w:rFonts w:cs="Times New Roman" w:eastAsia="Times New Roman"/>
          <w:szCs w:val="24"/>
        </w:rPr>
        <w:t>040280385</w:t>
      </w:r>
      <w:r>
        <w:rPr>
          <w:rFonts w:cs="Times New Roman" w:eastAsia="Times New Roman"/>
          <w:szCs w:val="24"/>
        </w:rPr>
        <w:t>.</w:t>
      </w:r>
    </w:p>
    <w:p w:rsidRDefault="008A63FD" w:rsidP="008A63FD" w:rsidR="008A63FD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63FD" w:rsidP="008A63FD" w:rsidR="008A63FD">
      <w:pPr>
        <w:ind w:firstLine="708"/>
        <w:rPr>
          <w:rFonts w:cs="Times New Roman" w:eastAsia="Times New Roman"/>
          <w:szCs w:val="24"/>
        </w:rPr>
      </w:pPr>
    </w:p>
    <w:p w:rsidRDefault="008A63FD" w:rsidP="008A63FD" w:rsidR="008A63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PREMANTURA APARTMANI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63FD" w:rsidP="008A63FD" w:rsidR="008A63F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63FD" w:rsidP="008A63FD" w:rsidR="008A63FD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A63FD" w:rsidP="008A63FD" w:rsidR="008A63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A507FA">
        <w:rPr>
          <w:rFonts w:cs="Times New Roman" w:eastAsia="Times New Roman"/>
          <w:szCs w:val="24"/>
        </w:rPr>
        <w:t>. v.r.</w:t>
      </w:r>
    </w:p>
    <w:p w:rsidRDefault="008A63FD" w:rsidP="008A63FD" w:rsidR="008A63FD">
      <w:pPr>
        <w:jc w:val="left"/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left"/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A63FD" w:rsidP="008A63FD" w:rsidR="008A63F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A63FD" w:rsidP="008A63FD" w:rsidR="008A63FD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rPr>
          <w:rFonts w:cs="Times New Roman" w:eastAsia="Times New Roman"/>
          <w:szCs w:val="24"/>
        </w:rPr>
      </w:pPr>
    </w:p>
    <w:p w:rsidRDefault="008A63FD" w:rsidP="008A63FD" w:rsidR="008A63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PREMANTURA APARTMANI d. o. o. Pula, Giardini 15,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Vladimir Kosmach, Rusija, Moskva, Bulvar Peerervinskij 22//1 – 21 i Alexander Moroz, Rusija, Moskva, ul. Ivana Franko 40//1 – 211, </w:t>
      </w:r>
    </w:p>
    <w:p w:rsidRDefault="008A63FD" w:rsidP="008A63FD" w:rsidR="008A63F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A63FD" w:rsidP="008A63FD" w:rsidR="008A63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A63FD" w:rsidP="008A63FD" w:rsidR="008A63F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A63FD" w:rsidP="008A63FD" w:rsidR="008A63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A63FD" w:rsidP="008A63FD" w:rsidR="008A63FD"/>
    <w:p w:rsidRDefault="008A63FD" w:rsidP="008A63FD" w:rsidR="008A63FD"/>
    <w:p w:rsidRDefault="00A507F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3FD" w:rsidP="008A63FD" w:rsidR="008A63FD">
      <w:r>
        <w:separator/>
      </w:r>
    </w:p>
  </w:endnote>
  <w:endnote w:id="0" w:type="continuationSeparator">
    <w:p w:rsidRDefault="008A63FD" w:rsidP="008A63FD" w:rsidR="008A6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3FD" w:rsidP="008A63FD" w:rsidR="008A63FD">
      <w:r>
        <w:separator/>
      </w:r>
    </w:p>
  </w:footnote>
  <w:footnote w:id="0" w:type="continuationSeparator">
    <w:p w:rsidRDefault="008A63FD" w:rsidP="008A63FD" w:rsidR="008A6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3F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07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3F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St-1085/2015-5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ABC"/>
    <w:rsid w:val="003B7ABC"/>
    <w:rsid w:val="0075528E"/>
    <w:rsid w:val="0079403F"/>
    <w:rsid w:val="008A63FD"/>
    <w:rsid w:val="00A5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3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3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63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3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3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3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7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07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07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07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3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3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63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3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3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3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7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07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07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07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PREMANTURA APARTMANI d.o.o. PULA</izvorni_sadrzaj>
    <derivirana_varijabla naziv="DomainObject.Predmet.ProtustrankaFormated_1">  PREMANTURA APARTMANI d.o.o. PULA</derivirana_varijabla>
  </DomainObject.Predmet.ProtustrankaFormated>
  <DomainObject.Predmet.ProtustrankaFormatedOIB>
    <izvorni_sadrzaj>  PREMANTURA APARTMANI d.o.o. PULA, OIB 57775717264</izvorni_sadrzaj>
    <derivirana_varijabla naziv="DomainObject.Predmet.ProtustrankaFormatedOIB_1">  PREMANTURA APARTMANI d.o.o. PULA, OIB 57775717264</derivirana_varijabla>
  </DomainObject.Predmet.ProtustrankaFormatedOIB>
  <DomainObject.Predmet.ProtustrankaFormatedWithAdress>
    <izvorni_sadrzaj> PREMANTURA APARTMANI d.o.o. PULA, Giardini 15, 52100 Pula</izvorni_sadrzaj>
    <derivirana_varijabla naziv="DomainObject.Predmet.ProtustrankaFormatedWithAdress_1"> PREMANTURA APARTMANI d.o.o. PULA, Giardini 15, 52100 Pula</derivirana_varijabla>
  </DomainObject.Predmet.ProtustrankaFormatedWithAdress>
  <DomainObject.Predmet.ProtustrankaFormatedWithAdressOIB>
    <izvorni_sadrzaj> PREMANTURA APARTMANI d.o.o. PULA, OIB 57775717264, Giardini 15, 52100 Pula</izvorni_sadrzaj>
    <derivirana_varijabla naziv="DomainObject.Predmet.ProtustrankaFormatedWithAdressOIB_1"> PREMANTURA APARTMANI d.o.o. PULA, OIB 57775717264, Giardini 15, 52100 Pula</derivirana_varijabla>
  </DomainObject.Predmet.ProtustrankaFormatedWithAdressOIB>
  <DomainObject.Predmet.ProtustrankaWithAdress>
    <izvorni_sadrzaj>PREMANTURA APARTMANI d.o.o. PULA Giardini 15, 52100 Pula</izvorni_sadrzaj>
    <derivirana_varijabla naziv="DomainObject.Predmet.ProtustrankaWithAdress_1">PREMANTURA APARTMANI d.o.o. PULA Giardini 15, 52100 Pula</derivirana_varijabla>
  </DomainObject.Predmet.ProtustrankaWithAdress>
  <DomainObject.Predmet.ProtustrankaWithAdressOIB>
    <izvorni_sadrzaj>PREMANTURA APARTMANI d.o.o. PULA, OIB 57775717264, Giardini 15, 52100 Pula</izvorni_sadrzaj>
    <derivirana_varijabla naziv="DomainObject.Predmet.ProtustrankaWithAdressOIB_1">PREMANTURA APARTMANI d.o.o. PULA, OIB 57775717264, Giardini 15, 52100 Pula</derivirana_varijabla>
  </DomainObject.Predmet.ProtustrankaWithAdressOIB>
  <DomainObject.Predmet.ProtustrankaNazivFormated>
    <izvorni_sadrzaj>PREMANTURA APARTMANI d.o.o. PULA</izvorni_sadrzaj>
    <derivirana_varijabla naziv="DomainObject.Predmet.ProtustrankaNazivFormated_1">PREMANTURA APARTMANI d.o.o. PULA</derivirana_varijabla>
  </DomainObject.Predmet.ProtustrankaNazivFormated>
  <DomainObject.Predmet.ProtustrankaNazivFormatedOIB>
    <izvorni_sadrzaj>PREMANTURA APARTMANI d.o.o. PULA, OIB 57775717264</izvorni_sadrzaj>
    <derivirana_varijabla naziv="DomainObject.Predmet.ProtustrankaNazivFormatedOIB_1">PREMANTURA APARTMANI d.o.o. PULA, OIB 57775717264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5297.25</izvorni_sadrzaj>
    <derivirana_varijabla naziv="DomainObject.Predmet.TrenutnaVrijednost_1">5297.25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PREMANTURA APARTMANI d.o.o. PULA</item>
    </izvorni_sadrzaj>
    <derivirana_varijabla naziv="DomainObject.Predmet.ProtuStrankaListFormated_1">
      <item>PREMANTURA APARTMANI d.o.o. PULA</item>
    </derivirana_varijabla>
  </DomainObject.Predmet.ProtuStrankaListFormated>
  <DomainObject.Predmet.ProtuStrankaListFormatedOIB>
    <izvorni_sadrzaj>
      <item>PREMANTURA APARTMANI d.o.o. PULA, OIB 57775717264</item>
    </izvorni_sadrzaj>
    <derivirana_varijabla naziv="DomainObject.Predmet.ProtuStrankaListFormatedOIB_1">
      <item>PREMANTURA APARTMANI d.o.o. PULA, OIB 57775717264</item>
    </derivirana_varijabla>
  </DomainObject.Predmet.ProtuStrankaListFormatedOIB>
  <DomainObject.Predmet.ProtuStrankaListFormatedWithAdress>
    <izvorni_sadrzaj>
      <item>PREMANTURA APARTMANI d.o.o. PULA, Giardini 15, 52100 Pula</item>
    </izvorni_sadrzaj>
    <derivirana_varijabla naziv="DomainObject.Predmet.ProtuStrankaListFormatedWithAdress_1">
      <item>PREMANTURA APARTMANI d.o.o. PULA, Giardini 15, 52100 Pula</item>
    </derivirana_varijabla>
  </DomainObject.Predmet.ProtuStrankaListFormatedWithAdress>
  <DomainObject.Predmet.ProtuStrankaListFormatedWithAdressOIB>
    <izvorni_sadrzaj>
      <item>PREMANTURA APARTMANI d.o.o. PULA, OIB 57775717264, Giardini 15, 52100 Pula</item>
    </izvorni_sadrzaj>
    <derivirana_varijabla naziv="DomainObject.Predmet.ProtuStrankaListFormatedWithAdressOIB_1">
      <item>PREMANTURA APARTMANI d.o.o. PULA, OIB 57775717264, Giardini 15, 52100 Pula</item>
    </derivirana_varijabla>
  </DomainObject.Predmet.ProtuStrankaListFormatedWithAdressOIB>
  <DomainObject.Predmet.ProtuStrankaListNazivFormated>
    <izvorni_sadrzaj>
      <item>PREMANTURA APARTMANI d.o.o. PULA</item>
    </izvorni_sadrzaj>
    <derivirana_varijabla naziv="DomainObject.Predmet.ProtuStrankaListNazivFormated_1">
      <item>PREMANTURA APARTMANI d.o.o. PULA</item>
    </derivirana_varijabla>
  </DomainObject.Predmet.ProtuStrankaListNazivFormated>
  <DomainObject.Predmet.ProtuStrankaListNazivFormatedOIB>
    <izvorni_sadrzaj>
      <item>PREMANTURA APARTMANI d.o.o. PULA, OIB 57775717264</item>
    </izvorni_sadrzaj>
    <derivirana_varijabla naziv="DomainObject.Predmet.ProtuStrankaListNazivFormatedOIB_1">
      <item>PREMANTURA APARTMANI d.o.o. PULA, OIB 57775717264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PREMANTURA APARTMANI d.o.o. PULA</izvorni_sadrzaj>
    <derivirana_varijabla naziv="DomainObject.Predmet.ProtustrankaIDrugi_1">PREMANTURA APARTMANI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PREMANTURA APARTMANI d.o.o. PULA, OIB 57775717264, Giardini 15, 52100 Pula</izvorni_sadrzaj>
    <derivirana_varijabla naziv="DomainObject.Predmet.ProtustrankaIDrugiAdressOIB_1">PREMANTURA APARTMANI d.o.o. PULA, OIB 57775717264,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PREMANTURA APARTMANI d.o.o. PULA</item>
    </izvorni_sadrzaj>
    <derivirana_varijabla naziv="DomainObject.Predmet.SudioniciListNaziv_1">
      <item>FINANCIJSKA AGENCIJA, RC RIJEKA, PODRUŽNICA PULA, PULA</item>
      <item>PREMANTURA APARTMANI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PREMANTURA APARTMANI d.o.o. PULA, OIB 57775717264, Giardini 15,52100 Pula</item>
    </izvorni_sadrzaj>
    <derivirana_varijabla naziv="DomainObject.Predmet.SudioniciListAdressOIB_1">
      <item>FINANCIJSKA AGENCIJA, RC RIJEKA, PODRUŽNICA PULA, PULA, OIB 85821130368, Ulica grada Vukovara 70,Zagreb</item>
      <item>PREMANTURA APARTMANI d.o.o. PULA, OIB 57775717264,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57775717264</item>
    </izvorni_sadrzaj>
    <derivirana_varijabla naziv="DomainObject.Predmet.SudioniciListNazivOIB_1">
      <item>, OIB 85821130368</item>
      <item>, OIB 57775717264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3146</properties:Characters>
  <properties:Lines>80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2016-03-23T08:40:00Z</dcterms:created>
  <dc:creator>Mihaela Kaligari</dc:creator>
  <dc:description/>
  <cp:keywords/>
  <cp:lastModifiedBy>Sanja Prodan</cp:lastModifiedBy>
  <cp:lastPrinted>2016-03-29T06:11:00Z</cp:lastPrinted>
  <dcterms:modified xmlns:xsi="http://www.w3.org/2001/XMLSchema-instance" xsi:type="dcterms:W3CDTF">2016-03-29T06:12:00Z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