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89438" w14:paraId="698943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60CE1">
        <w:t>325</w:t>
      </w:r>
      <w:r w:rsidR="00F40FD6">
        <w:t>3</w:t>
      </w:r>
      <w:r w:rsidR="000D7EBE">
        <w:t>/</w:t>
      </w:r>
      <w:r w:rsidR="00BA1C62">
        <w:t>16</w:t>
      </w:r>
      <w:r w:rsidR="00C24393">
        <w:t>-</w:t>
      </w:r>
      <w:r w:rsidR="006156E0">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7F1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0C7B6D">
        <w:t xml:space="preserve"> </w:t>
      </w:r>
      <w:r w:rsidR="000C7B6D" w:rsidRPr="000C7B6D">
        <w:t>CARPE DIEM PRODUKCIJA d.o.o.</w:t>
      </w:r>
      <w:r w:rsidR="00BA679F" w:rsidRPr="000C7B6D">
        <w:t xml:space="preserve">, </w:t>
      </w:r>
      <w:r w:rsidR="000C7B6D" w:rsidRPr="000C7B6D">
        <w:t>Brezje, Selska 7</w:t>
      </w:r>
      <w:r w:rsidR="00E85F12" w:rsidRPr="000C7B6D">
        <w:t>,</w:t>
      </w:r>
      <w:r w:rsidRPr="000C7B6D">
        <w:t xml:space="preserve"> OIB</w:t>
      </w:r>
      <w:r w:rsidR="000C7B6D" w:rsidRPr="000C7B6D">
        <w:t xml:space="preserve"> 61476016319</w:t>
      </w:r>
      <w:r w:rsidR="000A2CA0" w:rsidRPr="00C254D4">
        <w:t xml:space="preserve">, dana </w:t>
      </w:r>
      <w:r w:rsidR="00C24393">
        <w:t>23.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C7B6D" w:rsidRPr="000C7B6D">
        <w:t xml:space="preserve"> CARPE DIEM PRODUKCIJA d.o.o., Brezje, Selska 7, OIB 61476016319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C7B6D" w:rsidRPr="000C7B6D">
        <w:t xml:space="preserve"> CARPE DIEM PRODUKCIJA d.o.o., Brezje, Selska 7, OIB 61476016319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13. ožujak</w:t>
      </w:r>
      <w:r w:rsidR="00CE3CCE">
        <w:rPr>
          <w:b/>
        </w:rPr>
        <w:t xml:space="preserve"> 201</w:t>
      </w:r>
      <w:r>
        <w:rPr>
          <w:b/>
        </w:rPr>
        <w:t>7</w:t>
      </w:r>
      <w:r w:rsidR="000A2CA0" w:rsidRPr="00C254D4">
        <w:rPr>
          <w:b/>
        </w:rPr>
        <w:t xml:space="preserve">. godine u </w:t>
      </w:r>
      <w:r w:rsidR="00F5026F">
        <w:rPr>
          <w:b/>
        </w:rPr>
        <w:t>1</w:t>
      </w:r>
      <w:r w:rsidR="000C7B6D">
        <w:rPr>
          <w:b/>
        </w:rPr>
        <w:t>3</w:t>
      </w:r>
      <w:r w:rsidR="00B43303">
        <w:rPr>
          <w:b/>
        </w:rPr>
        <w:t>,</w:t>
      </w:r>
      <w:r w:rsidR="000C7B6D">
        <w:rPr>
          <w:b/>
        </w:rPr>
        <w:t>0</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127D7">
      <w:r w:rsidRPr="00C254D4">
        <w:t xml:space="preserve">- dužnik </w:t>
      </w:r>
      <w:r w:rsidR="006E5415" w:rsidRPr="000C7B6D">
        <w:t>CARPE DIEM PRODUKCIJA d.o.o., Brezje</w:t>
      </w:r>
    </w:p>
    <w:p w:rsidRDefault="000A2CA0" w:rsidP="000A2CA0" w:rsidR="006E5415">
      <w:pPr>
        <w:rPr>
          <w:rFonts w:cs="Arial" w:hAnsi="Arial" w:ascii="Arial"/>
          <w:color w:val="003366"/>
          <w:sz w:val="18"/>
          <w:szCs w:val="18"/>
        </w:rPr>
      </w:pPr>
      <w:r w:rsidRPr="00C254D4">
        <w:t>-</w:t>
      </w:r>
      <w:r w:rsidR="005C6BCD" w:rsidRPr="00C254D4">
        <w:t xml:space="preserve"> zakonski zastupnik dužnika</w:t>
      </w:r>
      <w:r w:rsidRPr="00C254D4">
        <w:t xml:space="preserve"> </w:t>
      </w:r>
      <w:r w:rsidR="006E5415">
        <w:t xml:space="preserve">Antun Jankavić </w:t>
      </w:r>
    </w:p>
    <w:p w:rsidRDefault="000A2CA0" w:rsidP="000A2CA0" w:rsidR="000A2CA0">
      <w:r w:rsidRPr="00C254D4">
        <w:t>- FINA</w:t>
      </w:r>
    </w:p>
    <w:p w:rsidRDefault="00B127D7" w:rsidP="000A2CA0" w:rsidR="00B127D7">
      <w:r>
        <w:t>-</w:t>
      </w:r>
      <w:r w:rsidR="009607E1">
        <w:t xml:space="preserve"> </w:t>
      </w:r>
      <w:r w:rsidR="006E5415">
        <w:t>Hypo Alpe-Adria-Bank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607E1">
        <w:t>31</w:t>
      </w:r>
      <w:r w:rsidR="00B127D7">
        <w:t>.</w:t>
      </w:r>
      <w:r w:rsidR="00F64081">
        <w:t xml:space="preserve"> ožujka</w:t>
      </w:r>
      <w:r w:rsidR="00700A85">
        <w:t xml:space="preserve"> 2016</w:t>
      </w:r>
      <w:r w:rsidRPr="00C254D4">
        <w:t>. prijedlog za otvaranje stečajnog postupka nad dužnikom</w:t>
      </w:r>
      <w:r w:rsidR="006F5040" w:rsidRPr="006F5040">
        <w:t xml:space="preserve"> </w:t>
      </w:r>
      <w:r w:rsidR="006F5040" w:rsidRPr="000C7B6D">
        <w:t>CARPE DIEM PRODUKCIJA d.o.o., Brezje, Selska 7, OIB 61476016319</w:t>
      </w:r>
      <w:r w:rsidRPr="00C254D4">
        <w:t>.</w:t>
      </w:r>
      <w:r w:rsidR="000518E3">
        <w:t xml:space="preserve"> </w:t>
      </w:r>
    </w:p>
    <w:p w:rsidRDefault="00D04603" w:rsidP="000A2CA0" w:rsidR="000A2CA0" w:rsidRPr="00C254D4">
      <w:pPr>
        <w:ind w:firstLine="708"/>
        <w:jc w:val="both"/>
      </w:pPr>
      <w:r>
        <w:t xml:space="preserve"> </w:t>
      </w:r>
    </w:p>
    <w:p w:rsidRDefault="000A2CA0" w:rsidP="006F504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6F5040">
        <w:t>194</w:t>
      </w:r>
      <w:r w:rsidR="00321D3A">
        <w:t xml:space="preserve"> dana </w:t>
      </w:r>
      <w:r w:rsidR="000518E3">
        <w:t xml:space="preserve">evidentirane neizvršene osnove za plaćanje u ukupnom iznosu od </w:t>
      </w:r>
      <w:r w:rsidR="006F5040">
        <w:t>7.434,83</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6F5040">
        <w:t>Hypo Alpe-Adria-Bank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23.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E7E" w:rsidR="001C5E7E">
      <w:r>
        <w:separator/>
      </w:r>
    </w:p>
  </w:endnote>
  <w:endnote w:id="0" w:type="continuationSeparator">
    <w:p w:rsidRDefault="001C5E7E" w:rsidR="001C5E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E7E" w:rsidR="001C5E7E">
      <w:r>
        <w:separator/>
      </w:r>
    </w:p>
  </w:footnote>
  <w:footnote w:id="0" w:type="continuationSeparator">
    <w:p w:rsidRDefault="001C5E7E" w:rsidR="001C5E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5470">
      <w:rPr>
        <w:rStyle w:val="Brojstranice"/>
        <w:noProof/>
      </w:rPr>
      <w:t>3</w:t>
    </w:r>
    <w:r>
      <w:rPr>
        <w:rStyle w:val="Brojstranice"/>
      </w:rPr>
      <w:fldChar w:fldCharType="end"/>
    </w:r>
  </w:p>
  <w:p w:rsidRDefault="00874E6C" w:rsidP="004D27C4" w:rsidR="00874E6C">
    <w:pPr>
      <w:pStyle w:val="Zaglavlje"/>
      <w:jc w:val="right"/>
    </w:pPr>
    <w:r>
      <w:t>4 St-</w:t>
    </w:r>
    <w:r w:rsidR="0001396C">
      <w:t>325</w:t>
    </w:r>
    <w:r w:rsidR="000C7B6D">
      <w:t>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C7B6D"/>
    <w:rsid w:val="000D7EBE"/>
    <w:rsid w:val="000E6E72"/>
    <w:rsid w:val="000E7C58"/>
    <w:rsid w:val="000F0A0A"/>
    <w:rsid w:val="001044F2"/>
    <w:rsid w:val="00160CE1"/>
    <w:rsid w:val="001B2742"/>
    <w:rsid w:val="001C5E7E"/>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92A69"/>
    <w:rsid w:val="003A46FC"/>
    <w:rsid w:val="0042098E"/>
    <w:rsid w:val="00427F10"/>
    <w:rsid w:val="004A7FD2"/>
    <w:rsid w:val="004B4514"/>
    <w:rsid w:val="004D27C4"/>
    <w:rsid w:val="004F24D8"/>
    <w:rsid w:val="005058C0"/>
    <w:rsid w:val="0053264E"/>
    <w:rsid w:val="00544C75"/>
    <w:rsid w:val="005A562D"/>
    <w:rsid w:val="005B6395"/>
    <w:rsid w:val="005C6BCD"/>
    <w:rsid w:val="006156E0"/>
    <w:rsid w:val="00683588"/>
    <w:rsid w:val="00692A6B"/>
    <w:rsid w:val="006E5415"/>
    <w:rsid w:val="006E6641"/>
    <w:rsid w:val="006F5040"/>
    <w:rsid w:val="00700A85"/>
    <w:rsid w:val="00725DA9"/>
    <w:rsid w:val="007455D1"/>
    <w:rsid w:val="007472EF"/>
    <w:rsid w:val="0075040F"/>
    <w:rsid w:val="00757A14"/>
    <w:rsid w:val="007B19D4"/>
    <w:rsid w:val="007B4990"/>
    <w:rsid w:val="00801A6D"/>
    <w:rsid w:val="00812859"/>
    <w:rsid w:val="00874E6C"/>
    <w:rsid w:val="00875593"/>
    <w:rsid w:val="00906436"/>
    <w:rsid w:val="00945F2A"/>
    <w:rsid w:val="009607E1"/>
    <w:rsid w:val="00980319"/>
    <w:rsid w:val="00984E6C"/>
    <w:rsid w:val="009A0E71"/>
    <w:rsid w:val="00A031C0"/>
    <w:rsid w:val="00A24D3C"/>
    <w:rsid w:val="00A649AF"/>
    <w:rsid w:val="00A8529D"/>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50F6D"/>
    <w:rsid w:val="00CE3CCE"/>
    <w:rsid w:val="00D04603"/>
    <w:rsid w:val="00D46A3C"/>
    <w:rsid w:val="00D47816"/>
    <w:rsid w:val="00D541C7"/>
    <w:rsid w:val="00DA62AF"/>
    <w:rsid w:val="00DC75CE"/>
    <w:rsid w:val="00DD599B"/>
    <w:rsid w:val="00DE04B4"/>
    <w:rsid w:val="00E03C0B"/>
    <w:rsid w:val="00E15470"/>
    <w:rsid w:val="00E15553"/>
    <w:rsid w:val="00E21746"/>
    <w:rsid w:val="00E3741E"/>
    <w:rsid w:val="00E64F26"/>
    <w:rsid w:val="00E72671"/>
    <w:rsid w:val="00E85F12"/>
    <w:rsid w:val="00EC7F36"/>
    <w:rsid w:val="00EF557D"/>
    <w:rsid w:val="00F11929"/>
    <w:rsid w:val="00F26E20"/>
    <w:rsid w:val="00F40FD6"/>
    <w:rsid w:val="00F45C94"/>
    <w:rsid w:val="00F5026F"/>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B19D4"/>
    <w:rPr>
      <w:color w:val="808080"/>
      <w:bdr w:space="0" w:sz="0" w:color="auto" w:val="none"/>
      <w:shd w:fill="auto" w:color="auto" w:val="clear"/>
    </w:rPr>
  </w:style>
  <w:style w:customStyle="true" w:styleId="eSPISCCParagraphDefaultFont" w:type="character">
    <w:name w:val="eSPIS_CC_Paragraph Default Font"/>
    <w:basedOn w:val="Zadanifontodlomka"/>
    <w:rsid w:val="007B19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19D4"/>
    <w:rPr>
      <w:bdr w:space="0" w:sz="0" w:color="auto" w:val="none"/>
      <w:shd w:fill="FFFFCC" w:color="auto" w:val="clear"/>
      <w:lang w:val="hr-HR"/>
    </w:rPr>
  </w:style>
  <w:style w:customStyle="true" w:styleId="PozadinaSvijetloCrvena" w:type="character">
    <w:name w:val="Pozadina_SvijetloCrvena"/>
    <w:basedOn w:val="eSPISCCParagraphDefaultFont"/>
    <w:rsid w:val="007B19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19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B19D4"/>
    <w:rPr>
      <w:color w:val="808080"/>
      <w:bdr w:color="auto" w:space="0" w:sz="0" w:val="none"/>
      <w:shd w:color="auto" w:fill="auto" w:val="clear"/>
    </w:rPr>
  </w:style>
  <w:style w:customStyle="1" w:styleId="eSPISCCParagraphDefaultFont" w:type="character">
    <w:name w:val="eSPIS_CC_Paragraph Default Font"/>
    <w:basedOn w:val="Zadanifontodlomka"/>
    <w:rsid w:val="007B19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19D4"/>
    <w:rPr>
      <w:bdr w:color="auto" w:space="0" w:sz="0" w:val="none"/>
      <w:shd w:color="auto" w:fill="FFFFCC" w:val="clear"/>
      <w:lang w:val="hr-HR"/>
    </w:rPr>
  </w:style>
  <w:style w:customStyle="1" w:styleId="PozadinaSvijetloCrvena" w:type="character">
    <w:name w:val="Pozadina_SvijetloCrvena"/>
    <w:basedOn w:val="eSPISCCParagraphDefaultFont"/>
    <w:rsid w:val="007B19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19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St-3253/2016-6</izvorni_sadrzaj>
    <derivirana_varijabla naziv="DomainObject.Oznaka_1">St-3253/2016-6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3253</izvorni_sadrzaj>
    <derivirana_varijabla naziv="DomainObject.Predmet.Broj_1">3253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St-3253/2016</izvorni_sadrzaj>
    <derivirana_varijabla naziv="DomainObject.Predmet.OznakaBroj_1">St-3253/2016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CARPE DIEM PRODUKCIJA d.o.o. zastupanog po punomoćniku Antun Jankavić</izvorni_sadrzaj>
    <derivirana_varijabla naziv="DomainObject.Predmet.ProtustrankaFormated_1">  CARPE DIEM PRODUKCIJA d.o.o. zastupanog po punomoćniku Antun Jankavić</derivirana_varijabla>
  </DomainObject.Predmet.ProtustrankaFormated>
  <DomainObject.Predmet.ProtustrankaFormatedOIB>
    <izvorni_sadrzaj>  CARPE DIEM PRODUKCIJA d.o.o., OIB 61476016319 zastupanog po punomoćniku Antun Jankavić</izvorni_sadrzaj>
    <derivirana_varijabla naziv="DomainObject.Predmet.ProtustrankaFormatedOIB_1">  CARPE DIEM PRODUKCIJA d.o.o., OIB 61476016319 zastupanog po punomoćniku Antun Jankavić</derivirana_varijabla>
  </DomainObject.Predmet.ProtustrankaFormatedOIB>
  <DomainObject.Predmet.ProtustrankaFormatedWithAdress>
    <izvorni_sadrzaj> CARPE DIEM PRODUKCIJA d.o.o., Selska  7, 10431 Brezje zastupanog po punomoćniku Antun Jankavić</izvorni_sadrzaj>
    <derivirana_varijabla naziv="DomainObject.Predmet.ProtustrankaFormatedWithAdress_1"> CARPE DIEM PRODUKCIJA d.o.o., Selska  7, 10431 Brezje zastupanog po punomoćniku Antun Jankavić</derivirana_varijabla>
  </DomainObject.Predmet.ProtustrankaFormatedWithAdress>
  <DomainObject.Predmet.ProtustrankaFormatedWithAdressOIB>
    <izvorni_sadrzaj> CARPE DIEM PRODUKCIJA d.o.o., OIB 61476016319, Selska  7, 10431 Brezje zastupanog po punomoćniku Antun Jankavić</izvorni_sadrzaj>
    <derivirana_varijabla naziv="DomainObject.Predmet.ProtustrankaFormatedWithAdressOIB_1"> CARPE DIEM PRODUKCIJA d.o.o., OIB 61476016319, Selska  7, 10431 Brezje zastupanog po punomoćniku Antun Jankavić</derivirana_varijabla>
  </DomainObject.Predmet.ProtustrankaFormatedWithAdressOIB>
  <DomainObject.Predmet.ProtustrankaWithAdress>
    <izvorni_sadrzaj>CARPE DIEM PRODUKCIJA d.o.o. Selska  7, 10431 Brezje</izvorni_sadrzaj>
    <derivirana_varijabla naziv="DomainObject.Predmet.ProtustrankaWithAdress_1">CARPE DIEM PRODUKCIJA d.o.o. Selska  7, 10431 Brezje</derivirana_varijabla>
  </DomainObject.Predmet.ProtustrankaWithAdress>
  <DomainObject.Predmet.ProtustrankaWithAdressOIB>
    <izvorni_sadrzaj>CARPE DIEM PRODUKCIJA d.o.o., OIB 61476016319, Selska  7, 10431 Brezje</izvorni_sadrzaj>
    <derivirana_varijabla naziv="DomainObject.Predmet.ProtustrankaWithAdressOIB_1">CARPE DIEM PRODUKCIJA d.o.o., OIB 61476016319, Selska  7, 10431 Brezje</derivirana_varijabla>
  </DomainObject.Predmet.ProtustrankaWithAdressOIB>
  <DomainObject.Predmet.ProtustrankaNazivFormated>
    <izvorni_sadrzaj>CARPE DIEM PRODUKCIJA d.o.o.</izvorni_sadrzaj>
    <derivirana_varijabla naziv="DomainObject.Predmet.ProtustrankaNazivFormated_1">CARPE DIEM PRODUKCIJA d.o.o.</derivirana_varijabla>
  </DomainObject.Predmet.ProtustrankaNazivFormated>
  <DomainObject.Predmet.ProtustrankaNazivFormatedOIB>
    <izvorni_sadrzaj>CARPE DIEM PRODUKCIJA d.o.o., OIB 61476016319</izvorni_sadrzaj>
    <derivirana_varijabla naziv="DomainObject.Predmet.ProtustrankaNazivFormatedOIB_1">CARPE DIEM PRODUKCIJA d.o.o., OIB 61476016319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CARPE DIEM PRODUKCIJA d.o.o. zastupanog po punomoćniku Antun Jankavić</item>
    </izvorni_sadrzaj>
    <derivirana_varijabla naziv="DomainObject.Predmet.ProtuStrankaListFormated_1">
      <item>CARPE DIEM PRODUKCIJA d.o.o. zastupanog po punomoćniku Antun Jankavić</item>
    </derivirana_varijabla>
  </DomainObject.Predmet.ProtuStrankaListFormated>
  <DomainObject.Predmet.ProtuStrankaListFormatedOIB>
    <izvorni_sadrzaj>
      <item>CARPE DIEM PRODUKCIJA d.o.o., OIB 61476016319 zastupanog po punomoćniku Antun Jankavić</item>
    </izvorni_sadrzaj>
    <derivirana_varijabla naziv="DomainObject.Predmet.ProtuStrankaListFormatedOIB_1">
      <item>CARPE DIEM PRODUKCIJA d.o.o., OIB 61476016319 zastupanog po punomoćniku Antun Jankavić</item>
    </derivirana_varijabla>
  </DomainObject.Predmet.ProtuStrankaListFormatedOIB>
  <DomainObject.Predmet.ProtuStrankaListFormatedWithAdress>
    <izvorni_sadrzaj>
      <item>CARPE DIEM PRODUKCIJA d.o.o., Selska  7, 10431 Brezje zastupanog po punomoćniku Antun Jankavić</item>
    </izvorni_sadrzaj>
    <derivirana_varijabla naziv="DomainObject.Predmet.ProtuStrankaListFormatedWithAdress_1">
      <item>CARPE DIEM PRODUKCIJA d.o.o., Selska  7, 10431 Brezje zastupanog po punomoćniku Antun Jankavić</item>
    </derivirana_varijabla>
  </DomainObject.Predmet.ProtuStrankaListFormatedWithAdress>
  <DomainObject.Predmet.ProtuStrankaListFormatedWithAdressOIB>
    <izvorni_sadrzaj>
      <item>CARPE DIEM PRODUKCIJA d.o.o., OIB 61476016319, Selska  7, 10431 Brezje zastupanog po punomoćniku Antun Jankavić</item>
    </izvorni_sadrzaj>
    <derivirana_varijabla naziv="DomainObject.Predmet.ProtuStrankaListFormatedWithAdressOIB_1">
      <item>CARPE DIEM PRODUKCIJA d.o.o., OIB 61476016319, Selska  7, 10431 Brezje zastupanog po punomoćniku Antun Jankavić</item>
    </derivirana_varijabla>
  </DomainObject.Predmet.ProtuStrankaListFormatedWithAdressOIB>
  <DomainObject.Predmet.ProtuStrankaListNazivFormated>
    <izvorni_sadrzaj>
      <item>CARPE DIEM PRODUKCIJA d.o.o.</item>
    </izvorni_sadrzaj>
    <derivirana_varijabla naziv="DomainObject.Predmet.ProtuStrankaListNazivFormated_1">
      <item>CARPE DIEM PRODUKCIJA d.o.o.</item>
    </derivirana_varijabla>
  </DomainObject.Predmet.ProtuStrankaListNazivFormated>
  <DomainObject.Predmet.ProtuStrankaListNazivFormatedOIB>
    <izvorni_sadrzaj>
      <item>CARPE DIEM PRODUKCIJA d.o.o., OIB 61476016319</item>
    </izvorni_sadrzaj>
    <derivirana_varijabla naziv="DomainObject.Predmet.ProtuStrankaListNazivFormatedOIB_1">
      <item>CARPE DIEM PRODUKCIJA d.o.o., OIB 61476016319</item>
    </derivirana_varijabla>
  </DomainObject.Predmet.ProtuStrankaListNazivFormatedOIB>
  <DomainObject.Predmet.OstaliListFormated>
    <izvorni_sadrzaj>
      <item>Antun Jankavić punomoćnik sudionika u postupku CARPE DIEM PRODUKCIJA d.o.o.</item>
    </izvorni_sadrzaj>
    <derivirana_varijabla naziv="DomainObject.Predmet.OstaliListFormated_1">
      <item>Antun Jankavić punomoćnik sudionika u postupku CARPE DIEM PRODUKCIJA d.o.o.</item>
    </derivirana_varijabla>
  </DomainObject.Predmet.OstaliListFormated>
  <DomainObject.Predmet.OstaliListFormatedOIB>
    <izvorni_sadrzaj>
      <item>Antun Jankavić, OIB 16856543780 punomoćnik sudionika u postupku CARPE DIEM PRODUKCIJA d.o.o.</item>
    </izvorni_sadrzaj>
    <derivirana_varijabla naziv="DomainObject.Predmet.OstaliListFormatedOIB_1">
      <item>Antun Jankavić, OIB 16856543780 punomoćnik sudionika u postupku CARPE DIEM PRODUKCIJA d.o.o.</item>
    </derivirana_varijabla>
  </DomainObject.Predmet.OstaliListFormatedOIB>
  <DomainObject.Predmet.OstaliListFormatedWithAdress>
    <izvorni_sadrzaj>
      <item>Antun Jankavić, Ulica Ivana Sopića 18, 10431 Brezje punomoćnik sudionika u postupku CARPE DIEM PRODUKCIJA d.o.o.</item>
    </izvorni_sadrzaj>
    <derivirana_varijabla naziv="DomainObject.Predmet.OstaliListFormatedWithAdress_1">
      <item>Antun Jankavić, Ulica Ivana Sopića 18, 10431 Brezje punomoćnik sudionika u postupku CARPE DIEM PRODUKCIJA d.o.o.</item>
    </derivirana_varijabla>
  </DomainObject.Predmet.OstaliListFormatedWithAdress>
  <DomainObject.Predmet.OstaliListFormatedWithAdressOIB>
    <izvorni_sadrzaj>
      <item>Antun Jankavić, OIB 16856543780, Ulica Ivana Sopića 18, 10431 Brezje punomoćnik sudionika u postupku CARPE DIEM PRODUKCIJA d.o.o.</item>
    </izvorni_sadrzaj>
    <derivirana_varijabla naziv="DomainObject.Predmet.OstaliListFormatedWithAdressOIB_1">
      <item>Antun Jankavić, OIB 16856543780, Ulica Ivana Sopića 18, 10431 Brezje punomoćnik sudionika u postupku CARPE DIEM PRODUKCIJA d.o.o.</item>
    </derivirana_varijabla>
  </DomainObject.Predmet.OstaliListFormatedWithAdressOIB>
  <DomainObject.Predmet.OstaliListNazivFormated>
    <izvorni_sadrzaj>
      <item>Antun Jankavić</item>
    </izvorni_sadrzaj>
    <derivirana_varijabla naziv="DomainObject.Predmet.OstaliListNazivFormated_1">
      <item>Antun Jankavić</item>
    </derivirana_varijabla>
  </DomainObject.Predmet.OstaliListNazivFormated>
  <DomainObject.Predmet.OstaliListNazivFormatedOIB>
    <izvorni_sadrzaj>
      <item>Antun Jankavić, OIB 16856543780</item>
    </izvorni_sadrzaj>
    <derivirana_varijabla naziv="DomainObject.Predmet.OstaliListNazivFormatedOIB_1">
      <item>Antun Jankavić, OIB 16856543780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St-3253/2016-6</izvorni_sadrzaj>
    <derivirana_varijabla naziv="DomainObject.PoslovniBrojDokumenta_1">St-3253/2016-6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CARPE DIEM PRODUKCIJA d.o.o.</izvorni_sadrzaj>
    <derivirana_varijabla naziv="DomainObject.Predmet.ProtustrankaIDrugi_1">CARPE DIEM PRODUKCIJA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CARPE DIEM PRODUKCIJA d.o.o., OIB 61476016319, Selska  7, 10431 Brezje</izvorni_sadrzaj>
    <derivirana_varijabla naziv="DomainObject.Predmet.ProtustrankaIDrugiAdressOIB_1">CARPE DIEM PRODUKCIJA d.o.o., OIB 61476016319, Selska  7,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CARPE DIEM PRODUKCIJA d.o.o.</item>
      <item>Antun Jankavić</item>
    </izvorni_sadrzaj>
    <derivirana_varijabla naziv="DomainObject.Predmet.SudioniciListNaziv_1">
      <item>FINA Regionalni centar Zagreb</item>
      <item>CARPE DIEM PRODUKCIJA d.o.o.</item>
      <item>Antun Jankavić</item>
    </derivirana_varijabla>
  </DomainObject.Predmet.SudioniciListNaziv>
  <DomainObject.Predmet.SudioniciListAdressOIB>
    <izvorni_sadrzaj>
      <item>FINA Regionalni centar Zagreb, OIB 85821130368, Trg svibanjskih žrtava 1995. br. 1,10000 Zagreb</item>
      <item>CARPE DIEM PRODUKCIJA d.o.o., OIB 61476016319, Selska  7,10431 Brezje</item>
      <item>Antun Jankavić, OIB 16856543780, Ulica Ivana Sopića 18,10431 Brezje</item>
    </izvorni_sadrzaj>
    <derivirana_varijabla naziv="DomainObject.Predmet.SudioniciListAdressOIB_1">
      <item>FINA Regionalni centar Zagreb, OIB 85821130368, Trg svibanjskih žrtava 1995. br. 1,10000 Zagreb</item>
      <item>CARPE DIEM PRODUKCIJA d.o.o., OIB 61476016319, Selska  7,10431 Brezje</item>
      <item>Antun Jankavić, OIB 16856543780, Ulica Ivana Sopića 18,10431 Brezje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61476016319</item>
      <item>, OIB 16856543780</item>
    </izvorni_sadrzaj>
    <derivirana_varijabla naziv="DomainObject.Predmet.SudioniciListNazivOIB_1">
      <item>, OIB 85821130368</item>
      <item>, OIB 61476016319</item>
      <item>, OIB 16856543780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5059</properties:Characters>
  <properties:Lines>127</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2017-01-23T12:23:00Z</dcterms:created>
  <dc:creator>gboljkovac</dc:creator>
  <cp:lastModifiedBy>Marina Markić</cp:lastModifiedBy>
  <cp:lastPrinted>2017-01-23T12:29:00Z</cp:lastPrinted>
  <dcterms:modified xmlns:xsi="http://www.w3.org/2001/XMLSchema-instance" xsi:type="dcterms:W3CDTF">2017-01-24T06:14:00Z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St-3253/2016-6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