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cf52" w14:paraId="69ccf52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z.ul.3166 poduložak </w:t>
      </w:r>
      <w:r w:rsidR="0071008F">
        <w:t>17,</w:t>
      </w:r>
      <w:r w:rsidR="00866A3C">
        <w:t xml:space="preserve">k.o. Gruž, </w:t>
      </w:r>
      <w:r w:rsidRPr="00062CE9">
        <w:t>koje će se održati pred stečajnim s</w:t>
      </w:r>
      <w:r w:rsidR="00D45145" w:rsidRPr="00062CE9">
        <w:t xml:space="preserve">ucem dana </w:t>
      </w:r>
      <w:r w:rsidR="00866A3C">
        <w:t>16. siječnja 2019 g. u 09</w:t>
      </w:r>
      <w:r w:rsidR="002858A4">
        <w:t xml:space="preserve">,00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866A3C">
        <w:rPr>
          <w:b/>
        </w:rPr>
        <w:t>13.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 w:rsidRPr="006713D7">
      <w:pPr>
        <w:pStyle w:val="msolistparagraph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5583A"/>
    <w:rsid w:val="00563081"/>
    <w:rsid w:val="005835D6"/>
    <w:rsid w:val="005B5997"/>
    <w:rsid w:val="005E78A7"/>
    <w:rsid w:val="006005E1"/>
    <w:rsid w:val="00647167"/>
    <w:rsid w:val="006713D7"/>
    <w:rsid w:val="006E3AB0"/>
    <w:rsid w:val="0071008F"/>
    <w:rsid w:val="00721792"/>
    <w:rsid w:val="00732297"/>
    <w:rsid w:val="007734B9"/>
    <w:rsid w:val="0078412E"/>
    <w:rsid w:val="0079551B"/>
    <w:rsid w:val="007D2107"/>
    <w:rsid w:val="0081747C"/>
    <w:rsid w:val="0085498B"/>
    <w:rsid w:val="00866A3C"/>
    <w:rsid w:val="008A12CD"/>
    <w:rsid w:val="008E263B"/>
    <w:rsid w:val="008E4C30"/>
    <w:rsid w:val="009107BC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St-443/2013-479</izvorni_sadrzaj>
    <derivirana_varijabla naziv="DomainObject.Oznaka_1">St-443/2013-479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St-443/2013-479</izvorni_sadrzaj>
    <derivirana_varijabla naziv="DomainObject.PoslovniBrojDokumenta_1">St-443/2013-479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St-443/2013-502</izvorni_sadrzaj>
    <derivirana_varijabla naziv="DomainObject.PredzadnjaOdlukaIzPredmeta.Oznaka_1">St-443/2013-502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231</properties:Words>
  <properties:Characters>1221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2018-12-13T12:32:00Z</dcterms:created>
  <dc:creator>RH-TDU</dc:creator>
  <cp:lastModifiedBy>Sanja Vuković</cp:lastModifiedBy>
  <cp:lastPrinted>2015-10-02T12:08:00Z</cp:lastPrinted>
  <dcterms:modified xmlns:xsi="http://www.w3.org/2001/XMLSchema-instance" xsi:type="dcterms:W3CDTF">2018-12-20T07:45:00Z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St-443/2013-479 / Odluka - Zaključak - određeno ročište za diobu kupovnine (19-12_poziv-dioba_kupovnine_-_za_2.3.16.16)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