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4335" w14:paraId="8f74335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170358" w:rsidP="00CA7AA4" w:rsidR="00170358">
      <w:pPr>
        <w:rPr>
          <w:b/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CA7AA4" w:rsidR="00170358">
      <w:pPr>
        <w:rPr>
          <w:b/>
          <w:sz w:val="24"/>
          <w:szCs w:val="24"/>
        </w:rPr>
      </w:pPr>
    </w:p>
    <w:p w:rsidRDefault="00CC685F" w:rsidP="00170358" w:rsidR="00CA7AA4">
      <w:pPr>
        <w:tabs>
          <w:tab w:pos="3420" w:val="left"/>
          <w:tab w:pos="4020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70358">
        <w:rPr>
          <w:sz w:val="24"/>
        </w:rPr>
        <w:t>20. St-1889/18</w:t>
      </w:r>
      <w:r>
        <w:rPr>
          <w:sz w:val="24"/>
        </w:rPr>
        <w:t>-11</w:t>
      </w:r>
      <w:r w:rsidR="00CA7AA4">
        <w:rPr>
          <w:b/>
          <w:sz w:val="24"/>
          <w:szCs w:val="24"/>
        </w:rPr>
        <w:br w:clear="all" w:type="textWrapping"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sz w:val="24"/>
          <w:szCs w:val="24"/>
        </w:rPr>
        <w:tab/>
      </w:r>
      <w:r w:rsidR="00CA7AA4"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170358" w:rsidRPr="00170358">
        <w:rPr>
          <w:sz w:val="24"/>
          <w:szCs w:val="24"/>
        </w:rPr>
        <w:t>nakon obustavljenog skraćenog stečajnog postupka nad dužnikom TOMIĆ GRAD d.o.o. za graditeljstvo, Zagreb (Grad Zagreb),Posedarska 33/25, OIB 01456963773, povodom prijedloga vjerovnika RH, Ministarstvo financija, Porezna uprava, zastupano po Županijskom državnom odvjetništvu u Zagrebu, za otvaranje stečajnog postupka nad dužnikom TOMIĆ GRAD d.o.o. za graditeljstvo, Zagreb (Grad Zagreb),Posedarska 33/25, OIB 01456963773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170358">
        <w:rPr>
          <w:sz w:val="24"/>
          <w:szCs w:val="24"/>
        </w:rPr>
        <w:t>dana 16</w:t>
      </w:r>
      <w:r w:rsidRPr="008201EF">
        <w:rPr>
          <w:sz w:val="24"/>
          <w:szCs w:val="24"/>
        </w:rPr>
        <w:t xml:space="preserve">. </w:t>
      </w:r>
      <w:r w:rsidR="00170358">
        <w:rPr>
          <w:sz w:val="24"/>
          <w:szCs w:val="24"/>
        </w:rPr>
        <w:t>listopada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170358" w:rsidRPr="00170358">
        <w:rPr>
          <w:sz w:val="24"/>
          <w:szCs w:val="24"/>
        </w:rPr>
        <w:t>Mato Tomić, OIB: 34065352524, Zagreb, Posedarska 33/25</w:t>
      </w:r>
      <w:r w:rsidRPr="008201EF">
        <w:rPr>
          <w:sz w:val="24"/>
          <w:szCs w:val="24"/>
        </w:rPr>
        <w:t xml:space="preserve">, dužnika </w:t>
      </w:r>
      <w:r w:rsidR="00170358" w:rsidRPr="00170358">
        <w:rPr>
          <w:sz w:val="24"/>
          <w:szCs w:val="24"/>
        </w:rPr>
        <w:t>TOMIĆ GRAD d.o.o. za graditeljstvo, Zagreb (Grad Zagreb),Posedarska 33/25, OIB 01456963773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941952" w:rsidP="00941952" w:rsidR="00CA7AA4" w:rsidRPr="009419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7AA4">
        <w:rPr>
          <w:sz w:val="24"/>
          <w:szCs w:val="24"/>
        </w:rPr>
        <w:t>iznos predujma od 1.000,00 kn u Fond  za namirenje troškova stečajnog</w:t>
      </w:r>
      <w:r>
        <w:rPr>
          <w:sz w:val="24"/>
          <w:szCs w:val="24"/>
        </w:rPr>
        <w:t xml:space="preserve">  </w:t>
      </w:r>
      <w:r w:rsidR="00CA7AA4">
        <w:rPr>
          <w:sz w:val="24"/>
          <w:szCs w:val="24"/>
        </w:rPr>
        <w:t xml:space="preserve"> postupka, na račun Trgovačkog suda u Zagrebu, otvorenog u Hrvatskoj poštanskoj banci d.d. Zagreb, broj IBAN: HR9223900011300000460, model 05, s pozivom na broj 2001-</w:t>
      </w:r>
      <w:r w:rsidR="00170358">
        <w:rPr>
          <w:sz w:val="24"/>
          <w:szCs w:val="24"/>
        </w:rPr>
        <w:t>188918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170358" w:rsidP="00CA7AA4" w:rsidR="00170358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BB3A83" w:rsidRPr="00170358">
        <w:rPr>
          <w:sz w:val="24"/>
          <w:szCs w:val="24"/>
        </w:rPr>
        <w:t>TOMIĆ GRAD d.o.o. za graditeljstvo, Zagreb (Grad Zagreb),Posedarska 33/25, OIB 01456963773</w:t>
      </w:r>
      <w:r>
        <w:rPr>
          <w:sz w:val="24"/>
          <w:szCs w:val="24"/>
        </w:rPr>
        <w:t>, a pre</w:t>
      </w:r>
      <w:r w:rsidR="00BB3A83">
        <w:rPr>
          <w:sz w:val="24"/>
          <w:szCs w:val="24"/>
        </w:rPr>
        <w:t>dlagatelj je Republika Hrvatska, Ministarstvo financija, Porezna uprava.</w:t>
      </w:r>
      <w:r>
        <w:rPr>
          <w:sz w:val="24"/>
          <w:szCs w:val="24"/>
        </w:rPr>
        <w:t xml:space="preserve">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65D40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16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CC685F">
        <w:rPr>
          <w:sz w:val="24"/>
          <w:szCs w:val="24"/>
        </w:rPr>
        <w:t>,v.r.</w:t>
      </w: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CC685F" w:rsidP="00CC685F" w:rsidR="00CC685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C685F" w:rsidP="00CC685F" w:rsidR="002B4A0D" w:rsidRPr="00CC685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  <w:r w:rsidR="000F6013" w:rsidRPr="00CC685F">
        <w:rPr>
          <w:sz w:val="24"/>
          <w:szCs w:val="24"/>
        </w:rPr>
        <w:t xml:space="preserve"> </w:t>
      </w:r>
      <w:r w:rsidR="00234474" w:rsidRPr="00CC685F">
        <w:rPr>
          <w:sz w:val="24"/>
          <w:szCs w:val="24"/>
        </w:rPr>
        <w:t xml:space="preserve"> </w:t>
      </w:r>
    </w:p>
    <w:sectPr w:rsidSect="005A530A" w:rsidR="002B4A0D" w:rsidRPr="00CC685F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85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170358">
          <w:rPr>
            <w:sz w:val="24"/>
          </w:rPr>
          <w:t>1889/18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165D40"/>
    <w:rsid w:val="00170358"/>
    <w:rsid w:val="00234474"/>
    <w:rsid w:val="002B4A0D"/>
    <w:rsid w:val="004A45B3"/>
    <w:rsid w:val="004F7144"/>
    <w:rsid w:val="00540E95"/>
    <w:rsid w:val="00563AF3"/>
    <w:rsid w:val="005A530A"/>
    <w:rsid w:val="0090551F"/>
    <w:rsid w:val="00941952"/>
    <w:rsid w:val="009D164C"/>
    <w:rsid w:val="009F34A2"/>
    <w:rsid w:val="00A90AAF"/>
    <w:rsid w:val="00B25E5B"/>
    <w:rsid w:val="00B70107"/>
    <w:rsid w:val="00BB3A83"/>
    <w:rsid w:val="00CA7AA4"/>
    <w:rsid w:val="00CC685F"/>
    <w:rsid w:val="00D03905"/>
    <w:rsid w:val="00D91F49"/>
    <w:rsid w:val="00DC76B0"/>
    <w:rsid w:val="00F71618"/>
    <w:rsid w:val="00F7261E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85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C685F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C685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85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C685F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C685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St-1889/2018-11</izvorni_sadrzaj>
    <derivirana_varijabla naziv="DomainObject.Oznaka_1">St-1889/2018-11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St-1889/2018</izvorni_sadrzaj>
    <derivirana_varijabla naziv="DomainObject.Predmet.OznakaBroj_1">St-1889/2018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 d.o.o. zastupanog po punomoćniku Mato Tomić</izvorni_sadrzaj>
    <derivirana_varijabla naziv="DomainObject.Predmet.ProtustrankaFormated_1">  TOMIĆ GRAD d.o.o. zastupanog po punomoćniku Mato Tomić</derivirana_varijabla>
  </DomainObject.Predmet.ProtustrankaFormated>
  <DomainObject.Predmet.ProtustrankaFormatedOIB>
    <izvorni_sadrzaj>  TOMIĆ GRAD d.o.o., OIB 01456963773 zastupanog po punomoćniku Mato Tomić</izvorni_sadrzaj>
    <derivirana_varijabla naziv="DomainObject.Predmet.ProtustrankaFormatedOIB_1">  TOMIĆ GRAD d.o.o., OIB 01456963773 zastupanog po punomoćniku Mato Tomić</derivirana_varijabla>
  </DomainObject.Predmet.ProtustrankaFormatedOIB>
  <DomainObject.Predmet.ProtustrankaFormatedWithAdress>
    <izvorni_sadrzaj> TOMIĆ GRAD d.o.o., Posedarska 33/25, 10000 Zagreb zastupanog po punomoćniku Mato Tomić</izvorni_sadrzaj>
    <derivirana_varijabla naziv="DomainObject.Predmet.ProtustrankaFormatedWithAdress_1"> TOMIĆ GRAD d.o.o., Posedarska 33/25, 10000 Zagreb zastupanog po punomoćniku Mato Tomić</derivirana_varijabla>
  </DomainObject.Predmet.ProtustrankaFormatedWithAdress>
  <DomainObject.Predmet.ProtustrankaFormatedWithAdressOIB>
    <izvorni_sadrzaj> TOMIĆ GRAD d.o.o., OIB 01456963773, Posedarska 33/25, 10000 Zagreb zastupanog po punomoćniku Mato Tomić</izvorni_sadrzaj>
    <derivirana_varijabla naziv="DomainObject.Predmet.ProtustrankaFormatedWithAdressOIB_1"> TOMIĆ GRAD d.o.o., OIB 01456963773, Posedarska 33/25, 10000 Zagreb zastupanog po punomoćniku Mato Tomić</derivirana_varijabla>
  </DomainObject.Predmet.ProtustrankaFormatedWithAdressOIB>
  <DomainObject.Predmet.ProtustrankaWithAdress>
    <izvorni_sadrzaj>TOMIĆ GRAD d.o.o. Posedarska 33/25, 10000 Zagreb</izvorni_sadrzaj>
    <derivirana_varijabla naziv="DomainObject.Predmet.ProtustrankaWithAdress_1">TOMIĆ GRAD d.o.o. Posedarska 33/25, 10000 Zagreb</derivirana_varijabla>
  </DomainObject.Predmet.ProtustrankaWithAdress>
  <DomainObject.Predmet.ProtustrankaWithAdressOIB>
    <izvorni_sadrzaj>TOMIĆ GRAD d.o.o., OIB 01456963773, Posedarska 33/25, 10000 Zagreb</izvorni_sadrzaj>
    <derivirana_varijabla naziv="DomainObject.Predmet.ProtustrankaWithAdressOIB_1">TOMIĆ GRAD d.o.o., OIB 01456963773, Posedarska 33/25, 10000 Zagreb</derivirana_varijabla>
  </DomainObject.Predmet.ProtustrankaWithAdressOIB>
  <DomainObject.Predmet.ProtustrankaNazivFormated>
    <izvorni_sadrzaj>TOMIĆ GRAD d.o.o.</izvorni_sadrzaj>
    <derivirana_varijabla naziv="DomainObject.Predmet.ProtustrankaNazivFormated_1">TOMIĆ GRAD d.o.o.</derivirana_varijabla>
  </DomainObject.Predmet.ProtustrankaNazivFormated>
  <DomainObject.Predmet.ProtustrankaNazivFormatedOIB>
    <izvorni_sadrzaj>TOMIĆ GRAD d.o.o., OIB 01456963773</izvorni_sadrzaj>
    <derivirana_varijabla naziv="DomainObject.Predmet.ProtustrankaNazivFormatedOIB_1">TOMIĆ GRAD d.o.o., OIB 01456963773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FINANCIJA; Mato Tomić</izvorni_sadrzaj>
    <derivirana_varijabla naziv="DomainObject.Predmet.StrankaFormated_1">  FINA Regionalni centar Zagreb; RH MINISTARSTVO FINANCIJA; Mato Tomić</derivirana_varijabla>
  </DomainObject.Predmet.StrankaFormated>
  <DomainObject.Predmet.StrankaFormatedOIB>
    <izvorni_sadrzaj>  FINA Regionalni centar Zagreb, OIB 85821130368; RH MINISTARSTVO FINANCIJA, OIB 18683136487; Mato Tomić, OIB 34065352524</izvorni_sadrzaj>
    <derivirana_varijabla naziv="DomainObject.Predmet.StrankaFormatedOIB_1">  FINA Regionalni centar Zagreb, OIB 85821130368; RH MINISTARSTVO FINANCIJA, OIB 18683136487; Mato Tomić, OIB 34065352524</derivirana_varijabla>
  </DomainObject.Predmet.StrankaFormatedOIB>
  <DomainObject.Predmet.StrankaFormatedWithAdress>
    <izvorni_sadrzaj> FINA Regionalni centar Zagreb, Trg svibanjskih žrtava  1995. 1, 10000 Zagreb; RH MINISTARSTVO FINANCIJA; Mato Tomić, Dubovačka Ulica 36, 10000 Zagreb</izvorni_sadrzaj>
    <derivirana_varijabla naziv="DomainObject.Predmet.StrankaFormatedWithAdress_1"> FINA Regionalni centar Zagreb, Trg svibanjskih žrtava  1995. 1, 10000 Zagreb; RH MINISTARSTVO FINANCIJA; Mato Tomić, Dubovačka Ulica 36, 10000 Zagreb</derivirana_varijabla>
  </DomainObject.Predmet.StrankaFormatedWithAdress>
  <DomainObject.Predmet.StrankaFormatedWithAdressOIB>
    <izvorni_sadrzaj> FINA Regionalni centar Zagreb, OIB 85821130368, Trg svibanjskih žrtava  1995. 1, 10000 Zagreb; RH MINISTARSTVO FINANCIJA, OIB 18683136487; Mato Tomić, OIB 34065352524, Dubovačka Ulica 36, 10000 Zagreb</izvorni_sadrzaj>
    <derivirana_varijabla naziv="DomainObject.Predmet.StrankaFormatedWithAdressOIB_1"> FINA Regionalni centar Zagreb, OIB 85821130368, Trg svibanjskih žrtava  1995. 1, 10000 Zagreb; RH MINISTARSTVO FINANCIJA, OIB 18683136487; Mato Tomić, OIB 34065352524, Dubovačka Ulica 36, 10000 Zagreb</derivirana_varijabla>
  </DomainObject.Predmet.StrankaFormatedWithAdressOIB>
  <DomainObject.Predmet.StrankaWithAdress>
    <izvorni_sadrzaj>FINA Regionalni centar Zagreb Trg svibanjskih žrtava  1995. 1,10000 Zagreb,RH MINISTARSTVO FINANCIJA ,Mato Tomić Dubovačka Ulica 36,10000 Zagreb</izvorni_sadrzaj>
    <derivirana_varijabla naziv="DomainObject.Predmet.StrankaWithAdress_1">FINA Regionalni centar Zagreb Trg svibanjskih žrtava  1995. 1,10000 Zagreb,RH MINISTARSTVO FINANCIJA ,Mato Tomić Dubovačka Ulica 36,10000 Zagreb</derivirana_varijabla>
  </DomainObject.Predmet.StrankaWithAdress>
  <DomainObject.Predmet.StrankaWithAdressOIB>
    <izvorni_sadrzaj>FINA Regionalni centar Zagreb, OIB 85821130368, Trg svibanjskih žrtava  1995. 1,10000 Zagreb,RH MINISTARSTVO FINANCIJA, OIB 18683136487,Mato Tomić, OIB 34065352524, Dubovačka Ulica 36,10000 Zagreb</izvorni_sadrzaj>
    <derivirana_varijabla naziv="DomainObject.Predmet.StrankaWithAdressOIB_1">FINA Regionalni centar Zagreb, OIB 85821130368, Trg svibanjskih žrtava  1995. 1,10000 Zagreb,RH MINISTARSTVO FINANCIJA, OIB 18683136487,Mato Tomić, OIB 34065352524, Dubovačka Ulica 36,10000 Zagreb</derivirana_varijabla>
  </DomainObject.Predmet.StrankaWithAdressOIB>
  <DomainObject.Predmet.StrankaNazivFormated>
    <izvorni_sadrzaj>FINA Regionalni centar Zagreb,RH MINISTARSTVO FINANCIJA,Mato Tomić</izvorni_sadrzaj>
    <derivirana_varijabla naziv="DomainObject.Predmet.StrankaNazivFormated_1">FINA Regionalni centar Zagreb,RH MINISTARSTVO FINANCIJA,Mato Tomić</derivirana_varijabla>
  </DomainObject.Predmet.StrankaNazivFormated>
  <DomainObject.Predmet.StrankaNazivFormatedOIB>
    <izvorni_sadrzaj>FINA Regionalni centar Zagreb, OIB 85821130368,RH MINISTARSTVO FINANCIJA, OIB 18683136487,Mato Tomić, OIB 34065352524</izvorni_sadrzaj>
    <derivirana_varijabla naziv="DomainObject.Predmet.StrankaNazivFormatedOIB_1">FINA Regionalni centar Zagreb, OIB 85821130368,RH MINISTARSTVO FINANCIJA, OIB 18683136487,Mato Tomić, OIB 34065352524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</item>
      <item>Mato Tomić</item>
    </izvorni_sadrzaj>
    <derivirana_varijabla naziv="DomainObject.Predmet.StrankaListFormated_1">
      <item>FINA Regionalni centar Zagreb</item>
      <item>RH MINISTARSTVO FINANCIJA</item>
      <item>Mato Tomić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  <item>Mato Tomić, OIB 34065352524</item>
    </izvorni_sadrzaj>
    <derivirana_varijabla naziv="DomainObject.Predmet.StrankaListFormatedOIB_1">
      <item>FINA Regionalni centar Zagreb, OIB 85821130368</item>
      <item>RH MINISTARSTVO FINANCIJA, OIB 18683136487</item>
      <item>Mato Tomić, OIB 34065352524</item>
    </derivirana_varijabla>
  </DomainObject.Predmet.StrankaListFormatedOIB>
  <DomainObject.Predmet.StrankaListFormatedWithAdress>
    <izvorni_sadrzaj>
      <item>FINA Regionalni centar Zagreb, Trg svibanjskih žrtava  1995. 1, 10000 Zagreb</item>
      <item>RH MINISTARSTVO FINANCIJA</item>
      <item>Mato Tomić, Dubovačka Ulica 36, 10000 Zagreb</item>
    </izvorni_sadrzaj>
    <derivirana_varijabla naziv="DomainObject.Predmet.StrankaListFormatedWithAdress_1">
      <item>FINA Regionalni centar Zagreb, Trg svibanjskih žrtava  1995. 1, 10000 Zagreb</item>
      <item>RH MINISTARSTVO FINANCIJA</item>
      <item>Mato Tomić, Dubovačka Ulica 36,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MINISTARSTVO FINANCIJA, OIB 18683136487</item>
      <item>Mato Tomić, OIB 34065352524, Dubovačka Ulica 36, 10000 Zagreb</item>
    </izvorni_sadrzaj>
    <derivirana_varijabla naziv="DomainObject.Predmet.StrankaListFormatedWithAdressOIB_1">
      <item>FINA Regionalni centar Zagreb, OIB 85821130368, Trg svibanjskih žrtava  1995. 1, 10000 Zagreb</item>
      <item>RH MINISTARSTVO FINANCIJA, OIB 18683136487</item>
      <item>Mato Tomić, OIB 34065352524, Dubovačka Ulica 36, 10000 Zagreb</item>
    </derivirana_varijabla>
  </DomainObject.Predmet.StrankaListFormatedWithAdressOIB>
  <DomainObject.Predmet.StrankaListNazivFormated>
    <izvorni_sadrzaj>
      <item>FINA Regionalni centar Zagreb</item>
      <item>RH MINISTARSTVO FINANCIJA</item>
      <item>Mato Tomić</item>
    </izvorni_sadrzaj>
    <derivirana_varijabla naziv="DomainObject.Predmet.StrankaListNazivFormated_1">
      <item>FINA Regionalni centar Zagreb</item>
      <item>RH MINISTARSTVO FINANCIJA</item>
      <item>Mato Tomić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Mato Tomić, OIB 34065352524</item>
    </izvorni_sadrzaj>
    <derivirana_varijabla naziv="DomainObject.Predmet.StrankaListNazivFormatedOIB_1">
      <item>FINA Regionalni centar Zagreb, OIB 85821130368</item>
      <item>RH MINISTARSTVO FINANCIJA, OIB 18683136487</item>
      <item>Mato Tomić, OIB 34065352524</item>
    </derivirana_varijabla>
  </DomainObject.Predmet.StrankaListNazivFormatedOIB>
  <DomainObject.Predmet.ProtuStrankaListFormated>
    <izvorni_sadrzaj>
      <item>TOMIĆ GRAD d.o.o. zastupanog po punomoćniku Mato Tomić</item>
    </izvorni_sadrzaj>
    <derivirana_varijabla naziv="DomainObject.Predmet.ProtuStrankaListFormated_1">
      <item>TOMIĆ GRAD d.o.o. zastupanog po punomoćniku Mato Tomić</item>
    </derivirana_varijabla>
  </DomainObject.Predmet.ProtuStrankaListFormated>
  <DomainObject.Predmet.ProtuStrankaListFormatedOIB>
    <izvorni_sadrzaj>
      <item>TOMIĆ GRAD d.o.o., OIB 01456963773 zastupanog po punomoćniku Mato Tomić</item>
    </izvorni_sadrzaj>
    <derivirana_varijabla naziv="DomainObject.Predmet.ProtuStrankaListFormatedOIB_1">
      <item>TOMIĆ GRAD d.o.o., OIB 01456963773 zastupanog po punomoćniku Mato Tomić</item>
    </derivirana_varijabla>
  </DomainObject.Predmet.ProtuStrankaListFormatedOIB>
  <DomainObject.Predmet.ProtuStrankaListFormatedWithAdress>
    <izvorni_sadrzaj>
      <item>TOMIĆ GRAD d.o.o., Posedarska 33/25, 10000 Zagreb zastupanog po punomoćniku Mato Tomić</item>
    </izvorni_sadrzaj>
    <derivirana_varijabla naziv="DomainObject.Predmet.ProtuStrankaListFormatedWithAdress_1">
      <item>TOMIĆ GRAD d.o.o., Posedarska 33/25, 10000 Zagreb zastupanog po punomoćniku Mato Tomić</item>
    </derivirana_varijabla>
  </DomainObject.Predmet.ProtuStrankaListFormatedWithAdress>
  <DomainObject.Predmet.ProtuStrankaListFormatedWithAdressOIB>
    <izvorni_sadrzaj>
      <item>TOMIĆ GRAD d.o.o., OIB 01456963773, Posedarska 33/25, 10000 Zagreb zastupanog po punomoćniku Mato Tomić</item>
    </izvorni_sadrzaj>
    <derivirana_varijabla naziv="DomainObject.Predmet.ProtuStrankaListFormatedWithAdressOIB_1">
      <item>TOMIĆ GRAD d.o.o., OIB 01456963773, Posedarska 33/25, 10000 Zagreb zastupanog po punomoćniku Mato Tomić</item>
    </derivirana_varijabla>
  </DomainObject.Predmet.ProtuStrankaListFormatedWithAdressOIB>
  <DomainObject.Predmet.ProtuStrankaListNazivFormated>
    <izvorni_sadrzaj>
      <item>TOMIĆ GRAD d.o.o.</item>
    </izvorni_sadrzaj>
    <derivirana_varijabla naziv="DomainObject.Predmet.ProtuStrankaListNazivFormated_1">
      <item>TOMIĆ GRAD d.o.o.</item>
    </derivirana_varijabla>
  </DomainObject.Predmet.ProtuStrankaListNazivFormated>
  <DomainObject.Predmet.ProtuStrankaListNazivFormatedOIB>
    <izvorni_sadrzaj>
      <item>TOMIĆ GRAD d.o.o., OIB 01456963773</item>
    </izvorni_sadrzaj>
    <derivirana_varijabla naziv="DomainObject.Predmet.ProtuStrankaListNazivFormatedOIB_1">
      <item>TOMIĆ GRAD d.o.o., OIB 01456963773</item>
    </derivirana_varijabla>
  </DomainObject.Predmet.ProtuStrankaListNazivFormatedOIB>
  <DomainObject.Predmet.OstaliListFormated>
    <izvorni_sadrzaj>
      <item>ŽDO ZAGREB</item>
      <item>Mato Tomić punomoćnik sudionika u postupku TOMIĆ GRAD d.o.o.</item>
    </izvorni_sadrzaj>
    <derivirana_varijabla naziv="DomainObject.Predmet.OstaliListFormated_1">
      <item>ŽDO ZAGREB</item>
      <item>Mato Tomić punomoćnik sudionika u postupku TOMIĆ GRAD d.o.o.</item>
    </derivirana_varijabla>
  </DomainObject.Predmet.OstaliListFormated>
  <DomainObject.Predmet.OstaliListFormatedOIB>
    <izvorni_sadrzaj>
      <item>ŽDO ZAGREB, OIB 16488001145</item>
      <item>Mato Tomić, OIB 34065352524 punomoćnik sudionika u postupku TOMIĆ GRAD d.o.o.</item>
    </izvorni_sadrzaj>
    <derivirana_varijabla naziv="DomainObject.Predmet.OstaliListFormatedOIB_1">
      <item>ŽDO ZAGREB, OIB 16488001145</item>
      <item>Mato Tomić, OIB 34065352524 punomoćnik sudionika u postupku TOMIĆ GRAD d.o.o.</item>
    </derivirana_varijabla>
  </DomainObject.Predmet.OstaliListFormatedOIB>
  <DomainObject.Predmet.OstaliListFormatedWithAdress>
    <izvorni_sadrzaj>
      <item>ŽDO ZAGREB, Savska cesta 41, 10000 Zagreb</item>
      <item>Mato Tomić, Dubovačka Ulica 36, 10000 Zagreb punomoćnik sudionika u postupku TOMIĆ GRAD d.o.o.</item>
    </izvorni_sadrzaj>
    <derivirana_varijabla naziv="DomainObject.Predmet.OstaliListFormatedWithAdress_1">
      <item>ŽDO ZAGREB, Savska cesta 41, 10000 Zagreb</item>
      <item>Mato Tomić, Dubovačka Ulica 36, 10000 Zagreb punomoćnik sudionika u postupku TOMIĆ GRAD d.o.o.</item>
    </derivirana_varijabla>
  </DomainObject.Predmet.OstaliListFormatedWithAdress>
  <DomainObject.Predmet.OstaliListFormatedWithAdressOIB>
    <izvorni_sadrzaj>
      <item>ŽDO ZAGREB, OIB 16488001145, Savska cesta 41, 10000 Zagreb</item>
      <item>Mato Tomić, OIB 34065352524, Dubovačka Ulica 36, 10000 Zagreb punomoćnik sudionika u postupku TOMIĆ GRAD d.o.o.</item>
    </izvorni_sadrzaj>
    <derivirana_varijabla naziv="DomainObject.Predmet.OstaliListFormatedWithAdressOIB_1">
      <item>ŽDO ZAGREB, OIB 16488001145, Savska cesta 41, 10000 Zagreb</item>
      <item>Mato Tomić, OIB 34065352524, Dubovačka Ulica 36, 10000 Zagreb punomoćnik sudionika u postupku TOMIĆ GRAD d.o.o.</item>
    </derivirana_varijabla>
  </DomainObject.Predmet.OstaliListFormatedWithAdressOIB>
  <DomainObject.Predmet.OstaliListNazivFormated>
    <izvorni_sadrzaj>
      <item>ŽDO ZAGREB</item>
      <item>Mato Tomić</item>
    </izvorni_sadrzaj>
    <derivirana_varijabla naziv="DomainObject.Predmet.OstaliListNazivFormated_1">
      <item>ŽDO ZAGREB</item>
      <item>Mato Tomić</item>
    </derivirana_varijabla>
  </DomainObject.Predmet.OstaliListNazivFormated>
  <DomainObject.Predmet.OstaliListNazivFormatedOIB>
    <izvorni_sadrzaj>
      <item>ŽDO ZAGREB, OIB 16488001145</item>
      <item>Mato Tomić, OIB 34065352524</item>
    </izvorni_sadrzaj>
    <derivirana_varijabla naziv="DomainObject.Predmet.OstaliListNazivFormatedOIB_1">
      <item>ŽDO ZAGREB, OIB 16488001145</item>
      <item>Mato Tomić, OIB 34065352524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St-1889/2018-11</izvorni_sadrzaj>
    <derivirana_varijabla naziv="DomainObject.PoslovniBrojDokumenta_1">St-1889/2018-11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TOMIĆ GRAD d.o.o.</izvorni_sadrzaj>
    <derivirana_varijabla naziv="DomainObject.Predmet.ProtustrankaIDrugi_1">TOMIĆ GRAD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TOMIĆ GRAD d.o.o., OIB 01456963773, Posedarska 33/25, 10000 Zagreb</izvorni_sadrzaj>
    <derivirana_varijabla naziv="DomainObject.Predmet.ProtustrankaIDrugiAdressOIB_1">TOMIĆ GRAD d.o.o., OIB 01456963773, Posedarska 33/25,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GRAD d.o.o.</item>
      <item>FINA Regionalni centar Zagreb</item>
      <item>RH MINISTARSTVO FINANCIJA</item>
      <item>ŽDO ZAGREB</item>
      <item>Mato Tomić</item>
      <item>Mato Tomić</item>
    </izvorni_sadrzaj>
    <derivirana_varijabla naziv="DomainObject.Predmet.SudioniciListNaziv_1">
      <item>TOMIĆ GRAD d.o.o.</item>
      <item>FINA Regionalni centar Zagreb</item>
      <item>RH MINISTARSTVO FINANCIJA</item>
      <item>ŽDO ZAGREB</item>
      <item>Mato Tomić</item>
      <item>Mato Tomić</item>
    </derivirana_varijabla>
  </DomainObject.Predmet.SudioniciListNaziv>
  <DomainObject.Predmet.SudioniciListAdressOIB>
    <izvorni_sadrzaj>
      <item>TOMIĆ GRAD d.o.o., OIB 01456963773, Posedarska 33/25,10000 Zagreb</item>
      <item>FINA Regionalni centar Zagreb, OIB 85821130368, Trg svibanjskih žrtava  1995. 1,10000 Zagreb</item>
      <item>RH MINISTARSTVO FINANCIJA, OIB 18683136487</item>
      <item>ŽDO ZAGREB, OIB 16488001145, Savska cesta 41,10000 Zagreb</item>
      <item>Mato Tomić, OIB 34065352524, Dubovačka Ulica 36,10000 Zagreb</item>
      <item>Mato Tomić, OIB 34065352524, Dubovačka Ulica 36,10000 Zagreb</item>
    </izvorni_sadrzaj>
    <derivirana_varijabla naziv="DomainObject.Predmet.SudioniciListAdressOIB_1">
      <item>TOMIĆ GRAD d.o.o., OIB 01456963773, Posedarska 33/25,10000 Zagreb</item>
      <item>FINA Regionalni centar Zagreb, OIB 85821130368, Trg svibanjskih žrtava  1995. 1,10000 Zagreb</item>
      <item>RH MINISTARSTVO FINANCIJA, OIB 18683136487</item>
      <item>ŽDO ZAGREB, OIB 16488001145, Savska cesta 41,10000 Zagreb</item>
      <item>Mato Tomić, OIB 34065352524, Dubovačka Ulica 36,10000 Zagreb</item>
      <item>Mato Tomić, OIB 34065352524, Dubovačka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01456963773</item>
      <item>, OIB 85821130368</item>
      <item>, OIB 18683136487</item>
      <item>, OIB 16488001145</item>
      <item>, OIB 34065352524</item>
      <item>, OIB 34065352524</item>
    </izvorni_sadrzaj>
    <derivirana_varijabla naziv="DomainObject.Predmet.SudioniciListNazivOIB_1">
      <item>, OIB 01456963773</item>
      <item>, OIB 85821130368</item>
      <item>, OIB 18683136487</item>
      <item>, OIB 16488001145</item>
      <item>, OIB 34065352524</item>
      <item>, OIB 34065352524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St-1889/2018-10</izvorni_sadrzaj>
    <derivirana_varijabla naziv="DomainObject.PredzadnjaOdlukaIzPredmeta.Oznaka_1">St-1889/2018-10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4125</properties:Characters>
  <properties:Lines>106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2018-10-16T09:39:00Z</dcterms:created>
  <dc:creator>Monika Grbac</dc:creator>
  <cp:lastModifiedBy>Monika Grbac</cp:lastModifiedBy>
  <cp:lastPrinted>2018-10-18T06:26:00Z</cp:lastPrinted>
  <dcterms:modified xmlns:xsi="http://www.w3.org/2001/XMLSchema-instance" xsi:type="dcterms:W3CDTF">2018-10-18T06:26:00Z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St-1889/2018-11 / Odluka - Rješenje - trošak (st-1889-18.docx)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