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c01c" w14:paraId="104c01c" w:rsidRDefault="00F546B4" w:rsidP="00F546B4" w:rsidR="00F546B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6572C0">
      <w:pPr>
        <w:jc w:val="both"/>
      </w:pPr>
      <w:r w:rsidRPr="006572C0">
        <w:t xml:space="preserve">   REPUBLIKA HRVATSKA</w:t>
      </w:r>
    </w:p>
    <w:p w:rsidRDefault="00F546B4" w:rsidP="00F546B4" w:rsidR="00F546B4" w:rsidRPr="006572C0">
      <w:pPr>
        <w:jc w:val="both"/>
      </w:pPr>
      <w:r w:rsidRPr="006572C0">
        <w:t>TRGOVAČKI SUD U PAZINU</w:t>
      </w:r>
    </w:p>
    <w:p w:rsidRDefault="00F546B4" w:rsidP="00F546B4" w:rsidR="00F546B4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546B4" w:rsidP="00F546B4" w:rsidR="00F546B4">
      <w:pPr>
        <w:jc w:val="both"/>
      </w:pPr>
    </w:p>
    <w:p w:rsidRDefault="00BA3EAC" w:rsidP="00F546B4" w:rsidR="00BA3EAC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E P U B L I K A  H R V A T S K A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6572C0">
      <w:pPr>
        <w:jc w:val="center"/>
      </w:pPr>
      <w:r w:rsidRPr="006572C0">
        <w:t>R J E Š E N J E</w:t>
      </w:r>
    </w:p>
    <w:p w:rsidRDefault="00F546B4" w:rsidP="00F546B4" w:rsidR="00F546B4" w:rsidRPr="006572C0">
      <w:pPr>
        <w:jc w:val="center"/>
      </w:pPr>
    </w:p>
    <w:p w:rsidRDefault="00F546B4" w:rsidP="00BA3EAC" w:rsidR="00560B03" w:rsidRPr="00F5193E">
      <w:pPr>
        <w:jc w:val="both"/>
      </w:pPr>
      <w:r w:rsidRPr="006572C0">
        <w:tab/>
      </w:r>
      <w:r w:rsidRPr="00F5193E">
        <w:t xml:space="preserve">Trgovački sud u Pazinu, po stečajnom sucu </w:t>
      </w:r>
      <w:r w:rsidR="00B45575" w:rsidRPr="00F5193E">
        <w:t>Damiru Rabaru</w:t>
      </w:r>
      <w:r w:rsidRPr="00F5193E">
        <w:t xml:space="preserve">, u stečajnom postupku nad stečajnim dužnikom </w:t>
      </w:r>
      <w:r w:rsidR="00BA3EAC" w:rsidRPr="0025790C">
        <w:t>Stečajna masa iza AB NORMAL d.o.o. u stečaju</w:t>
      </w:r>
      <w:r w:rsidR="00BA3EAC">
        <w:t>, Pula, Laginjina 6,</w:t>
      </w:r>
      <w:r w:rsidR="00BA3EAC" w:rsidRPr="00BD3A85">
        <w:t xml:space="preserve"> OIB: </w:t>
      </w:r>
      <w:r w:rsidR="00BA3EAC" w:rsidRPr="0025790C">
        <w:t>93717514731</w:t>
      </w:r>
      <w:r w:rsidRPr="00F5193E">
        <w:t xml:space="preserve">, </w:t>
      </w:r>
      <w:r w:rsidR="00560B03" w:rsidRPr="00F5193E">
        <w:t xml:space="preserve">na ispitnom ročištu održanom dana </w:t>
      </w:r>
      <w:r w:rsidR="00F5193E">
        <w:t>2</w:t>
      </w:r>
      <w:r w:rsidR="00BA3EAC">
        <w:t>6</w:t>
      </w:r>
      <w:r w:rsidR="00F5193E">
        <w:t>. srpnja 2018</w:t>
      </w:r>
      <w:r w:rsidR="00560B03" w:rsidRPr="00F5193E">
        <w:t>. godine</w:t>
      </w:r>
    </w:p>
    <w:p w:rsidRDefault="00F546B4" w:rsidP="00560B03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i j e š i o  j e</w:t>
      </w:r>
    </w:p>
    <w:p w:rsidRDefault="00F546B4" w:rsidP="00F546B4" w:rsidR="00F546B4" w:rsidRPr="006572C0">
      <w:pPr>
        <w:jc w:val="center"/>
      </w:pPr>
    </w:p>
    <w:p w:rsidRDefault="00F546B4" w:rsidP="00BA3EAC" w:rsidR="00F546B4" w:rsidRPr="00F5193E">
      <w:pPr>
        <w:jc w:val="both"/>
      </w:pPr>
      <w:r w:rsidRPr="006572C0">
        <w:tab/>
      </w:r>
      <w:r>
        <w:t>I.</w:t>
      </w:r>
      <w:r>
        <w:tab/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="00BA3EAC" w:rsidRPr="0025790C">
        <w:t>Stečajna masa iza AB NORMAL d.o.o. u stečaju</w:t>
      </w:r>
      <w:r w:rsidR="00BA3EAC">
        <w:t>, Pula, Laginjina 6,</w:t>
      </w:r>
      <w:r w:rsidR="00BA3EAC" w:rsidRPr="00BD3A85">
        <w:t xml:space="preserve"> OIB: </w:t>
      </w:r>
      <w:r w:rsidR="00BA3EAC" w:rsidRPr="0025790C">
        <w:t>93717514731</w:t>
      </w:r>
      <w:r w:rsidRPr="006572C0">
        <w:t xml:space="preserve">, </w:t>
      </w:r>
      <w:r>
        <w:t>utvrđene su</w:t>
      </w:r>
      <w:r w:rsidRPr="007C6337">
        <w:t xml:space="preserve"> tražbine </w:t>
      </w:r>
      <w:r w:rsidR="00BA3EAC">
        <w:t>II. višeg</w:t>
      </w:r>
      <w:r w:rsidRPr="007C6337">
        <w:t xml:space="preserve"> isplatnog reda:</w:t>
      </w:r>
    </w:p>
    <w:p w:rsidRDefault="00F546B4" w:rsidP="00F546B4" w:rsidR="00F546B4" w:rsidRPr="00CF7408">
      <w:pPr>
        <w:jc w:val="both"/>
        <w:rPr>
          <w:color w:val="FF0000"/>
        </w:rPr>
      </w:pPr>
    </w:p>
    <w:p w:rsidRDefault="007C6337" w:rsidP="00110CCB" w:rsidR="003D65BD">
      <w:pPr>
        <w:spacing w:lineRule="auto" w:line="276"/>
        <w:ind w:firstLine="708"/>
        <w:jc w:val="both"/>
      </w:pPr>
      <w:r>
        <w:t xml:space="preserve">1. </w:t>
      </w:r>
      <w:r w:rsidR="00BA3EAC" w:rsidRPr="00BD3A85">
        <w:t>REPUBLIKA HRVATSKA, Ministar</w:t>
      </w:r>
      <w:r w:rsidR="00BA3EAC">
        <w:t xml:space="preserve">stvo financija, Porezna uprava, </w:t>
      </w:r>
      <w:r w:rsidR="00BA3EAC" w:rsidRPr="00BD3A85">
        <w:t xml:space="preserve">OIB: </w:t>
      </w:r>
      <w:r w:rsidR="00BA3EAC" w:rsidRPr="0025790C">
        <w:t>52634238587</w:t>
      </w:r>
      <w:r w:rsidR="00BA3EAC" w:rsidRPr="00BD3A85">
        <w:t>, zastupana po ŽDO Pula,</w:t>
      </w:r>
      <w:r w:rsidR="00BA3EAC">
        <w:t xml:space="preserve"> </w:t>
      </w:r>
      <w:r w:rsidR="00BA3EAC" w:rsidRPr="00BD3A85">
        <w:t xml:space="preserve">u iznosu od </w:t>
      </w:r>
      <w:r w:rsidR="00BA3EAC" w:rsidRPr="0025790C">
        <w:t>1.430,95</w:t>
      </w:r>
      <w:r w:rsidR="00BA3EAC">
        <w:t xml:space="preserve"> </w:t>
      </w:r>
      <w:r w:rsidR="00110CCB">
        <w:t>kn.</w:t>
      </w:r>
    </w:p>
    <w:p w:rsidRDefault="00BA3EAC" w:rsidP="00BA3EAC" w:rsidR="00BA3EAC">
      <w:pPr>
        <w:spacing w:lineRule="auto" w:line="276"/>
        <w:ind w:firstLine="708"/>
        <w:jc w:val="both"/>
      </w:pPr>
      <w:r>
        <w:t xml:space="preserve">2. GRAD UMAG, Umag, G. Garibaldi 6, </w:t>
      </w:r>
      <w:r w:rsidRPr="00BD3A85">
        <w:t xml:space="preserve">OIB: </w:t>
      </w:r>
      <w:r w:rsidRPr="0025790C">
        <w:t>84097228497</w:t>
      </w:r>
      <w:r w:rsidRPr="00BD3A85">
        <w:t xml:space="preserve">, u iznosu od </w:t>
      </w:r>
      <w:r>
        <w:t xml:space="preserve">776,10 </w:t>
      </w:r>
      <w:r w:rsidRPr="00BD3A85">
        <w:t>kn</w:t>
      </w:r>
      <w:r>
        <w:t>.</w:t>
      </w:r>
    </w:p>
    <w:p w:rsidRDefault="00BA3EAC" w:rsidP="00110CCB" w:rsidR="00BA3EAC">
      <w:pPr>
        <w:spacing w:lineRule="auto" w:line="276"/>
        <w:ind w:firstLine="708"/>
        <w:jc w:val="both"/>
      </w:pPr>
      <w:r>
        <w:t xml:space="preserve">3. </w:t>
      </w:r>
      <w:r w:rsidRPr="00095C8A">
        <w:t>SV TRANSPORTSERVICE GMBH</w:t>
      </w:r>
      <w:r>
        <w:t xml:space="preserve">, </w:t>
      </w:r>
      <w:r w:rsidRPr="00095C8A">
        <w:t>St. Urlich</w:t>
      </w:r>
      <w:r>
        <w:t xml:space="preserve"> </w:t>
      </w:r>
      <w:r w:rsidRPr="00095C8A">
        <w:t>14, 4973 St. Martin im Intreis, Austrija</w:t>
      </w:r>
      <w:r>
        <w:t>,</w:t>
      </w:r>
      <w:r w:rsidRPr="00095C8A">
        <w:t xml:space="preserve"> </w:t>
      </w:r>
      <w:r w:rsidRPr="00BD3A85">
        <w:t xml:space="preserve">OIB: </w:t>
      </w:r>
      <w:r w:rsidRPr="00095C8A">
        <w:t>89539502307</w:t>
      </w:r>
      <w:r w:rsidRPr="00BD3A85">
        <w:t xml:space="preserve">, </w:t>
      </w:r>
      <w:r>
        <w:t xml:space="preserve">zastupano po punomoćnicama Dini Galić i Janici Plantak, odvjetnicama iz Varaždina, </w:t>
      </w:r>
      <w:r w:rsidRPr="00BD3A85">
        <w:t xml:space="preserve">u iznosu od </w:t>
      </w:r>
      <w:r w:rsidRPr="00095C8A">
        <w:t xml:space="preserve">698.357,01 </w:t>
      </w:r>
      <w:r w:rsidRPr="00BD3A85">
        <w:t>kn</w:t>
      </w:r>
      <w:r>
        <w:t>.</w:t>
      </w:r>
    </w:p>
    <w:p w:rsidRDefault="00BA3EAC" w:rsidP="00110CCB" w:rsidR="00BA3EAC">
      <w:pPr>
        <w:spacing w:lineRule="auto" w:line="276"/>
        <w:ind w:firstLine="708"/>
        <w:jc w:val="both"/>
      </w:pPr>
      <w:r>
        <w:t>4. KARMEN OBLAK, Griže, Žalec, Griže 46, Slovenija,</w:t>
      </w:r>
      <w:r w:rsidRPr="00095C8A">
        <w:t xml:space="preserve"> </w:t>
      </w:r>
      <w:r w:rsidRPr="00BD3A85">
        <w:t xml:space="preserve">OIB: </w:t>
      </w:r>
      <w:r w:rsidRPr="00095C8A">
        <w:t>89539502307</w:t>
      </w:r>
      <w:r w:rsidRPr="00BD3A85">
        <w:t xml:space="preserve">, </w:t>
      </w:r>
      <w:r>
        <w:t xml:space="preserve">zastupana po punomoćniku Marinu Buviniću, odvjetniku iz Umaga, </w:t>
      </w:r>
      <w:r w:rsidRPr="00BD3A85">
        <w:t xml:space="preserve">u iznosu od </w:t>
      </w:r>
      <w:r>
        <w:t>622.200,00</w:t>
      </w:r>
      <w:r w:rsidRPr="00095C8A">
        <w:t xml:space="preserve"> </w:t>
      </w:r>
      <w:r w:rsidRPr="00BD3A85">
        <w:t>kn</w:t>
      </w:r>
      <w:r>
        <w:t>.</w:t>
      </w:r>
    </w:p>
    <w:p w:rsidRDefault="00BA3EAC" w:rsidP="00F546B4" w:rsidR="00BA3EAC">
      <w:pPr>
        <w:ind w:left="360"/>
        <w:jc w:val="center"/>
      </w:pPr>
    </w:p>
    <w:p w:rsidRDefault="00F546B4" w:rsidP="00F546B4" w:rsidR="00F546B4" w:rsidRPr="003D65BD">
      <w:pPr>
        <w:ind w:left="360"/>
        <w:jc w:val="center"/>
      </w:pPr>
      <w:r w:rsidRPr="003D65BD">
        <w:t>Obrazloženje</w:t>
      </w:r>
    </w:p>
    <w:p w:rsidRDefault="00F546B4" w:rsidP="00F546B4" w:rsidR="00F546B4" w:rsidRPr="003D65BD">
      <w:pPr>
        <w:ind w:left="360"/>
        <w:jc w:val="center"/>
      </w:pPr>
    </w:p>
    <w:p w:rsidRDefault="00F546B4" w:rsidP="00F546B4" w:rsidR="00F546B4" w:rsidRPr="003D65BD">
      <w:pPr>
        <w:jc w:val="both"/>
      </w:pPr>
      <w:r w:rsidRPr="003D65BD">
        <w:tab/>
        <w:t xml:space="preserve">Na ispitnom ročištu održanom </w:t>
      </w:r>
      <w:r w:rsidR="00F5193E">
        <w:t>2</w:t>
      </w:r>
      <w:r w:rsidR="00BA3EAC">
        <w:t>6</w:t>
      </w:r>
      <w:r w:rsidR="00F5193E">
        <w:t>. srpnja 2018</w:t>
      </w:r>
      <w:r w:rsidRPr="003D65BD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BA3EAC" w:rsidP="003D65BD" w:rsidR="00F546B4" w:rsidRPr="00CF7408">
      <w:pPr>
        <w:jc w:val="both"/>
        <w:rPr>
          <w:color w:val="FF0000"/>
        </w:rPr>
      </w:pPr>
      <w:r>
        <w:tab/>
        <w:t>Tražbine II. višeg</w:t>
      </w:r>
      <w:r w:rsidR="00F546B4" w:rsidRPr="003D65BD">
        <w:t xml:space="preserve"> isplatnog reda označene u izre</w:t>
      </w:r>
      <w:r w:rsidR="00110CCB">
        <w:t xml:space="preserve">ci </w:t>
      </w:r>
      <w:r w:rsidR="00F546B4" w:rsidRPr="003D65BD">
        <w:t>ovog rješenja smatraju se utvrđenim, budući ih je priznao stečajni upravitelj a nisu osporili vjerovnici (čl. 263. SZ-a). Tražbine vjerovnika koje su priznate u cijelosti nisu posebno obrazložene.</w:t>
      </w:r>
      <w:r w:rsidR="00F546B4" w:rsidRPr="00CF7408">
        <w:rPr>
          <w:color w:val="FF0000"/>
        </w:rPr>
        <w:t xml:space="preserve"> </w:t>
      </w:r>
    </w:p>
    <w:p w:rsidRDefault="00F546B4" w:rsidP="00F546B4" w:rsidR="00F546B4" w:rsidRPr="00CF7408">
      <w:pPr>
        <w:jc w:val="both"/>
        <w:rPr>
          <w:color w:val="FF0000"/>
        </w:rPr>
      </w:pPr>
      <w:r w:rsidRPr="00CF7408">
        <w:rPr>
          <w:color w:val="FF0000"/>
        </w:rPr>
        <w:tab/>
      </w:r>
    </w:p>
    <w:p w:rsidRDefault="00F546B4" w:rsidP="00F546B4" w:rsidR="00F546B4" w:rsidRPr="003D65BD">
      <w:pPr>
        <w:ind w:firstLine="708"/>
        <w:jc w:val="center"/>
      </w:pPr>
      <w:r w:rsidRPr="003D65BD">
        <w:t>U Pazin</w:t>
      </w:r>
      <w:r w:rsidR="00810499" w:rsidRPr="003D65BD">
        <w:t>u</w:t>
      </w:r>
      <w:r w:rsidRPr="003D65BD">
        <w:t xml:space="preserve"> </w:t>
      </w:r>
      <w:r w:rsidR="00F5193E">
        <w:t>26. srpnja 2018</w:t>
      </w:r>
      <w:r w:rsidRPr="003D65BD">
        <w:t>.</w:t>
      </w:r>
    </w:p>
    <w:p w:rsidRDefault="00F546B4" w:rsidP="00F546B4" w:rsidR="00F546B4" w:rsidRPr="003D65BD">
      <w:pPr>
        <w:ind w:firstLine="708"/>
        <w:jc w:val="center"/>
      </w:pPr>
    </w:p>
    <w:p w:rsidRDefault="00F546B4" w:rsidP="00F546B4" w:rsidR="00F546B4" w:rsidRPr="003D65BD">
      <w:pPr>
        <w:ind w:firstLine="708" w:left="5664"/>
        <w:jc w:val="center"/>
      </w:pPr>
      <w:r w:rsidRPr="003D65BD">
        <w:t>Stečajni sudac</w:t>
      </w:r>
    </w:p>
    <w:p w:rsidRDefault="002A0C16" w:rsidP="00F546B4" w:rsidR="00F546B4" w:rsidRPr="003D65BD">
      <w:pPr>
        <w:ind w:firstLine="708" w:left="4956"/>
        <w:jc w:val="center"/>
      </w:pPr>
      <w:r>
        <w:t xml:space="preserve">        </w:t>
      </w:r>
      <w:r w:rsidR="00F546B4" w:rsidRPr="003D65BD">
        <w:t xml:space="preserve"> </w:t>
      </w:r>
      <w:r w:rsidR="00BA3EAC">
        <w:t xml:space="preserve"> </w:t>
      </w:r>
      <w:r w:rsidR="00CF7408" w:rsidRPr="003D65BD">
        <w:t>Damir Rabar</w:t>
      </w:r>
      <w:r w:rsidR="00E102BB">
        <w:t>, v.r.</w:t>
      </w:r>
    </w:p>
    <w:p w:rsidRDefault="00F546B4" w:rsidP="00F546B4" w:rsidR="00F546B4">
      <w:pPr>
        <w:jc w:val="both"/>
      </w:pPr>
    </w:p>
    <w:p w:rsidRDefault="00560B03" w:rsidP="00F546B4" w:rsidR="00560B03">
      <w:pPr>
        <w:jc w:val="both"/>
      </w:pPr>
    </w:p>
    <w:p w:rsidRDefault="00BA3EAC" w:rsidP="00F546B4" w:rsidR="00BA3EAC">
      <w:pPr>
        <w:jc w:val="both"/>
      </w:pPr>
    </w:p>
    <w:p w:rsidRDefault="00BA3EAC" w:rsidP="00F546B4" w:rsidR="00BA3EAC">
      <w:pPr>
        <w:jc w:val="both"/>
      </w:pPr>
    </w:p>
    <w:p w:rsidRDefault="00F546B4" w:rsidP="00F546B4" w:rsidR="00F546B4" w:rsidRPr="006572C0">
      <w:pPr>
        <w:jc w:val="both"/>
      </w:pPr>
      <w:r w:rsidRPr="006572C0">
        <w:lastRenderedPageBreak/>
        <w:t>UPUTA O PRAVNOM LIJEKU:</w:t>
      </w:r>
    </w:p>
    <w:p w:rsidRDefault="00F5193E" w:rsidP="00F5193E" w:rsidR="00F546B4">
      <w:pPr>
        <w:ind w:firstLine="708"/>
        <w:jc w:val="both"/>
      </w:pPr>
      <w:r w:rsidRPr="00A527B9"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</w:t>
      </w:r>
      <w:r>
        <w:t>.</w:t>
      </w:r>
    </w:p>
    <w:p w:rsidRDefault="00F5193E" w:rsidP="00F5193E" w:rsidR="00F5193E" w:rsidRPr="006572C0">
      <w:pPr>
        <w:ind w:firstLine="708"/>
        <w:jc w:val="both"/>
      </w:pPr>
    </w:p>
    <w:p w:rsidRDefault="00F546B4" w:rsidP="00F546B4" w:rsidR="00F546B4" w:rsidRPr="006572C0">
      <w:r w:rsidRPr="006572C0">
        <w:t xml:space="preserve">DNA:  </w:t>
      </w:r>
    </w:p>
    <w:p w:rsidRDefault="00F546B4" w:rsidP="00560B03" w:rsidR="00500701">
      <w:pPr>
        <w:jc w:val="both"/>
      </w:pPr>
      <w:r w:rsidRPr="006572C0">
        <w:t>- e-oglasna ploča suda 8 dana (čl. 265. st. 2. SZ-a)</w:t>
      </w:r>
    </w:p>
    <w:p w:rsidRDefault="00BA3EAC" w:rsidP="00560B03" w:rsidR="00BA3EAC">
      <w:pPr>
        <w:jc w:val="both"/>
      </w:pPr>
    </w:p>
    <w:p w:rsidRDefault="00BA3EAC" w:rsidP="00560B03" w:rsidR="00BA3EAC">
      <w:pPr>
        <w:jc w:val="both"/>
      </w:pPr>
    </w:p>
    <w:sectPr w:rsidSect="00F5193E" w:rsidR="00BA3EAC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B66" w:rsidP="00F546B4" w:rsidR="009F3B66">
      <w:r>
        <w:separator/>
      </w:r>
    </w:p>
  </w:endnote>
  <w:endnote w:id="0" w:type="continuationSeparator">
    <w:p w:rsidRDefault="009F3B66" w:rsidP="00F546B4" w:rsidR="009F3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B66" w:rsidP="00F546B4" w:rsidR="009F3B66">
      <w:r>
        <w:separator/>
      </w:r>
    </w:p>
  </w:footnote>
  <w:footnote w:id="0" w:type="continuationSeparator">
    <w:p w:rsidRDefault="009F3B66" w:rsidP="00F546B4" w:rsidR="009F3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2A6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A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A3EAC" w:rsidR="00BA3EAC">
    <w:pPr>
      <w:pStyle w:val="Zaglavlje"/>
      <w:jc w:val="right"/>
    </w:pPr>
    <w:r>
      <w:tab/>
    </w:r>
    <w:r>
      <w:tab/>
    </w:r>
    <w:r w:rsidR="00BA3EAC">
      <w:t>1 St-202/18-31</w:t>
    </w:r>
  </w:p>
  <w:p w:rsidRDefault="00362A6F" w:rsidP="00E84C66" w:rsidR="00E84C66">
    <w:pPr>
      <w:pStyle w:val="Zaglavlje"/>
    </w:pPr>
  </w:p>
  <w:p w:rsidRDefault="00362A6F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60B03" w:rsidR="00E84C66">
    <w:pPr>
      <w:pStyle w:val="Zaglavlje"/>
      <w:jc w:val="right"/>
    </w:pPr>
    <w:r>
      <w:tab/>
    </w:r>
    <w:r>
      <w:tab/>
    </w:r>
    <w:r w:rsidR="00560B03">
      <w:t>1 St-</w:t>
    </w:r>
    <w:r w:rsidR="00BA3EAC">
      <w:t>202/18</w:t>
    </w:r>
    <w:r w:rsidR="00560B03">
      <w:t>-</w:t>
    </w:r>
    <w:r w:rsidR="00BA3EAC">
      <w:t>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02AD5"/>
    <w:rsid w:val="00110CCB"/>
    <w:rsid w:val="001E7079"/>
    <w:rsid w:val="00264959"/>
    <w:rsid w:val="002A0C16"/>
    <w:rsid w:val="003225FF"/>
    <w:rsid w:val="00362A6F"/>
    <w:rsid w:val="003D419E"/>
    <w:rsid w:val="003D65BD"/>
    <w:rsid w:val="003D681F"/>
    <w:rsid w:val="004A471E"/>
    <w:rsid w:val="00554328"/>
    <w:rsid w:val="00560B03"/>
    <w:rsid w:val="00582CD4"/>
    <w:rsid w:val="0066742A"/>
    <w:rsid w:val="00680834"/>
    <w:rsid w:val="006F3547"/>
    <w:rsid w:val="007075BA"/>
    <w:rsid w:val="0078523D"/>
    <w:rsid w:val="007C6337"/>
    <w:rsid w:val="00810499"/>
    <w:rsid w:val="00836354"/>
    <w:rsid w:val="008E4512"/>
    <w:rsid w:val="008F5FDD"/>
    <w:rsid w:val="0091282E"/>
    <w:rsid w:val="0094722D"/>
    <w:rsid w:val="00985388"/>
    <w:rsid w:val="009F3B66"/>
    <w:rsid w:val="00A05DB7"/>
    <w:rsid w:val="00AB3238"/>
    <w:rsid w:val="00B45575"/>
    <w:rsid w:val="00BA3EAC"/>
    <w:rsid w:val="00C749D1"/>
    <w:rsid w:val="00CF7408"/>
    <w:rsid w:val="00DB7F37"/>
    <w:rsid w:val="00E102BB"/>
    <w:rsid w:val="00E56383"/>
    <w:rsid w:val="00EB409B"/>
    <w:rsid w:val="00EC58F9"/>
    <w:rsid w:val="00F5193E"/>
    <w:rsid w:val="00F546B4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62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362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88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0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859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09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31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</izvorni_sadrzaj>
    <derivirana_varijabla naziv="DomainObject.Predmet.Opis_1">Novi br.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AB NORMAL društvo s ograničenom odgovornošću za usluge i trgovinu u računarstvu u stečaju</izvorni_sadrzaj>
    <derivirana_varijabla naziv="DomainObject.Predmet.ProtustrankaFormated_1">  Stečajna masa iza AB NORMAL društvo s ograničenom odgovornošću za usluge i trgovinu u računarstvu u stečaju</derivirana_varijabla>
  </DomainObject.Predmet.ProtustrankaFormated>
  <DomainObject.Predmet.ProtustrankaFormatedOIB>
    <izvorni_sadrzaj>  Stečajna masa iza AB NORMAL društvo s ograničenom odgovornošću za usluge i trgovinu u računarstvu u stečaju, OIB 93717514731</izvorni_sadrzaj>
    <derivirana_varijabla naziv="DomainObject.Predmet.ProtustrankaFormatedOIB_1">  Stečajna masa iza AB NORMAL društvo s ograničenom odgovornošću za usluge i trgovinu u računarstvu u stečaju, OIB 93717514731</derivirana_varijabla>
  </DomainObject.Predmet.ProtustrankaFormatedOIB>
  <DomainObject.Predmet.ProtustrankaFormatedWithAdress>
    <izvorni_sadrzaj> Stečajna masa iza AB NORMAL društvo s ograničenom odgovornošću za usluge i trgovinu u računarstvu u stečaju, Laginjina 6, 52100 Pula</izvorni_sadrzaj>
    <derivirana_varijabla naziv="DomainObject.Predmet.ProtustrankaFormatedWithAdress_1"> Stečajna masa iza AB NORMAL društvo s ograničenom odgovornošću za usluge i trgovinu u računarstvu u stečaju, Laginjina 6, 52100 Pula</derivirana_varijabla>
  </DomainObject.Predmet.ProtustrankaFormatedWithAdress>
  <DomainObject.Predmet.ProtustrankaFormatedWithAdressOIB>
    <izvorni_sadrzaj> Stečajna masa iza AB NORMAL društvo s ograničenom odgovornošću za usluge i trgovinu u računarstvu u stečaju, OIB 93717514731, Laginjina 6, 52100 Pula</izvorni_sadrzaj>
    <derivirana_varijabla naziv="DomainObject.Predmet.ProtustrankaFormatedWithAdressOIB_1"> Stečajna masa iza AB NORMAL društvo s ograničenom odgovornošću za usluge i trgovinu u računarstvu u stečaju, OIB 93717514731, Laginjina 6, 52100 Pula</derivirana_varijabla>
  </DomainObject.Predmet.ProtustrankaFormatedWithAdressOIB>
  <DomainObject.Predmet.ProtustrankaWithAdress>
    <izvorni_sadrzaj>Stečajna masa iza AB NORMAL društvo s ograničenom odgovornošću za usluge i trgovinu u računarstvu u stečaju Laginjina 6, 52100 Pula</izvorni_sadrzaj>
    <derivirana_varijabla naziv="DomainObject.Predmet.ProtustrankaWithAdress_1">Stečajna masa iza AB NORMAL društvo s ograničenom odgovornošću za usluge i trgovinu u računarstvu u stečaju Laginjina 6, 52100 Pula</derivirana_varijabla>
  </DomainObject.Predmet.ProtustrankaWithAdress>
  <DomainObject.Predmet.ProtustrankaWithAdressOIB>
    <izvorni_sadrzaj>Stečajna masa iza AB NORMAL društvo s ograničenom odgovornošću za usluge i trgovinu u računarstvu u stečaju, OIB 93717514731, Laginjina 6, 52100 Pula</izvorni_sadrzaj>
    <derivirana_varijabla naziv="DomainObject.Predmet.ProtustrankaWithAdressOIB_1">Stečajna masa iza AB NORMAL društvo s ograničenom odgovornošću za usluge i trgovinu u računarstvu u stečaju, OIB 93717514731, Laginjina 6, 52100 Pula</derivirana_varijabla>
  </DomainObject.Predmet.ProtustrankaWithAdressOIB>
  <DomainObject.Predmet.ProtustrankaNazivFormated>
    <izvorni_sadrzaj>Stečajna masa iza AB NORMAL društvo s ograničenom odgovornošću za usluge i trgovinu u računarstvu u stečaju</izvorni_sadrzaj>
    <derivirana_varijabla naziv="DomainObject.Predmet.ProtustrankaNazivFormated_1">Stečajna masa iza AB NORMAL društvo s ograničenom odgovornošću za usluge i trgovinu u računarstvu u stečaju</derivirana_varijabla>
  </DomainObject.Predmet.ProtustrankaNazivFormated>
  <DomainObject.Predmet.ProtustrankaNazivFormatedOIB>
    <izvorni_sadrzaj>Stečajna masa iza AB NORMAL društvo s ograničenom odgovornošću za usluge i trgovinu u računarstvu u stečaju, OIB 93717514731</izvorni_sadrzaj>
    <derivirana_varijabla naziv="DomainObject.Predmet.ProtustrankaNazivFormatedOIB_1">Stečajna masa iza AB NORMAL društvo s ograničenom odgovornošću za usluge i trgovinu u računarstvu u stečaju, OIB 93717514731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Karmen Oblak, Griže, Slovenija</izvorni_sadrzaj>
    <derivirana_varijabla naziv="DomainObject.Predmet.StrankaFormated_1">  Karmen Oblak, Griže, Slovenija</derivirana_varijabla>
  </DomainObject.Predmet.StrankaFormated>
  <DomainObject.Predmet.StrankaFormatedOIB>
    <izvorni_sadrzaj>  Karmen Oblak, Griže, Slovenija, OIB 97359373887</izvorni_sadrzaj>
    <derivirana_varijabla naziv="DomainObject.Predmet.StrankaFormatedOIB_1">  Karmen Oblak, Griže, Slovenija, OIB 97359373887</derivirana_varijabla>
  </DomainObject.Predmet.StrankaFormatedOIB>
  <DomainObject.Predmet.StrankaFormatedWithAdress>
    <izvorni_sadrzaj> Karmen Oblak, Griže, Slovenija, Griže 46, Griže</izvorni_sadrzaj>
    <derivirana_varijabla naziv="DomainObject.Predmet.StrankaFormatedWithAdress_1"> Karmen Oblak, Griže, Slovenija, Griže 46, Griže</derivirana_varijabla>
  </DomainObject.Predmet.StrankaFormatedWithAdress>
  <DomainObject.Predmet.StrankaFormatedWithAdressOIB>
    <izvorni_sadrzaj> Karmen Oblak, Griže, Slovenija, OIB 97359373887, Griže 46, Griže</izvorni_sadrzaj>
    <derivirana_varijabla naziv="DomainObject.Predmet.StrankaFormatedWithAdressOIB_1"> Karmen Oblak, Griže, Slovenija, OIB 97359373887, Griže 46, Griže</derivirana_varijabla>
  </DomainObject.Predmet.StrankaFormatedWithAdressOIB>
  <DomainObject.Predmet.StrankaWithAdress>
    <izvorni_sadrzaj>Karmen Oblak, Griže, Slovenija Griže 46,Griže</izvorni_sadrzaj>
    <derivirana_varijabla naziv="DomainObject.Predmet.StrankaWithAdress_1">Karmen Oblak, Griže, Slovenija Griže 46,Griže</derivirana_varijabla>
  </DomainObject.Predmet.StrankaWithAdress>
  <DomainObject.Predmet.StrankaWithAdressOIB>
    <izvorni_sadrzaj>Karmen Oblak, Griže, Slovenija, OIB 97359373887, Griže 46,Griže</izvorni_sadrzaj>
    <derivirana_varijabla naziv="DomainObject.Predmet.StrankaWithAdressOIB_1">Karmen Oblak, Griže, Slovenija, OIB 97359373887, Griže 46,Griže</derivirana_varijabla>
  </DomainObject.Predmet.StrankaWithAdressOIB>
  <DomainObject.Predmet.StrankaNazivFormated>
    <izvorni_sadrzaj>Karmen Oblak, Griže, Slovenija</izvorni_sadrzaj>
    <derivirana_varijabla naziv="DomainObject.Predmet.StrankaNazivFormated_1">Karmen Oblak, Griže, Slovenija</derivirana_varijabla>
  </DomainObject.Predmet.StrankaNazivFormated>
  <DomainObject.Predmet.StrankaNazivFormatedOIB>
    <izvorni_sadrzaj>Karmen Oblak, Griže, Slovenija, OIB 97359373887</izvorni_sadrzaj>
    <derivirana_varijabla naziv="DomainObject.Predmet.StrankaNazivFormatedOIB_1">Karmen Oblak, Griže, Slovenija, OIB 97359373887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5377.88</izvorni_sadrzaj>
    <derivirana_varijabla naziv="DomainObject.Predmet.TrenutnaVrijednost_1">5377.88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Karmen Oblak, Griže, Slovenija</item>
    </izvorni_sadrzaj>
    <derivirana_varijabla naziv="DomainObject.Predmet.StrankaListFormated_1">
      <item>Karmen Oblak, Griže, Slovenija</item>
    </derivirana_varijabla>
  </DomainObject.Predmet.StrankaListFormated>
  <DomainObject.Predmet.StrankaListFormatedOIB>
    <izvorni_sadrzaj>
      <item>Karmen Oblak, Griže, Slovenija, OIB 97359373887</item>
    </izvorni_sadrzaj>
    <derivirana_varijabla naziv="DomainObject.Predmet.StrankaListFormatedOIB_1">
      <item>Karmen Oblak, Griže, Slovenija, OIB 97359373887</item>
    </derivirana_varijabla>
  </DomainObject.Predmet.StrankaListFormatedOIB>
  <DomainObject.Predmet.StrankaListFormatedWithAdress>
    <izvorni_sadrzaj>
      <item>Karmen Oblak, Griže, Slovenija, Griže 46, Griže</item>
    </izvorni_sadrzaj>
    <derivirana_varijabla naziv="DomainObject.Predmet.StrankaListFormatedWithAdress_1">
      <item>Karmen Oblak, Griže, Slovenija, Griže 46, Griže</item>
    </derivirana_varijabla>
  </DomainObject.Predmet.StrankaListFormatedWithAdress>
  <DomainObject.Predmet.StrankaListFormatedWithAdressOIB>
    <izvorni_sadrzaj>
      <item>Karmen Oblak, Griže, Slovenija, OIB 97359373887, Griže 46, Griže</item>
    </izvorni_sadrzaj>
    <derivirana_varijabla naziv="DomainObject.Predmet.StrankaListFormatedWithAdressOIB_1">
      <item>Karmen Oblak, Griže, Slovenija, OIB 97359373887, Griže 46, Griže</item>
    </derivirana_varijabla>
  </DomainObject.Predmet.StrankaListFormatedWithAdressOIB>
  <DomainObject.Predmet.StrankaListNazivFormated>
    <izvorni_sadrzaj>
      <item>Karmen Oblak, Griže, Slovenija</item>
    </izvorni_sadrzaj>
    <derivirana_varijabla naziv="DomainObject.Predmet.StrankaListNazivFormated_1">
      <item>Karmen Oblak, Griže, Slovenija</item>
    </derivirana_varijabla>
  </DomainObject.Predmet.StrankaListNazivFormated>
  <DomainObject.Predmet.StrankaListNazivFormatedOIB>
    <izvorni_sadrzaj>
      <item>Karmen Oblak, Griže, Slovenija, OIB 97359373887</item>
    </izvorni_sadrzaj>
    <derivirana_varijabla naziv="DomainObject.Predmet.StrankaListNazivFormatedOIB_1">
      <item>Karmen Oblak, Griže, Slovenija, OIB 97359373887</item>
    </derivirana_varijabla>
  </DomainObject.Predmet.StrankaListNazivFormatedOIB>
  <DomainObject.Predmet.ProtuStrankaListFormated>
    <izvorni_sadrzaj>
      <item>Stečajna masa iza AB NORMAL društvo s ograničenom odgovornošću za usluge i trgovinu u računarstvu u stečaju</item>
    </izvorni_sadrzaj>
    <derivirana_varijabla naziv="DomainObject.Predmet.ProtuStrankaListFormated_1">
      <item>Stečajna masa iza AB NORMAL društvo s ograničenom odgovornošću za usluge i trgovinu u računarstvu u stečaju</item>
    </derivirana_varijabla>
  </DomainObject.Predmet.ProtuStrankaListFormated>
  <DomainObject.Predmet.ProtuStrankaListFormatedOIB>
    <izvorni_sadrzaj>
      <item>Stečajna masa iza AB NORMAL društvo s ograničenom odgovornošću za usluge i trgovinu u računarstvu u stečaju, OIB 93717514731</item>
    </izvorni_sadrzaj>
    <derivirana_varijabla naziv="DomainObject.Predmet.ProtuStrankaListFormatedOIB_1">
      <item>Stečajna masa iza AB NORMAL društvo s ograničenom odgovornošću za usluge i trgovinu u računarstvu u stečaju, OIB 93717514731</item>
    </derivirana_varijabla>
  </DomainObject.Predmet.ProtuStrankaListFormatedOIB>
  <DomainObject.Predmet.ProtuStrankaListFormatedWithAdress>
    <izvorni_sadrzaj>
      <item>Stečajna masa iza AB NORMAL društvo s ograničenom odgovornošću za usluge i trgovinu u računarstvu u stečaju, Laginjina 6, 52100 Pula</item>
    </izvorni_sadrzaj>
    <derivirana_varijabla naziv="DomainObject.Predmet.ProtuStrankaListFormatedWithAdress_1">
      <item>Stečajna masa iza AB NORMAL društvo s ograničenom odgovornošću za usluge i trgovinu u računarstvu u stečaju, Laginjina 6, 52100 Pula</item>
    </derivirana_varijabla>
  </DomainObject.Predmet.ProtuStrankaListFormatedWithAdress>
  <DomainObject.Predmet.ProtuStrankaListFormatedWithAdressOIB>
    <izvorni_sadrzaj>
      <item>Stečajna masa iza AB NORMAL društvo s ograničenom odgovornošću za usluge i trgovinu u računarstvu u stečaju, OIB 93717514731, Laginjina 6, 52100 Pula</item>
    </izvorni_sadrzaj>
    <derivirana_varijabla naziv="DomainObject.Predmet.ProtuStrankaListFormatedWithAdressOIB_1">
      <item>Stečajna masa iza AB NORMAL društvo s ograničenom odgovornošću za usluge i trgovinu u računarstvu u stečaju, OIB 93717514731, Laginjina 6, 52100 Pula</item>
    </derivirana_varijabla>
  </DomainObject.Predmet.ProtuStrankaListFormatedWithAdressOIB>
  <DomainObject.Predmet.ProtuStrankaListNazivFormated>
    <izvorni_sadrzaj>
      <item>Stečajna masa iza AB NORMAL društvo s ograničenom odgovornošću za usluge i trgovinu u računarstvu u stečaju</item>
    </izvorni_sadrzaj>
    <derivirana_varijabla naziv="DomainObject.Predmet.ProtuStrankaListNazivFormated_1">
      <item>Stečajna masa iza AB NORMAL društvo s ograničenom odgovornošću za usluge i trgovinu u računarstvu u stečaju</item>
    </derivirana_varijabla>
  </DomainObject.Predmet.ProtuStrankaListNazivFormated>
  <DomainObject.Predmet.ProtuStrankaListNazivFormatedOIB>
    <izvorni_sadrzaj>
      <item>Stečajna masa iza AB NORMAL društvo s ograničenom odgovornošću za usluge i trgovinu u računarstvu u stečaju, OIB 93717514731</item>
    </izvorni_sadrzaj>
    <derivirana_varijabla naziv="DomainObject.Predmet.ProtuStrankaListNazivFormatedOIB_1">
      <item>Stečajna masa iza AB NORMAL društvo s ograničenom odgovornošću za usluge i trgovinu u računarstvu u stečaju, OIB 93717514731</item>
    </derivirana_varijabla>
  </DomainObject.Predmet.ProtuStrankaListNazivFormatedOIB>
  <DomainObject.Predmet.OstaliListFormated>
    <izvorni_sadrzaj>
      <item>Nenad Buvinić</item>
    </izvorni_sadrzaj>
    <derivirana_varijabla naziv="DomainObject.Predmet.OstaliListFormated_1">
      <item>Nenad Buvinić</item>
    </derivirana_varijabla>
  </DomainObject.Predmet.OstaliListFormated>
  <DomainObject.Predmet.OstaliListFormatedOIB>
    <izvorni_sadrzaj>
      <item>Nenad Buvinić, OIB 56271538700</item>
    </izvorni_sadrzaj>
    <derivirana_varijabla naziv="DomainObject.Predmet.OstaliListFormatedOIB_1">
      <item>Nenad Buvinić, OIB 56271538700</item>
    </derivirana_varijabla>
  </DomainObject.Predmet.OstaliListFormatedOIB>
  <DomainObject.Predmet.OstaliListFormatedWithAdress>
    <izvorni_sadrzaj>
      <item>Nenad Buvinić, Trgovačka 3/I, 52470 Umag</item>
    </izvorni_sadrzaj>
    <derivirana_varijabla naziv="DomainObject.Predmet.OstaliListFormatedWithAdress_1">
      <item>Nenad Buvinić, Trgovačka 3/I, 52470 Umag</item>
    </derivirana_varijabla>
  </DomainObject.Predmet.OstaliListFormatedWithAdress>
  <DomainObject.Predmet.OstaliListFormatedWithAdressOIB>
    <izvorni_sadrzaj>
      <item>Nenad Buvinić, OIB 56271538700, Trgovačka 3/I, 52470 Umag</item>
    </izvorni_sadrzaj>
    <derivirana_varijabla naziv="DomainObject.Predmet.OstaliListFormatedWithAdressOIB_1">
      <item>Nenad Buvinić, OIB 56271538700, Trgovačka 3/I, 52470 Umag</item>
    </derivirana_varijabla>
  </DomainObject.Predmet.OstaliListFormatedWithAdressOIB>
  <DomainObject.Predmet.OstaliListNazivFormated>
    <izvorni_sadrzaj>
      <item>Nenad Buvinić</item>
    </izvorni_sadrzaj>
    <derivirana_varijabla naziv="DomainObject.Predmet.OstaliListNazivFormated_1">
      <item>Nenad Buvinić</item>
    </derivirana_varijabla>
  </DomainObject.Predmet.OstaliListNazivFormated>
  <DomainObject.Predmet.OstaliListNazivFormatedOIB>
    <izvorni_sadrzaj>
      <item>Nenad Buvinić, OIB 56271538700</item>
    </izvorni_sadrzaj>
    <derivirana_varijabla naziv="DomainObject.Predmet.OstaliListNazivFormatedOIB_1">
      <item>Nenad Buvinić, OIB 56271538700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Karmen Oblak, Griže, Slovenija</izvorni_sadrzaj>
    <derivirana_varijabla naziv="DomainObject.Predmet.StrankaIDrugi_1">Karmen Oblak, Griže, Slovenija</derivirana_varijabla>
  </DomainObject.Predmet.StrankaIDrugi>
  <DomainObject.Predmet.ProtustrankaIDrugi>
    <izvorni_sadrzaj>Stečajna masa iza AB NORMAL društvo s ograničenom odgovornošću za usluge i trgovinu u računarstvu u stečaju</izvorni_sadrzaj>
    <derivirana_varijabla naziv="DomainObject.Predmet.ProtustrankaIDrugi_1">Stečajna masa iza AB NORMAL društvo s ograničenom odgovornošću za usluge i trgovinu u računarstvu u stečaju</derivirana_varijabla>
  </DomainObject.Predmet.ProtustrankaIDrugi>
  <DomainObject.Predmet.StrankaIDrugiAdressOIB>
    <izvorni_sadrzaj>Karmen Oblak, Griže, Slovenija, OIB 97359373887, Griže 46, Griže</izvorni_sadrzaj>
    <derivirana_varijabla naziv="DomainObject.Predmet.StrankaIDrugiAdressOIB_1">Karmen Oblak, Griže, Slovenija, OIB 97359373887, Griže 46, Griže</derivirana_varijabla>
  </DomainObject.Predmet.StrankaIDrugiAdressOIB>
  <DomainObject.Predmet.ProtustrankaIDrugiAdressOIB>
    <izvorni_sadrzaj>Stečajna masa iza AB NORMAL društvo s ograničenom odgovornošću za usluge i trgovinu u računarstvu u stečaju, OIB 93717514731, Laginjina 6, 52100 Pula</izvorni_sadrzaj>
    <derivirana_varijabla naziv="DomainObject.Predmet.ProtustrankaIDrugiAdressOIB_1">Stečajna masa iza AB NORMAL društvo s ograničenom odgovornošću za usluge i trgovinu u računarstvu u stečaju, OIB 93717514731,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AB NORMAL društvo s ograničenom odgovornošću za usluge i trgovinu u računarstvu u stečaju</item>
      <item>Karmen Oblak, Griže, Slovenija</item>
      <item>Nenad Buvinić</item>
    </izvorni_sadrzaj>
    <derivirana_varijabla naziv="DomainObject.Predmet.SudioniciListNaziv_1">
      <item>Stečajna masa iza AB NORMAL društvo s ograničenom odgovornošću za usluge i trgovinu u računarstvu u stečaju</item>
      <item>Karmen Oblak, Griže, Slovenija</item>
      <item>Nenad Buvinić</item>
    </derivirana_varijabla>
  </DomainObject.Predmet.SudioniciListNaziv>
  <DomainObject.Predmet.SudioniciListAdressOIB>
    <izvorni_sadrzaj>
      <item>Stečajna masa iza AB NORMAL društvo s ograničenom odgovornošću za usluge i trgovinu u računarstvu u stečaju, OIB 93717514731, Laginjina 6,52100 Pula</item>
      <item>Karmen Oblak, Griže, Slovenija, OIB 97359373887, Griže 46,Griže</item>
      <item>Nenad Buvinić, OIB 56271538700, Trgovačka 3/I,52470 Umag</item>
    </izvorni_sadrzaj>
    <derivirana_varijabla naziv="DomainObject.Predmet.SudioniciListAdressOIB_1">
      <item>Stečajna masa iza AB NORMAL društvo s ograničenom odgovornošću za usluge i trgovinu u računarstvu u stečaju, OIB 93717514731, Laginjina 6,52100 Pula</item>
      <item>Karmen Oblak, Griže, Slovenija, OIB 97359373887, Griže 46,Griže</item>
      <item>Nenad Buvinić, OIB 56271538700, Trgovačka 3/I,52470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93717514731</item>
      <item>, OIB 97359373887</item>
      <item>, OIB 56271538700</item>
    </izvorni_sadrzaj>
    <derivirana_varijabla naziv="DomainObject.Predmet.SudioniciListNazivOIB_1">
      <item>, OIB 93717514731</item>
      <item>, OIB 97359373887</item>
      <item>, OIB 56271538700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41B4B-6968-4C72-90C4-5AD0D162D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1993</properties:Characters>
  <properties:Lines>59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2018-07-26T08:36:00Z</dcterms:created>
  <dc:creator>Jasmina Matika</dc:creator>
  <cp:lastModifiedBy>Lorena Paris Aničić</cp:lastModifiedBy>
  <cp:lastPrinted>2018-07-26T08:41:00Z</cp:lastPrinted>
  <dcterms:modified xmlns:xsi="http://www.w3.org/2001/XMLSchema-instance" xsi:type="dcterms:W3CDTF">2018-07-26T10:10:00Z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