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03EC" w:rsidR="000E03EC">
        <w:tc>
          <w:tcPr>
            <w:tcW w:type="dxa" w:w="2985"/>
            <w:hideMark/>
          </w:tcPr>
          <w:p w:rsidRDefault="000E03EC" w:rsidR="000E03EC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03EC" w:rsidR="000E03EC">
            <w:pPr>
              <w:spacing w:after="0"/>
              <w:jc w:val="center"/>
            </w:pPr>
            <w:r>
              <w:t>Republika Hrvatska</w:t>
            </w:r>
          </w:p>
          <w:p w:rsidRDefault="000E03EC" w:rsidR="000E03EC">
            <w:pPr>
              <w:spacing w:after="0"/>
              <w:jc w:val="center"/>
            </w:pPr>
            <w:r>
              <w:t>Trgovački sud u Varaždinu</w:t>
            </w:r>
          </w:p>
          <w:p w:rsidRDefault="000E03EC" w:rsidR="000E03E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dc8ef7" w14:paraId="6dc8ef7" w:rsidRDefault="000E03EC" w:rsidP="000E03EC" w:rsidR="000E03E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03EC" w:rsidR="000E03EC">
        <w:trPr>
          <w:jc w:val="right"/>
        </w:trPr>
        <w:tc>
          <w:tcPr>
            <w:tcW w:type="dxa" w:w="4320"/>
            <w:hideMark/>
          </w:tcPr>
          <w:p w:rsidRDefault="000E03EC" w:rsidR="000E03EC">
            <w:pPr>
              <w:pStyle w:val="VSVerzija"/>
              <w:jc w:val="center"/>
            </w:pPr>
            <w:r>
              <w:t xml:space="preserve">                   Poslovni broj:  6 St-402/2016-11</w:t>
            </w:r>
          </w:p>
        </w:tc>
      </w:tr>
    </w:tbl>
    <w:p w:rsidRDefault="000E03EC" w:rsidP="000E03EC" w:rsidR="000E03EC">
      <w:pPr>
        <w:spacing w:after="0"/>
        <w:jc w:val="center"/>
      </w:pPr>
    </w:p>
    <w:p w:rsidRDefault="000E03EC" w:rsidP="000E03EC" w:rsidR="000E03EC">
      <w:pPr>
        <w:spacing w:after="0"/>
      </w:pPr>
    </w:p>
    <w:p w:rsidRDefault="000E03EC" w:rsidP="000E03EC" w:rsidR="000E03EC">
      <w:pPr>
        <w:spacing w:after="0"/>
        <w:jc w:val="center"/>
      </w:pPr>
    </w:p>
    <w:p w:rsidRDefault="000E03EC" w:rsidP="000E03EC" w:rsidR="000E03EC">
      <w:pPr>
        <w:spacing w:after="0"/>
        <w:jc w:val="center"/>
      </w:pPr>
      <w:r>
        <w:t>U   I M E   R E P U B L I K E     H R V A T S K E</w:t>
      </w:r>
    </w:p>
    <w:p w:rsidRDefault="000E03EC" w:rsidP="000E03EC" w:rsidR="000E03EC">
      <w:pPr>
        <w:spacing w:after="0"/>
        <w:jc w:val="center"/>
        <w:rPr>
          <w:b/>
        </w:rPr>
      </w:pPr>
    </w:p>
    <w:p w:rsidRDefault="000E03EC" w:rsidP="000E03EC" w:rsidR="000E03EC">
      <w:pPr>
        <w:spacing w:after="0"/>
        <w:jc w:val="center"/>
      </w:pPr>
      <w:r>
        <w:t>R   J   E   Š   E   N   J  E</w:t>
      </w:r>
    </w:p>
    <w:p w:rsidRDefault="000E03EC" w:rsidP="000E03EC" w:rsidR="000E03EC">
      <w:pPr>
        <w:spacing w:after="0"/>
        <w:jc w:val="center"/>
      </w:pPr>
    </w:p>
    <w:p w:rsidRDefault="000E03EC" w:rsidP="000E03EC" w:rsidR="000E03EC">
      <w:pPr>
        <w:spacing w:after="0"/>
        <w:jc w:val="center"/>
        <w:rPr>
          <w:b/>
        </w:rPr>
      </w:pPr>
    </w:p>
    <w:p w:rsidRDefault="000E03EC" w:rsidP="000E03EC" w:rsidR="000E03EC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 u stečajnom predmetu povodom prijedloga predlagatelja</w:t>
      </w:r>
      <w:r w:rsidR="00C04241">
        <w:t xml:space="preserve"> SANJE ŽON, iz </w:t>
      </w:r>
      <w:proofErr w:type="spellStart"/>
      <w:r w:rsidR="00C04241">
        <w:t>Severovaca</w:t>
      </w:r>
      <w:proofErr w:type="spellEnd"/>
      <w:r w:rsidR="00C04241">
        <w:t xml:space="preserve">, </w:t>
      </w:r>
      <w:proofErr w:type="spellStart"/>
      <w:r w:rsidR="00C04241">
        <w:t>Severovci</w:t>
      </w:r>
      <w:proofErr w:type="spellEnd"/>
      <w:r w:rsidR="00C04241">
        <w:t xml:space="preserve"> </w:t>
      </w:r>
      <w:proofErr w:type="spellStart"/>
      <w:r w:rsidR="00C04241">
        <w:t>br</w:t>
      </w:r>
      <w:proofErr w:type="spellEnd"/>
      <w:r w:rsidR="00C04241">
        <w:t xml:space="preserve"> 79, Đurđevac, OIB: 34083756060</w:t>
      </w:r>
      <w:r>
        <w:t>, radi otvaranja stečajnog postupka nad dužnikom</w:t>
      </w:r>
      <w:r w:rsidR="00C04241">
        <w:t xml:space="preserve"> ZETA j.d.o.o. za trgovinu i ugostiteljstvo, iz Đurđevca, Starogradska br. 3, </w:t>
      </w:r>
      <w:r>
        <w:t xml:space="preserve">OIB: </w:t>
      </w:r>
      <w:r w:rsidR="00C04241">
        <w:t>11096894305, izvan ročišta 14. veljače 2018</w:t>
      </w:r>
      <w:r>
        <w:t>.,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center"/>
      </w:pPr>
      <w:r>
        <w:t>r  i  j  e  š  i   o        j   e</w:t>
      </w:r>
    </w:p>
    <w:p w:rsidRDefault="000E03EC" w:rsidP="000E03EC" w:rsidR="000E03EC">
      <w:pPr>
        <w:spacing w:after="0"/>
        <w:jc w:val="center"/>
      </w:pPr>
    </w:p>
    <w:p w:rsidRDefault="000E03EC" w:rsidP="000E03EC" w:rsidR="000E03EC">
      <w:pPr>
        <w:spacing w:after="0"/>
        <w:jc w:val="center"/>
        <w:rPr>
          <w:b/>
        </w:rPr>
      </w:pPr>
    </w:p>
    <w:p w:rsidRDefault="000E03EC" w:rsidP="000E03EC" w:rsidR="000E03EC">
      <w:pPr>
        <w:spacing w:after="0"/>
        <w:ind w:firstLine="708"/>
        <w:jc w:val="both"/>
      </w:pPr>
      <w:r>
        <w:t>1) Otvara se stečajni postupak nad dužnikom</w:t>
      </w:r>
      <w:r w:rsidR="00563C1A">
        <w:t xml:space="preserve"> ZETA j.d.o.o. za trgovinu i ugostiteljstvo, iz Đurđevca, Starogradska br. 3, OIB: 11096894305</w:t>
      </w:r>
      <w:r>
        <w:t>.</w:t>
      </w:r>
    </w:p>
    <w:p w:rsidRDefault="000E03EC" w:rsidP="000E03EC" w:rsidR="000E03EC">
      <w:pPr>
        <w:spacing w:after="0"/>
        <w:ind w:firstLine="708"/>
        <w:jc w:val="both"/>
      </w:pPr>
    </w:p>
    <w:p w:rsidRDefault="000E03EC" w:rsidP="000E03EC" w:rsidR="000E03EC">
      <w:pPr>
        <w:spacing w:after="0"/>
        <w:ind w:firstLine="708"/>
        <w:jc w:val="both"/>
      </w:pPr>
      <w:r>
        <w:t xml:space="preserve">2) Za stečajnog upravitelja imenuje se </w:t>
      </w:r>
      <w:r w:rsidR="00563C1A">
        <w:t>Vesna Baranašić-Horvat, iz Čakovca, Matice Hrvatske br. 6</w:t>
      </w:r>
      <w:r>
        <w:t xml:space="preserve">, OIB: </w:t>
      </w:r>
      <w:r w:rsidR="00563C1A">
        <w:t>65554389903</w:t>
      </w:r>
      <w:r>
        <w:t>.</w:t>
      </w:r>
    </w:p>
    <w:p w:rsidRDefault="000E03EC" w:rsidP="000E03EC" w:rsidR="000E03EC">
      <w:pPr>
        <w:spacing w:after="0"/>
        <w:ind w:firstLine="708"/>
        <w:jc w:val="both"/>
      </w:pPr>
    </w:p>
    <w:p w:rsidRDefault="000E03EC" w:rsidP="000E03EC" w:rsidR="000E03EC">
      <w:pPr>
        <w:spacing w:after="0"/>
        <w:ind w:firstLine="708"/>
        <w:jc w:val="both"/>
      </w:pPr>
      <w:r>
        <w:t xml:space="preserve"> 3) Zaključuje se stečajni postupak nad dužnikom</w:t>
      </w:r>
      <w:r w:rsidR="00CB0636">
        <w:t xml:space="preserve"> ZETA j.d.o.o. za trgovinu i ugostiteljstvo, iz Đurđevca, Starogradska br. 3, OIB: 11096894305</w:t>
      </w:r>
      <w:r>
        <w:t>.</w:t>
      </w:r>
    </w:p>
    <w:p w:rsidRDefault="000E03EC" w:rsidP="000E03EC" w:rsidR="000E03EC">
      <w:pPr>
        <w:spacing w:after="0"/>
        <w:ind w:firstLine="708"/>
        <w:jc w:val="both"/>
      </w:pPr>
    </w:p>
    <w:p w:rsidRDefault="000E03EC" w:rsidP="000E03EC" w:rsidR="000E03EC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0E03EC" w:rsidP="000E03EC" w:rsidR="000E03EC">
      <w:pPr>
        <w:spacing w:after="0"/>
        <w:ind w:firstLine="708"/>
        <w:jc w:val="both"/>
      </w:pPr>
    </w:p>
    <w:p w:rsidRDefault="000E03EC" w:rsidP="000E03EC" w:rsidR="000E03EC">
      <w:pPr>
        <w:spacing w:after="0"/>
        <w:ind w:firstLine="708"/>
        <w:jc w:val="both"/>
      </w:pPr>
      <w:r>
        <w:t xml:space="preserve">  5) Po pravomoćnosti ovoga rješenja dužnik</w:t>
      </w:r>
      <w:r w:rsidR="00CB0636">
        <w:t xml:space="preserve"> ZETA j.d.o.o. za trgovinu i ugostiteljstvo, iz Đurđevca, Starogradska br. 3, OIB: 11096894305</w:t>
      </w:r>
      <w:r>
        <w:t>, biti će brisan iz sudskog registra.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tabs>
          <w:tab w:pos="3195" w:val="left"/>
        </w:tabs>
        <w:spacing w:after="0"/>
        <w:jc w:val="center"/>
      </w:pPr>
      <w:r>
        <w:t>Obrazloženje</w:t>
      </w:r>
    </w:p>
    <w:p w:rsidRDefault="000E03EC" w:rsidP="000E03EC" w:rsidR="000E03EC">
      <w:pPr>
        <w:tabs>
          <w:tab w:pos="3195" w:val="left"/>
        </w:tabs>
        <w:spacing w:after="0"/>
        <w:jc w:val="both"/>
      </w:pPr>
    </w:p>
    <w:p w:rsidRDefault="000E03EC" w:rsidP="000E03EC" w:rsidR="000E03EC">
      <w:pPr>
        <w:tabs>
          <w:tab w:pos="3195" w:val="left"/>
        </w:tabs>
        <w:spacing w:after="0"/>
        <w:jc w:val="center"/>
        <w:rPr>
          <w:b/>
        </w:rPr>
      </w:pPr>
    </w:p>
    <w:p w:rsidRDefault="00D32EDF" w:rsidP="000E03EC" w:rsidR="00D32EDF">
      <w:pPr>
        <w:spacing w:after="0"/>
        <w:ind w:firstLine="708"/>
        <w:jc w:val="both"/>
      </w:pPr>
      <w:r>
        <w:t>Dana 11. ožujka 2016.</w:t>
      </w:r>
      <w:r w:rsidR="000E03EC">
        <w:t xml:space="preserve"> predlagatelj je ovome sudu podnio prijedlog za otvaranje stečajnog postupka nad dužnikom, pa je stoga s</w:t>
      </w:r>
      <w:r>
        <w:t>u</w:t>
      </w:r>
      <w:r w:rsidR="00BD157A">
        <w:t>d pokrenuo prethodni postupak rješenjem poslovni broj 6 St-402/16-6 od 17. svibnja 2017., te je ujedno odredio ročište radi očitovanja o prijedlogu za otvaranje stečajnog postupka za 7. lipnja 2017.</w:t>
      </w:r>
    </w:p>
    <w:p w:rsidRDefault="00BD157A" w:rsidP="000E03EC" w:rsidR="00BD157A">
      <w:pPr>
        <w:spacing w:after="0"/>
        <w:ind w:firstLine="708"/>
        <w:jc w:val="both"/>
      </w:pPr>
      <w:r>
        <w:t>Na navedeno ročišt</w:t>
      </w:r>
      <w:r w:rsidR="00D42061">
        <w:t>e</w:t>
      </w:r>
      <w:r>
        <w:t xml:space="preserve"> nisu pristupili ni predlagatelj, a ni direktor društva dužnika</w:t>
      </w:r>
      <w:r w:rsidR="001C7F98">
        <w:t xml:space="preserve">, a sud je 5. lipnja 2017. zaprimio pisani podnesak predlagatelja u kojem je isti naveo da i nadalje </w:t>
      </w:r>
      <w:r w:rsidR="001C7F98">
        <w:lastRenderedPageBreak/>
        <w:t>postoji dug društva dužnika prema njemu u iznosu od 9.042,75 kuna na ime neisplaćenih plaća</w:t>
      </w:r>
      <w:r w:rsidR="00E50E24">
        <w:t>, da dužnik više ne posluje te da nema nikakvu imovinu.</w:t>
      </w:r>
      <w:r w:rsidR="001C78C0">
        <w:t xml:space="preserve"> Također, sud je 5. lipnja 2017. zaprimio </w:t>
      </w:r>
      <w:proofErr w:type="spellStart"/>
      <w:r w:rsidR="001C78C0">
        <w:t>prokazni</w:t>
      </w:r>
      <w:proofErr w:type="spellEnd"/>
      <w:r w:rsidR="001C78C0">
        <w:t xml:space="preserve"> popis imovine društva dužnika uvidom u koji je utvrdio da društvo dužnika u vlasništvu nema imovine.</w:t>
      </w:r>
    </w:p>
    <w:p w:rsidRDefault="000E03EC" w:rsidP="000E03EC" w:rsidR="000E03EC">
      <w:pPr>
        <w:spacing w:after="0"/>
        <w:ind w:firstLine="708"/>
        <w:jc w:val="both"/>
      </w:pPr>
      <w:r>
        <w:t>Radi navedenog sud je rješe</w:t>
      </w:r>
      <w:r w:rsidR="00D32EDF">
        <w:t>njem poslovni broj 6 St-402/2016-10</w:t>
      </w:r>
      <w:r>
        <w:t xml:space="preserve"> od </w:t>
      </w:r>
      <w:r w:rsidR="00D32EDF">
        <w:t>16. siječnja</w:t>
      </w:r>
      <w:r>
        <w:t xml:space="preserve"> 201</w:t>
      </w:r>
      <w:r w:rsidR="00D32EDF">
        <w:t>8.</w:t>
      </w:r>
      <w:r>
        <w:t xml:space="preserve">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0E03EC" w:rsidP="000E03EC" w:rsidR="000E03EC">
      <w:pPr>
        <w:spacing w:after="0"/>
        <w:ind w:firstLine="708"/>
        <w:jc w:val="both"/>
      </w:pPr>
      <w: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0E03EC" w:rsidP="000E03EC" w:rsidR="000E03EC">
      <w:pPr>
        <w:spacing w:after="0"/>
        <w:ind w:firstLine="708"/>
        <w:jc w:val="both"/>
      </w:pPr>
      <w:r>
        <w:t>Budući da u navedenom roku nitko od pozvanih osoba nije uplatio gore navedeni predujam, valjalo je temeljem odredbe čl. 132. st. 2. i st. 3. Stečajnog zakona (Narodne novine br. 71/15.</w:t>
      </w:r>
      <w:r w:rsidR="00D32EDF">
        <w:t xml:space="preserve"> i 104/17.</w:t>
      </w:r>
      <w:r>
        <w:t>, dalje 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ind w:firstLine="708"/>
        <w:jc w:val="both"/>
      </w:pPr>
    </w:p>
    <w:p w:rsidRDefault="009A1956" w:rsidP="000E03EC" w:rsidR="000E03EC">
      <w:pPr>
        <w:spacing w:after="0"/>
        <w:jc w:val="center"/>
      </w:pPr>
      <w:r>
        <w:t>U Varaždinu 14. veljače</w:t>
      </w:r>
      <w:r w:rsidR="000E03EC">
        <w:t xml:space="preserve"> 201</w:t>
      </w:r>
      <w:r>
        <w:t>8</w:t>
      </w:r>
      <w:r w:rsidR="000E03EC">
        <w:t>.</w:t>
      </w:r>
    </w:p>
    <w:p w:rsidRDefault="000E03EC" w:rsidP="000E03EC" w:rsidR="000E03EC">
      <w:pPr>
        <w:spacing w:after="0"/>
        <w:jc w:val="center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 :</w:t>
      </w:r>
    </w:p>
    <w:p w:rsidRDefault="000E03EC" w:rsidP="000E03EC" w:rsidR="000E03EC">
      <w:pPr>
        <w:spacing w:after="0"/>
        <w:jc w:val="both"/>
      </w:pPr>
      <w:r>
        <w:t xml:space="preserve">              </w:t>
      </w:r>
    </w:p>
    <w:p w:rsidRDefault="000E03EC" w:rsidP="000E03EC" w:rsidR="000E03EC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Wedemeyer, v. r. </w:t>
      </w:r>
    </w:p>
    <w:p w:rsidRDefault="00683658" w:rsidP="000E03EC" w:rsidR="00683658">
      <w:pPr>
        <w:spacing w:after="0"/>
        <w:jc w:val="both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 xml:space="preserve">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rPr>
          <w:b/>
          <w:u w:val="single"/>
        </w:rPr>
      </w:pPr>
    </w:p>
    <w:p w:rsidRDefault="000E03EC" w:rsidP="000E03EC" w:rsidR="000E03EC">
      <w:pPr>
        <w:spacing w:after="0"/>
      </w:pPr>
      <w:r>
        <w:t>Uputa  o  pravnom  lijeku:</w:t>
      </w:r>
    </w:p>
    <w:p w:rsidRDefault="000E03EC" w:rsidP="000E03EC" w:rsidR="000E03EC">
      <w:pPr>
        <w:spacing w:after="0"/>
        <w:jc w:val="both"/>
      </w:pPr>
      <w:r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0E03EC" w:rsidP="000E03EC" w:rsidR="000E03EC">
      <w:pPr>
        <w:spacing w:after="0"/>
        <w:jc w:val="both"/>
      </w:pPr>
      <w:r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>DNA :</w:t>
      </w:r>
    </w:p>
    <w:p w:rsidRDefault="000E03EC" w:rsidP="000E03EC" w:rsidR="000E03EC">
      <w:pPr>
        <w:spacing w:after="0"/>
        <w:jc w:val="both"/>
      </w:pPr>
    </w:p>
    <w:p w:rsidRDefault="000E03EC" w:rsidP="000E03EC" w:rsidR="009A1956">
      <w:pPr>
        <w:spacing w:after="0"/>
        <w:jc w:val="both"/>
      </w:pPr>
      <w:r>
        <w:t>Predlagatelj</w:t>
      </w:r>
      <w:r w:rsidR="009A1956">
        <w:t xml:space="preserve"> SANJA ŽON, iz </w:t>
      </w:r>
      <w:proofErr w:type="spellStart"/>
      <w:r w:rsidR="009A1956">
        <w:t>Severovaca</w:t>
      </w:r>
      <w:proofErr w:type="spellEnd"/>
      <w:r w:rsidR="009A1956">
        <w:t xml:space="preserve">, </w:t>
      </w:r>
      <w:proofErr w:type="spellStart"/>
      <w:r w:rsidR="009A1956">
        <w:t>Severovci</w:t>
      </w:r>
      <w:proofErr w:type="spellEnd"/>
      <w:r w:rsidR="009A1956">
        <w:t xml:space="preserve"> </w:t>
      </w:r>
      <w:proofErr w:type="spellStart"/>
      <w:r w:rsidR="009A1956">
        <w:t>br</w:t>
      </w:r>
      <w:proofErr w:type="spellEnd"/>
      <w:r w:rsidR="009A1956">
        <w:t xml:space="preserve"> 79, Đurđevac, </w:t>
      </w:r>
      <w:r>
        <w:t xml:space="preserve"> </w:t>
      </w:r>
    </w:p>
    <w:p w:rsidRDefault="009A1956" w:rsidP="000E03EC" w:rsidR="009A1956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 xml:space="preserve">Dužnik </w:t>
      </w:r>
      <w:r w:rsidR="009A1956">
        <w:t>ZETA j.d.o.o. za trgovinu i ugostiteljstvo, iz Đurđevca, Starogradska br. 3,</w:t>
      </w:r>
    </w:p>
    <w:p w:rsidRDefault="009A1956" w:rsidP="000E03EC" w:rsidR="009A1956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>Županijsko državno odvjetništvo u Varaždinu,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 xml:space="preserve">Direktor </w:t>
      </w:r>
      <w:r w:rsidR="009A1956">
        <w:t xml:space="preserve">dužnika Ivana Žiga, </w:t>
      </w:r>
      <w:r w:rsidR="00251294">
        <w:t>iz Đurđevca, Starogradska br. 3,</w:t>
      </w:r>
    </w:p>
    <w:p w:rsidRDefault="00251294" w:rsidP="000E03EC" w:rsidR="00251294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>Stečajni upravit</w:t>
      </w:r>
      <w:bookmarkStart w:name="_GoBack" w:id="0"/>
      <w:bookmarkEnd w:id="0"/>
      <w:r>
        <w:t xml:space="preserve">elj </w:t>
      </w:r>
      <w:r w:rsidR="00302949">
        <w:t>Vesna Baranašić-Horvat, iz Čakovca, Matice Hrvatske br. 6,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>e-Oglasna ploča ovoga suda,</w:t>
      </w: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  <w:r>
        <w:t>Sudski registar ovoga suda (nakon pravomoćnosti),</w:t>
      </w:r>
    </w:p>
    <w:p w:rsidRDefault="000E03EC" w:rsidP="000E03EC" w:rsidR="000E03EC">
      <w:pPr>
        <w:spacing w:after="0"/>
        <w:ind w:left="360"/>
        <w:jc w:val="both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spacing w:after="0"/>
        <w:jc w:val="both"/>
      </w:pPr>
    </w:p>
    <w:p w:rsidRDefault="000E03EC" w:rsidP="000E03EC" w:rsidR="000E03EC">
      <w:pPr>
        <w:pStyle w:val="ZapisniarPotpis"/>
        <w:rPr>
          <w:rFonts w:cs="Times New Roman"/>
        </w:rPr>
      </w:pPr>
    </w:p>
    <w:p w:rsidRDefault="000E03EC" w:rsidP="000E03EC" w:rsidR="000E03EC">
      <w:pPr>
        <w:spacing w:after="120"/>
        <w:jc w:val="both"/>
        <w:rPr>
          <w:rFonts w:cs="Times New Roman"/>
        </w:rPr>
      </w:pPr>
    </w:p>
    <w:p w:rsidRDefault="000E03EC" w:rsidP="000E03EC" w:rsidR="000E03EC">
      <w:pPr>
        <w:pStyle w:val="Poetniodjeljak"/>
      </w:pPr>
    </w:p>
    <w:p w:rsidRDefault="000E03EC" w:rsidP="000E03EC" w:rsidR="000E03EC">
      <w:pPr>
        <w:pStyle w:val="NormaleSPIS"/>
        <w:rPr>
          <w:noProof/>
        </w:rPr>
      </w:pPr>
    </w:p>
    <w:p w:rsidRDefault="000E03EC" w:rsidP="000E03EC" w:rsidR="000E03EC">
      <w:pPr>
        <w:pStyle w:val="ZapisniarPot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5A2CB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EF4" w:rsidP="00537B78" w:rsidR="00845EF4">
      <w:r>
        <w:separator/>
      </w:r>
    </w:p>
  </w:endnote>
  <w:endnote w:id="0" w:type="continuationSeparator">
    <w:p w:rsidRDefault="00845EF4" w:rsidP="00537B78" w:rsidR="00845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9144525"/>
      <w:docPartObj>
        <w:docPartGallery w:val="Page Numbers (Bottom of Page)"/>
        <w:docPartUnique/>
      </w:docPartObj>
    </w:sdtPr>
    <w:sdtEndPr/>
    <w:sdtContent>
      <w:p w:rsidRDefault="000E03EC" w:rsidR="000E03E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9E">
          <w:t>3</w:t>
        </w:r>
        <w:r>
          <w:fldChar w:fldCharType="end"/>
        </w:r>
      </w:p>
    </w:sdtContent>
  </w:sdt>
  <w:p w:rsidRDefault="000E03EC" w:rsidR="000E03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EF4" w:rsidP="00537B78" w:rsidR="00845EF4">
      <w:r>
        <w:separator/>
      </w:r>
    </w:p>
  </w:footnote>
  <w:footnote w:id="0" w:type="continuationSeparator">
    <w:p w:rsidRDefault="00845EF4" w:rsidP="00537B78" w:rsidR="00845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CB9" w:rsidR="008333A9">
    <w:pPr>
      <w:pStyle w:val="Zaglavlje"/>
    </w:pPr>
    <w:r>
      <w:rPr>
        <w:rStyle w:val="PozadinaSvijetloCrvena"/>
        <w:shd w:fill="auto" w:color="auto" w:val="clear"/>
      </w:rPr>
      <w:t>Poslovni broj : 6 St-402/2016-11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3EC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8C0"/>
    <w:rsid w:val="001C7F9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294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4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DAE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12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B30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C1A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2CB9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658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EF4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12A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956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9AB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57A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41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636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EDF"/>
    <w:rsid w:val="00D33A6F"/>
    <w:rsid w:val="00D37306"/>
    <w:rsid w:val="00D37847"/>
    <w:rsid w:val="00D42061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A9E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21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E24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96A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E03E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E03E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2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35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St-402/2016-11</izvorni_sadrzaj>
    <derivirana_varijabla naziv="DomainObject.Oznaka_1">St-402/2016-11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 - isplata plaća</izvorni_sadrzaj>
    <derivirana_varijabla naziv="DomainObject.Predmet.PrimjedbaSuca_1">Radni spor - 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j.d.o.o. za trgovinu i ugostiteljstvo</izvorni_sadrzaj>
    <derivirana_varijabla naziv="DomainObject.Predmet.ProtustrankaFormated_1">  ZETA j.d.o.o. za trgovinu i ugostiteljstvo</derivirana_varijabla>
  </DomainObject.Predmet.ProtustrankaFormated>
  <DomainObject.Predmet.ProtustrankaFormatedOIB>
    <izvorni_sadrzaj>  ZETA j.d.o.o. za trgovinu i ugostiteljstvo, OIB 11096894305</izvorni_sadrzaj>
    <derivirana_varijabla naziv="DomainObject.Predmet.ProtustrankaFormatedOIB_1">  ZETA j.d.o.o. za trgovinu i ugostiteljstvo, OIB 11096894305</derivirana_varijabla>
  </DomainObject.Predmet.ProtustrankaFormatedOIB>
  <DomainObject.Predmet.ProtustrankaFormatedWithAdress>
    <izvorni_sadrzaj> ZETA j.d.o.o. za trgovinu i ugostiteljstvo, Starogradska 3, 48350 Đurđevac</izvorni_sadrzaj>
    <derivirana_varijabla naziv="DomainObject.Predmet.ProtustrankaFormatedWithAdress_1"> ZETA j.d.o.o. za trgovinu i ugostiteljstvo, Starogradska 3, 48350 Đurđevac</derivirana_varijabla>
  </DomainObject.Predmet.ProtustrankaFormatedWithAdress>
  <DomainObject.Predmet.ProtustrankaFormatedWithAdressOIB>
    <izvorni_sadrzaj> ZETA j.d.o.o. za trgovinu i ugostiteljstvo, OIB 11096894305, Starogradska 3, 48350 Đurđevac</izvorni_sadrzaj>
    <derivirana_varijabla naziv="DomainObject.Predmet.ProtustrankaFormatedWithAdressOIB_1"> ZETA j.d.o.o. za trgovinu i ugostiteljstvo, OIB 11096894305, Starogradska 3, 48350 Đurđevac</derivirana_varijabla>
  </DomainObject.Predmet.ProtustrankaFormatedWithAdressOIB>
  <DomainObject.Predmet.ProtustrankaWithAdress>
    <izvorni_sadrzaj>ZETA j.d.o.o. za trgovinu i ugostiteljstvo Starogradska 3, 48350 Đurđevac</izvorni_sadrzaj>
    <derivirana_varijabla naziv="DomainObject.Predmet.ProtustrankaWithAdress_1">ZETA j.d.o.o. za trgovinu i ugostiteljstvo Starogradska 3, 48350 Đurđevac</derivirana_varijabla>
  </DomainObject.Predmet.ProtustrankaWithAdress>
  <DomainObject.Predmet.ProtustrankaWithAdressOIB>
    <izvorni_sadrzaj>ZETA j.d.o.o. za trgovinu i ugostiteljstvo, OIB 11096894305, Starogradska 3, 48350 Đurđevac</izvorni_sadrzaj>
    <derivirana_varijabla naziv="DomainObject.Predmet.ProtustrankaWithAdressOIB_1">ZETA j.d.o.o. za trgovinu i ugostiteljstvo, OIB 11096894305, Starogradska 3, 48350 Đurđevac</derivirana_varijabla>
  </DomainObject.Predmet.ProtustrankaWithAdressOIB>
  <DomainObject.Predmet.ProtustrankaNazivFormated>
    <izvorni_sadrzaj>ZETA j.d.o.o. za trgovinu i ugostiteljstvo</izvorni_sadrzaj>
    <derivirana_varijabla naziv="DomainObject.Predmet.ProtustrankaNazivFormated_1">ZETA j.d.o.o. za trgovinu i ugostiteljstvo</derivirana_varijabla>
  </DomainObject.Predmet.ProtustrankaNazivFormated>
  <DomainObject.Predmet.ProtustrankaNazivFormatedOIB>
    <izvorni_sadrzaj>ZETA j.d.o.o. za trgovinu i ugostiteljstvo, OIB 11096894305</izvorni_sadrzaj>
    <derivirana_varijabla naziv="DomainObject.Predmet.ProtustrankaNazivFormatedOIB_1">ZETA j.d.o.o. za trgovinu i ugostiteljstvo, OIB 11096894305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Žon; Financijska agencija</izvorni_sadrzaj>
    <derivirana_varijabla naziv="DomainObject.Predmet.StrankaFormated_1">  Sanja Žon; Financijska agencija</derivirana_varijabla>
  </DomainObject.Predmet.StrankaFormated>
  <DomainObject.Predmet.StrankaFormatedOIB>
    <izvorni_sadrzaj>  Sanja Žon, OIB 34083756060; Financijska agencija, OIB 85821130368</izvorni_sadrzaj>
    <derivirana_varijabla naziv="DomainObject.Predmet.StrankaFormatedOIB_1">  Sanja Žon, OIB 34083756060; Financijska agencija, OIB 85821130368</derivirana_varijabla>
  </DomainObject.Predmet.StrankaFormatedOIB>
  <DomainObject.Predmet.StrankaFormatedWithAdress>
    <izvorni_sadrzaj> Sanja Žon, Severovci br. 79, 48350 Đurđevac; Financijska agencija</izvorni_sadrzaj>
    <derivirana_varijabla naziv="DomainObject.Predmet.StrankaFormatedWithAdress_1"> Sanja Žon, Severovci br. 79, 48350 Đurđevac; Financijska agencija</derivirana_varijabla>
  </DomainObject.Predmet.StrankaFormatedWithAdress>
  <DomainObject.Predmet.StrankaFormatedWithAdressOIB>
    <izvorni_sadrzaj> Sanja Žon, OIB 34083756060, Severovci br. 79, 48350 Đurđevac; Financijska agencija, OIB 85821130368</izvorni_sadrzaj>
    <derivirana_varijabla naziv="DomainObject.Predmet.StrankaFormatedWithAdressOIB_1"> Sanja Žon, OIB 34083756060, Severovci br. 79, 48350 Đurđevac; Financijska agencija, OIB 85821130368</derivirana_varijabla>
  </DomainObject.Predmet.StrankaFormatedWithAdressOIB>
  <DomainObject.Predmet.StrankaWithAdress>
    <izvorni_sadrzaj>Sanja Žon Severovci br. 79,48350 Đurđevac,Financijska agencija </izvorni_sadrzaj>
    <derivirana_varijabla naziv="DomainObject.Predmet.StrankaWithAdress_1">Sanja Žon Severovci br. 79,48350 Đurđevac,Financijska agencija </derivirana_varijabla>
  </DomainObject.Predmet.StrankaWithAdress>
  <DomainObject.Predmet.StrankaWithAdressOIB>
    <izvorni_sadrzaj>Sanja Žon, OIB 34083756060, Severovci br. 79,48350 Đurđevac,Financijska agencija, OIB 85821130368</izvorni_sadrzaj>
    <derivirana_varijabla naziv="DomainObject.Predmet.StrankaWithAdressOIB_1">Sanja Žon, OIB 34083756060, Severovci br. 79,48350 Đurđevac,Financijska agencija, OIB 85821130368</derivirana_varijabla>
  </DomainObject.Predmet.StrankaWithAdressOIB>
  <DomainObject.Predmet.StrankaNazivFormated>
    <izvorni_sadrzaj>Sanja Žon,Financijska agencija</izvorni_sadrzaj>
    <derivirana_varijabla naziv="DomainObject.Predmet.StrankaNazivFormated_1">Sanja Žon,Financijska agencija</derivirana_varijabla>
  </DomainObject.Predmet.StrankaNazivFormated>
  <DomainObject.Predmet.StrankaNazivFormatedOIB>
    <izvorni_sadrzaj>Sanja Žon, OIB 34083756060,Financijska agencija, OIB 85821130368</izvorni_sadrzaj>
    <derivirana_varijabla naziv="DomainObject.Predmet.StrankaNazivFormatedOIB_1">Sanja Žon, OIB 34083756060,Financijska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9042.75</izvorni_sadrzaj>
    <derivirana_varijabla naziv="DomainObject.Predmet.TrenutnaVrijednost_1">9042.75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Sanja Žon</item>
      <item>Financijska agencija</item>
    </izvorni_sadrzaj>
    <derivirana_varijabla naziv="DomainObject.Predmet.StrankaListFormated_1">
      <item>Sanja Žon</item>
      <item>Financijska agencija</item>
    </derivirana_varijabla>
  </DomainObject.Predmet.StrankaListFormated>
  <DomainObject.Predmet.StrankaListFormatedOIB>
    <izvorni_sadrzaj>
      <item>Sanja Žon, OIB 34083756060</item>
      <item>Financijska agencija, OIB 85821130368</item>
    </izvorni_sadrzaj>
    <derivirana_varijabla naziv="DomainObject.Predmet.StrankaListFormatedOIB_1">
      <item>Sanja Žon, OIB 34083756060</item>
      <item>Financijska agencija, OIB 85821130368</item>
    </derivirana_varijabla>
  </DomainObject.Predmet.StrankaListFormatedOIB>
  <DomainObject.Predmet.StrankaListFormatedWithAdress>
    <izvorni_sadrzaj>
      <item>Sanja Žon, Severovci br. 79, 48350 Đurđevac</item>
      <item>Financijska agencija</item>
    </izvorni_sadrzaj>
    <derivirana_varijabla naziv="DomainObject.Predmet.StrankaListFormatedWithAdress_1">
      <item>Sanja Žon, Severovci br. 79, 48350 Đurđevac</item>
      <item>Financijska agencija</item>
    </derivirana_varijabla>
  </DomainObject.Predmet.StrankaListFormatedWithAdress>
  <DomainObject.Predmet.StrankaListFormatedWithAdressOIB>
    <izvorni_sadrzaj>
      <item>Sanja Žon, OIB 34083756060, Severovci br. 79, 48350 Đurđevac</item>
      <item>Financijska agencija, OIB 85821130368</item>
    </izvorni_sadrzaj>
    <derivirana_varijabla naziv="DomainObject.Predmet.StrankaListFormatedWithAdressOIB_1">
      <item>Sanja Žon, OIB 34083756060, Severovci br. 79, 48350 Đurđevac</item>
      <item>Financijska agencija, OIB 85821130368</item>
    </derivirana_varijabla>
  </DomainObject.Predmet.StrankaListFormatedWithAdressOIB>
  <DomainObject.Predmet.StrankaListNazivFormated>
    <izvorni_sadrzaj>
      <item>Sanja Žon</item>
      <item>Financijska agencija</item>
    </izvorni_sadrzaj>
    <derivirana_varijabla naziv="DomainObject.Predmet.StrankaListNazivFormated_1">
      <item>Sanja Žon</item>
      <item>Financijska agencija</item>
    </derivirana_varijabla>
  </DomainObject.Predmet.StrankaListNazivFormated>
  <DomainObject.Predmet.StrankaListNazivFormatedOIB>
    <izvorni_sadrzaj>
      <item>Sanja Žon, OIB 34083756060</item>
      <item>Financijska agencija, OIB 85821130368</item>
    </izvorni_sadrzaj>
    <derivirana_varijabla naziv="DomainObject.Predmet.StrankaListNazivFormatedOIB_1">
      <item>Sanja Žon, OIB 34083756060</item>
      <item>Financijska agencija, OIB 85821130368</item>
    </derivirana_varijabla>
  </DomainObject.Predmet.StrankaListNazivFormatedOIB>
  <DomainObject.Predmet.ProtuStrankaListFormated>
    <izvorni_sadrzaj>
      <item>ZETA j.d.o.o. za trgovinu i ugostiteljstvo</item>
    </izvorni_sadrzaj>
    <derivirana_varijabla naziv="DomainObject.Predmet.ProtuStrankaListFormated_1">
      <item>ZETA j.d.o.o. za trgovinu i ugostiteljstvo</item>
    </derivirana_varijabla>
  </DomainObject.Predmet.ProtuStrankaListFormated>
  <DomainObject.Predmet.ProtuStrankaListFormatedOIB>
    <izvorni_sadrzaj>
      <item>ZETA j.d.o.o. za trgovinu i ugostiteljstvo, OIB 11096894305</item>
    </izvorni_sadrzaj>
    <derivirana_varijabla naziv="DomainObject.Predmet.ProtuStrankaListFormatedOIB_1">
      <item>ZETA j.d.o.o. za trgovinu i ugostiteljstvo, OIB 11096894305</item>
    </derivirana_varijabla>
  </DomainObject.Predmet.ProtuStrankaListFormatedOIB>
  <DomainObject.Predmet.ProtuStrankaListFormatedWithAdress>
    <izvorni_sadrzaj>
      <item>ZETA j.d.o.o. za trgovinu i ugostiteljstvo, Starogradska 3, 48350 Đurđevac</item>
    </izvorni_sadrzaj>
    <derivirana_varijabla naziv="DomainObject.Predmet.ProtuStrankaListFormatedWithAdress_1">
      <item>ZETA j.d.o.o. za trgovinu i ugostiteljstvo, Starogradska 3, 48350 Đurđevac</item>
    </derivirana_varijabla>
  </DomainObject.Predmet.ProtuStrankaListFormatedWithAdress>
  <DomainObject.Predmet.ProtuStrankaListFormatedWithAdressOIB>
    <izvorni_sadrzaj>
      <item>ZETA j.d.o.o. za trgovinu i ugostiteljstvo, OIB 11096894305, Starogradska 3, 48350 Đurđevac</item>
    </izvorni_sadrzaj>
    <derivirana_varijabla naziv="DomainObject.Predmet.ProtuStrankaListFormatedWithAdressOIB_1">
      <item>ZETA j.d.o.o. za trgovinu i ugostiteljstvo, OIB 11096894305, Starogradska 3, 48350 Đurđevac</item>
    </derivirana_varijabla>
  </DomainObject.Predmet.ProtuStrankaListFormatedWithAdressOIB>
  <DomainObject.Predmet.ProtuStrankaListNazivFormated>
    <izvorni_sadrzaj>
      <item>ZETA j.d.o.o. za trgovinu i ugostiteljstvo</item>
    </izvorni_sadrzaj>
    <derivirana_varijabla naziv="DomainObject.Predmet.ProtuStrankaListNazivFormated_1">
      <item>ZETA j.d.o.o. za trgovinu i ugostiteljstvo</item>
    </derivirana_varijabla>
  </DomainObject.Predmet.ProtuStrankaListNazivFormated>
  <DomainObject.Predmet.ProtuStrankaListNazivFormatedOIB>
    <izvorni_sadrzaj>
      <item>ZETA j.d.o.o. za trgovinu i ugostiteljstvo, OIB 11096894305</item>
    </izvorni_sadrzaj>
    <derivirana_varijabla naziv="DomainObject.Predmet.ProtuStrankaListNazivFormatedOIB_1">
      <item>ZETA j.d.o.o. za trgovinu i ugostiteljstvo, OIB 11096894305</item>
    </derivirana_varijabla>
  </DomainObject.Predmet.ProtuStrankaListNazivFormatedOIB>
  <DomainObject.Predmet.OstaliListFormated>
    <izvorni_sadrzaj>
      <item>Sudski registar</item>
      <item>sudski registar</item>
      <item>direktor dužnika Ivana Žiga</item>
    </izvorni_sadrzaj>
    <derivirana_varijabla naziv="DomainObject.Predmet.OstaliListFormated_1">
      <item>Sudski registar</item>
      <item>sudski registar</item>
      <item>direktor dužnika Ivana Žiga</item>
    </derivirana_varijabla>
  </DomainObject.Predmet.OstaliListFormated>
  <DomainObject.Predmet.OstaliListFormatedOIB>
    <izvorni_sadrzaj>
      <item>Sudski registar</item>
      <item>sudski registar</item>
      <item>direktor dužnika Ivana Žiga</item>
    </izvorni_sadrzaj>
    <derivirana_varijabla naziv="DomainObject.Predmet.OstaliListFormatedOIB_1">
      <item>Sudski registar</item>
      <item>sudski registar</item>
      <item>direktor dužnika Ivana Žiga</item>
    </derivirana_varijabla>
  </DomainObject.Predmet.OstaliListFormatedOIB>
  <DomainObject.Predmet.OstaliListFormatedWithAdress>
    <izvorni_sadrzaj>
      <item>Sudski registar</item>
      <item>sudski registar</item>
      <item>direktor dužnika Ivana Žiga</item>
    </izvorni_sadrzaj>
    <derivirana_varijabla naziv="DomainObject.Predmet.OstaliListFormatedWithAdress_1">
      <item>Sudski registar</item>
      <item>sudski registar</item>
      <item>direktor dužnika Ivana Žiga</item>
    </derivirana_varijabla>
  </DomainObject.Predmet.OstaliListFormatedWithAdress>
  <DomainObject.Predmet.OstaliListFormatedWithAdressOIB>
    <izvorni_sadrzaj>
      <item>Sudski registar</item>
      <item>sudski registar</item>
      <item>direktor dužnika Ivana Žiga</item>
    </izvorni_sadrzaj>
    <derivirana_varijabla naziv="DomainObject.Predmet.OstaliListFormatedWithAdressOIB_1">
      <item>Sudski registar</item>
      <item>sudski registar</item>
      <item>direktor dužnika Ivana Žiga</item>
    </derivirana_varijabla>
  </DomainObject.Predmet.OstaliListFormatedWithAdressOIB>
  <DomainObject.Predmet.OstaliListNazivFormated>
    <izvorni_sadrzaj>
      <item>Sudski registar</item>
      <item>sudski registar</item>
      <item>direktor dužnika Ivana Žiga</item>
    </izvorni_sadrzaj>
    <derivirana_varijabla naziv="DomainObject.Predmet.OstaliListNazivFormated_1">
      <item>Sudski registar</item>
      <item>sudski registar</item>
      <item>direktor dužnika Ivana Žiga</item>
    </derivirana_varijabla>
  </DomainObject.Predmet.OstaliListNazivFormated>
  <DomainObject.Predmet.OstaliListNazivFormatedOIB>
    <izvorni_sadrzaj>
      <item>Sudski registar</item>
      <item>sudski registar</item>
      <item>direktor dužnika Ivana Žiga</item>
    </izvorni_sadrzaj>
    <derivirana_varijabla naziv="DomainObject.Predmet.OstaliListNazivFormatedOIB_1">
      <item>Sudski registar</item>
      <item>sudski registar</item>
      <item>direktor dužnika Ivana Žiga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St-402/2016-11</izvorni_sadrzaj>
    <derivirana_varijabla naziv="DomainObject.PoslovniBrojDokumenta_1">St-402/2016-11</derivirana_varijabla>
  </DomainObject.PoslovniBrojDokumenta>
  <DomainObject.Predmet.StrankaIDrugi>
    <izvorni_sadrzaj>Sanja Žon i dr.</izvorni_sadrzaj>
    <derivirana_varijabla naziv="DomainObject.Predmet.StrankaIDrugi_1">Sanja Žon i dr.</derivirana_varijabla>
  </DomainObject.Predmet.StrankaIDrugi>
  <DomainObject.Predmet.ProtustrankaIDrugi>
    <izvorni_sadrzaj>ZETA j.d.o.o. za trgovinu i ugostiteljstvo</izvorni_sadrzaj>
    <derivirana_varijabla naziv="DomainObject.Predmet.ProtustrankaIDrugi_1">ZETA j.d.o.o. za trgovinu i ugostiteljstvo</derivirana_varijabla>
  </DomainObject.Predmet.ProtustrankaIDrugi>
  <DomainObject.Predmet.StrankaIDrugiAdressOIB>
    <izvorni_sadrzaj>Sanja Žon, OIB 34083756060, Severovci br. 79, 48350 Đurđevac i dr.</izvorni_sadrzaj>
    <derivirana_varijabla naziv="DomainObject.Predmet.StrankaIDrugiAdressOIB_1">Sanja Žon, OIB 34083756060, Severovci br. 79, 48350 Đurđevac i dr.</derivirana_varijabla>
  </DomainObject.Predmet.StrankaIDrugiAdressOIB>
  <DomainObject.Predmet.ProtustrankaIDrugiAdressOIB>
    <izvorni_sadrzaj>ZETA j.d.o.o. za trgovinu i ugostiteljstvo, OIB 11096894305, Starogradska 3, 48350 Đurđevac</izvorni_sadrzaj>
    <derivirana_varijabla naziv="DomainObject.Predmet.ProtustrankaIDrugiAdressOIB_1">ZETA j.d.o.o. za trgovinu i ugostiteljstvo, OIB 11096894305, Starogradska 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Žon</item>
      <item>Sudski registar</item>
      <item>sudski registar</item>
      <item>Financijska agencija</item>
      <item>ZETA j.d.o.o. za trgovinu i ugostiteljstvo</item>
      <item>direktor dužnika Ivana Žiga</item>
    </izvorni_sadrzaj>
    <derivirana_varijabla naziv="DomainObject.Predmet.SudioniciListNaziv_1">
      <item>Sanja Žon</item>
      <item>Sudski registar</item>
      <item>sudski registar</item>
      <item>Financijska agencija</item>
      <item>ZETA j.d.o.o. za trgovinu i ugostiteljstvo</item>
      <item>direktor dužnika Ivana Žiga</item>
    </derivirana_varijabla>
  </DomainObject.Predmet.SudioniciListNaziv>
  <DomainObject.Predmet.SudioniciListAdressOIB>
    <izvorni_sadrzaj>
      <item>Sanja Žon, OIB 34083756060, Severovci br. 79,48350 Đurđevac</item>
      <item>Sudski registar</item>
      <item>sudski registar</item>
      <item>Financijska agencija, OIB 85821130368</item>
      <item>ZETA j.d.o.o. za trgovinu i ugostiteljstvo, OIB 11096894305, Starogradska 3,48350 Đurđevac</item>
      <item>direktor dužnika Ivana Žiga</item>
    </izvorni_sadrzaj>
    <derivirana_varijabla naziv="DomainObject.Predmet.SudioniciListAdressOIB_1">
      <item>Sanja Žon, OIB 34083756060, Severovci br. 79,48350 Đurđevac</item>
      <item>Sudski registar</item>
      <item>sudski registar</item>
      <item>Financijska agencija, OIB 85821130368</item>
      <item>ZETA j.d.o.o. za trgovinu i ugostiteljstvo, OIB 11096894305, Starogradska 3,48350 Đurđevac</item>
      <item>direktor dužnika Ivana Žiga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53C85-2723-46DF-B490-6C33EEE5A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3591</properties:Characters>
  <properties:Lines>115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2018-02-14T08:37:00Z</cp:lastPrinted>
  <dcterms:modified xmlns:xsi="http://www.w3.org/2001/XMLSchema-instance" xsi:type="dcterms:W3CDTF">2018-02-14T08:38:00Z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St-402/2016-11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