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a45c" w14:paraId="657a45c" w:rsidRDefault="00411247" w:rsidP="00910611" w:rsidR="004112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1247" w:rsidP="00910611" w:rsidR="00411247">
      <w:r>
        <w:rPr>
          <w:rFonts w:eastAsia="MS Mincho"/>
        </w:rPr>
        <w:t>REPUBLIKA HRVATSKA</w:t>
      </w:r>
    </w:p>
    <w:p w:rsidRDefault="00411247" w:rsidP="00910611" w:rsidR="00411247">
      <w:r>
        <w:rPr>
          <w:rFonts w:eastAsia="MS Mincho"/>
        </w:rPr>
        <w:t>TRGOVAČKI SUD U RIJECI</w:t>
      </w:r>
    </w:p>
    <w:p w:rsidRDefault="00411247" w:rsidR="004112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411247" w:rsidP="004F57EB" w:rsidR="00411247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30695" w:rsidRPr="00930695">
        <w:t>AS - MONT društvo s ograničenom odgovornošću za obradu i montažu metala i trgovinu Delnice (Grad Delnice), S.S.Kranjčevića 5, OIB: 35368050326, MBS: 040221576</w:t>
      </w:r>
      <w:r w:rsidRPr="00990A8B">
        <w:t xml:space="preserve">, dana </w:t>
      </w:r>
      <w:r w:rsidR="00F94218" w:rsidRPr="00990A8B">
        <w:t>21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930695" w:rsidRPr="00930695">
        <w:t>AS - MONT društvo s ograničenom odgovornošću za obradu i montažu metala i trgovinu Delnice (Grad Delnice), S.S.Kranjčevića 5, OIB: 35368050326, MBS: 040221576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21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0E1AB1">
        <w:t>1</w:t>
      </w:r>
      <w:r w:rsidRPr="00990A8B">
        <w:t>,</w:t>
      </w:r>
      <w:r w:rsidR="000E1AB1">
        <w:t>3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930695" w:rsidRPr="00930695">
        <w:t>AS - MONT društvo s ograničenom odgovornošću za obradu i montažu metala i trgovinu Delnice (Grad Delnice), S.S.Kranjčevića 5, OIB: 35368050326, MBS: 040221576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930695">
        <w:t>702</w:t>
      </w:r>
      <w:r w:rsidRPr="00990A8B">
        <w:t>/2016-</w:t>
      </w:r>
      <w:r w:rsidR="00930695">
        <w:t>5</w:t>
      </w:r>
      <w:r w:rsidRPr="00990A8B">
        <w:t xml:space="preserve"> od </w:t>
      </w:r>
      <w:r w:rsidR="003717EB" w:rsidRPr="003717EB">
        <w:t>1</w:t>
      </w:r>
      <w:r w:rsidR="00930695">
        <w:t>4</w:t>
      </w:r>
      <w:r w:rsidR="003717EB" w:rsidRPr="003717EB">
        <w:t>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E57C4">
        <w:t>1</w:t>
      </w:r>
      <w:r w:rsidR="00930695">
        <w:t>7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930695" w:rsidRPr="00930695">
        <w:t xml:space="preserve">AS - MONT društvo s ograničenom </w:t>
      </w:r>
      <w:r w:rsidR="00930695" w:rsidRPr="00930695">
        <w:lastRenderedPageBreak/>
        <w:t>odgovornošću za obradu i montažu metala i trgovinu Delnice (Grad Delnice), S.S.Kranjčevića 5, OIB: 35368050326, MBS: 040221576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30695">
        <w:rPr>
          <w:bCs/>
        </w:rPr>
        <w:t>702</w:t>
      </w:r>
      <w:r w:rsidR="00D76EDA">
        <w:rPr>
          <w:bCs/>
        </w:rPr>
        <w:t>/2016</w:t>
      </w:r>
      <w:r w:rsidR="00B04834">
        <w:rPr>
          <w:bCs/>
        </w:rPr>
        <w:t xml:space="preserve"> od </w:t>
      </w:r>
      <w:r w:rsidR="000E57C4">
        <w:rPr>
          <w:bCs/>
        </w:rPr>
        <w:t>2</w:t>
      </w:r>
      <w:r w:rsidR="003717EB">
        <w:rPr>
          <w:bCs/>
        </w:rPr>
        <w:t>1</w:t>
      </w:r>
      <w:r w:rsidR="00D76ED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930695" w:rsidRPr="00930695">
        <w:t>AS - MONT društvo s ograničenom odgovornošću za obradu i montažu metala i trgovinu Delnice (Grad Delnice), S.S.Kranjčevića 5, OIB: 35368050326, MBS: 040221576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3717EB">
        <w:t>9. siječnja 2017</w:t>
      </w:r>
      <w:r w:rsidR="002F3701">
        <w:t xml:space="preserve">. godine (list </w:t>
      </w:r>
      <w:r w:rsidR="00930695">
        <w:t>18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717EB">
        <w:rPr>
          <w:bCs/>
        </w:rPr>
        <w:t>2</w:t>
      </w:r>
      <w:r w:rsidR="00083404">
        <w:rPr>
          <w:bCs/>
        </w:rPr>
        <w:t>5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21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21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236" w:rsidR="001F2236">
      <w:r>
        <w:separator/>
      </w:r>
    </w:p>
  </w:endnote>
  <w:endnote w:id="0" w:type="continuationSeparator">
    <w:p w:rsidRDefault="001F2236" w:rsidR="001F2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2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236" w:rsidR="001F2236">
      <w:r>
        <w:separator/>
      </w:r>
    </w:p>
  </w:footnote>
  <w:footnote w:id="0" w:type="continuationSeparator">
    <w:p w:rsidRDefault="001F2236" w:rsidR="001F2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30695">
      <w:t>702</w:t>
    </w:r>
    <w:r w:rsidR="002F3701">
      <w:t>/2016</w:t>
    </w:r>
    <w:r w:rsidR="000E1AB1">
      <w:t>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1AB1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23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247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11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11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124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11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11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124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- MONT d.o.o.</izvorni_sadrzaj>
    <derivirana_varijabla naziv="DomainObject.Predmet.ProtustrankaFormated_1">  AS - MONT d.o.o.</derivirana_varijabla>
  </DomainObject.Predmet.ProtustrankaFormated>
  <DomainObject.Predmet.ProtustrankaFormatedOIB>
    <izvorni_sadrzaj>  AS - MONT d.o.o., OIB 35368050326</izvorni_sadrzaj>
    <derivirana_varijabla naziv="DomainObject.Predmet.ProtustrankaFormatedOIB_1">  AS - MONT d.o.o., OIB 35368050326</derivirana_varijabla>
  </DomainObject.Predmet.ProtustrankaFormatedOIB>
  <DomainObject.Predmet.ProtustrankaFormatedWithAdress>
    <izvorni_sadrzaj> AS - MONT d.o.o., Silvija Strahimira Kranjčevića 5, 51300 Delnice</izvorni_sadrzaj>
    <derivirana_varijabla naziv="DomainObject.Predmet.ProtustrankaFormatedWithAdress_1"> AS - MONT d.o.o., Silvija Strahimira Kranjčevića 5, 51300 Delnice</derivirana_varijabla>
  </DomainObject.Predmet.ProtustrankaFormatedWithAdress>
  <DomainObject.Predmet.ProtustrankaFormatedWithAdressOIB>
    <izvorni_sadrzaj> AS - MONT d.o.o., OIB 35368050326, Silvija Strahimira Kranjčevića 5, 51300 Delnice</izvorni_sadrzaj>
    <derivirana_varijabla naziv="DomainObject.Predmet.ProtustrankaFormatedWithAdressOIB_1"> AS - MONT d.o.o., OIB 35368050326, Silvija Strahimira Kranjčevića 5, 51300 Delnice</derivirana_varijabla>
  </DomainObject.Predmet.ProtustrankaFormatedWithAdressOIB>
  <DomainObject.Predmet.ProtustrankaWithAdress>
    <izvorni_sadrzaj>AS - MONT d.o.o. Silvija Strahimira Kranjčevića 5, 51300 Delnice</izvorni_sadrzaj>
    <derivirana_varijabla naziv="DomainObject.Predmet.ProtustrankaWithAdress_1">AS - MONT d.o.o. Silvija Strahimira Kranjčevića 5, 51300 Delnice</derivirana_varijabla>
  </DomainObject.Predmet.ProtustrankaWithAdress>
  <DomainObject.Predmet.ProtustrankaWithAdressOIB>
    <izvorni_sadrzaj>AS - MONT d.o.o., OIB 35368050326, Silvija Strahimira Kranjčevića 5, 51300 Delnice</izvorni_sadrzaj>
    <derivirana_varijabla naziv="DomainObject.Predmet.ProtustrankaWithAdressOIB_1">AS - MONT d.o.o., OIB 35368050326, Silvija Strahimira Kranjčevića 5, 51300 Delnice</derivirana_varijabla>
  </DomainObject.Predmet.ProtustrankaWithAdressOIB>
  <DomainObject.Predmet.ProtustrankaNazivFormated>
    <izvorni_sadrzaj>AS - MONT d.o.o.</izvorni_sadrzaj>
    <derivirana_varijabla naziv="DomainObject.Predmet.ProtustrankaNazivFormated_1">AS - MONT d.o.o.</derivirana_varijabla>
  </DomainObject.Predmet.ProtustrankaNazivFormated>
  <DomainObject.Predmet.ProtustrankaNazivFormatedOIB>
    <izvorni_sadrzaj>AS - MONT d.o.o., OIB 35368050326</izvorni_sadrzaj>
    <derivirana_varijabla naziv="DomainObject.Predmet.ProtustrankaNazivFormatedOIB_1">AS - MONT d.o.o., OIB 35368050326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- MONT d.o.o.</item>
    </izvorni_sadrzaj>
    <derivirana_varijabla naziv="DomainObject.Predmet.ProtuStrankaListFormated_1">
      <item>AS - MONT d.o.o.</item>
    </derivirana_varijabla>
  </DomainObject.Predmet.ProtuStrankaListFormated>
  <DomainObject.Predmet.ProtuStrankaListFormatedOIB>
    <izvorni_sadrzaj>
      <item>AS - MONT d.o.o., OIB 35368050326</item>
    </izvorni_sadrzaj>
    <derivirana_varijabla naziv="DomainObject.Predmet.ProtuStrankaListFormatedOIB_1">
      <item>AS - MONT d.o.o., OIB 35368050326</item>
    </derivirana_varijabla>
  </DomainObject.Predmet.ProtuStrankaListFormatedOIB>
  <DomainObject.Predmet.ProtuStrankaListFormatedWithAdress>
    <izvorni_sadrzaj>
      <item>AS - MONT d.o.o., Silvija Strahimira Kranjčevića 5, 51300 Delnice</item>
    </izvorni_sadrzaj>
    <derivirana_varijabla naziv="DomainObject.Predmet.ProtuStrankaListFormatedWithAdress_1">
      <item>AS - MONT d.o.o., Silvija Strahimira Kranjčevića 5, 51300 Delnice</item>
    </derivirana_varijabla>
  </DomainObject.Predmet.ProtuStrankaListFormatedWithAdress>
  <DomainObject.Predmet.ProtuStrankaListFormatedWithAdressOIB>
    <izvorni_sadrzaj>
      <item>AS - MONT d.o.o., OIB 35368050326, Silvija Strahimira Kranjčevića 5, 51300 Delnice</item>
    </izvorni_sadrzaj>
    <derivirana_varijabla naziv="DomainObject.Predmet.ProtuStrankaListFormatedWithAdressOIB_1">
      <item>AS - MONT d.o.o., OIB 35368050326, Silvija Strahimira Kranjčevića 5, 51300 Delnice</item>
    </derivirana_varijabla>
  </DomainObject.Predmet.ProtuStrankaListFormatedWithAdressOIB>
  <DomainObject.Predmet.ProtuStrankaListNazivFormated>
    <izvorni_sadrzaj>
      <item>AS - MONT d.o.o.</item>
    </izvorni_sadrzaj>
    <derivirana_varijabla naziv="DomainObject.Predmet.ProtuStrankaListNazivFormated_1">
      <item>AS - MONT d.o.o.</item>
    </derivirana_varijabla>
  </DomainObject.Predmet.ProtuStrankaListNazivFormated>
  <DomainObject.Predmet.ProtuStrankaListNazivFormatedOIB>
    <izvorni_sadrzaj>
      <item>AS - MONT d.o.o., OIB 35368050326</item>
    </izvorni_sadrzaj>
    <derivirana_varijabla naziv="DomainObject.Predmet.ProtuStrankaListNazivFormatedOIB_1">
      <item>AS - MONT d.o.o., OIB 35368050326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- MONT d.o.o.</izvorni_sadrzaj>
    <derivirana_varijabla naziv="DomainObject.Predmet.ProtustrankaIDrugi_1">AS -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- MONT d.o.o., OIB 35368050326, Silvija Strahimira Kranjčevića 5, 51300 Delnice</izvorni_sadrzaj>
    <derivirana_varijabla naziv="DomainObject.Predmet.ProtustrankaIDrugiAdressOIB_1">AS - MONT d.o.o., OIB 35368050326, Silvija Strahimira Kranjčevića 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- MONT d.o.o.</item>
    </izvorni_sadrzaj>
    <derivirana_varijabla naziv="DomainObject.Predmet.SudioniciListNaziv_1">
      <item>FINA  Rijeka</item>
      <item>AS - MONT d.o.o.</item>
    </derivirana_varijabla>
  </DomainObject.Predmet.SudioniciListNaziv>
  <DomainObject.Predmet.SudioniciListAdressOIB>
    <izvorni_sadrzaj>
      <item>FINA  Rijeka, OIB 85821130368, Frana Kurelca 8,51000 Rijeka</item>
      <item>AS - MONT d.o.o., OIB 35368050326, Silvija Strahimira Kranjčevića 5,51300 Delnice</item>
    </izvorni_sadrzaj>
    <derivirana_varijabla naziv="DomainObject.Predmet.SudioniciListAdressOIB_1">
      <item>FINA  Rijeka, OIB 85821130368, Frana Kurelca 8,51000 Rijeka</item>
      <item>AS - MONT d.o.o., OIB 35368050326, Silvija Strahimira Kranjčevića 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35368050326</item>
    </izvorni_sadrzaj>
    <derivirana_varijabla naziv="DomainObject.Predmet.SudioniciListNazivOIB_1">
      <item>, OIB 85821130368</item>
      <item>, OIB 35368050326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875</properties:Words>
  <properties:Characters>4740</properties:Characters>
  <properties:Lines>121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2017-02-21T10:26:00Z</dcterms:created>
  <dc:creator>korlevicd</dc:creator>
  <cp:lastModifiedBy>Danijela Fumić</cp:lastModifiedBy>
  <cp:lastPrinted>2017-02-21T10:26:00Z</cp:lastPrinted>
  <dcterms:modified xmlns:xsi="http://www.w3.org/2001/XMLSchema-instance" xsi:type="dcterms:W3CDTF">2017-02-21T10:27:00Z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