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d4f7" w14:paraId="401d4f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D09A4">
        <w:t>424</w:t>
      </w:r>
      <w:r w:rsidR="00946625">
        <w:t>/16-</w:t>
      </w:r>
      <w:r w:rsidR="00034AAA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D09A4">
        <w:t>KARUTULA MURTER j.d.o.o., Murter, Hrvatskih vladara 22,</w:t>
      </w:r>
      <w:r w:rsidR="008D09A4" w:rsidRPr="007A679F">
        <w:t xml:space="preserve"> OIB: </w:t>
      </w:r>
      <w:r w:rsidR="008D09A4">
        <w:t>69971045468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34487" w:rsidRPr="00BD0221">
        <w:t>Edvin Šimunov iz Zadra, Poljanska 9, (OIB 681</w:t>
      </w:r>
      <w:r w:rsidR="00434487">
        <w:t xml:space="preserve">67380523, osobna iskaznica broj </w:t>
      </w:r>
      <w:r w:rsidR="00434487" w:rsidRPr="00BD0221">
        <w:t>101201010, izdana od PU Zadarske, datum rođenja 20.02.1960.)</w:t>
      </w:r>
      <w:r w:rsidR="004344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D09A4">
        <w:t>KARUTULA MURTER j.d.o.o., Murter, Hrvatskih vladara 22,</w:t>
      </w:r>
      <w:r w:rsidR="008D09A4" w:rsidRPr="007A679F">
        <w:t xml:space="preserve"> OIB: </w:t>
      </w:r>
      <w:r w:rsidR="008D09A4">
        <w:t>69971045468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D09A4">
        <w:t>KARUTULA MURTER j.d.o.o., Murter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8D0672" w:rsidP="008D0672" w:rsidR="008D0672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8D0672" w:rsidP="008D0672" w:rsidR="008D067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8D0672" w:rsidP="008D0672" w:rsidR="008D0672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D1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8D09A4">
          <w:t>424</w:t>
        </w:r>
        <w:r w:rsidR="00034AAA">
          <w:t>/16-11</w:t>
        </w:r>
      </w:p>
      <w:p w:rsidRDefault="00E12FEA" w:rsidP="009C0FF2" w:rsidR="00E12FEA" w:rsidRPr="00EF7C9A">
        <w:pPr>
          <w:jc w:val="right"/>
        </w:pPr>
      </w:p>
      <w:p w:rsidRDefault="00061D1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61D12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34487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D0672"/>
    <w:rsid w:val="008D09A4"/>
    <w:rsid w:val="008F03DE"/>
    <w:rsid w:val="008F3AD6"/>
    <w:rsid w:val="00932520"/>
    <w:rsid w:val="00946625"/>
    <w:rsid w:val="009B4456"/>
    <w:rsid w:val="009C0FF2"/>
    <w:rsid w:val="009F62F2"/>
    <w:rsid w:val="00A147D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MURTER  j.d.o.o. za trgovinu i usluge</izvorni_sadrzaj>
    <derivirana_varijabla naziv="DomainObject.Predmet.ProtustrankaFormated_1">  KARUTULA MURTER  j.d.o.o. za trgovinu i usluge</derivirana_varijabla>
  </DomainObject.Predmet.ProtustrankaFormated>
  <DomainObject.Predmet.ProtustrankaFormatedOIB>
    <izvorni_sadrzaj>  KARUTULA MURTER  j.d.o.o. za trgovinu i usluge, OIB 69971045468</izvorni_sadrzaj>
    <derivirana_varijabla naziv="DomainObject.Predmet.ProtustrankaFormatedOIB_1">  KARUTULA MURTER  j.d.o.o. za trgovinu i usluge, OIB 69971045468</derivirana_varijabla>
  </DomainObject.Predmet.ProtustrankaFormatedOIB>
  <DomainObject.Predmet.ProtustrankaFormatedWithAdress>
    <izvorni_sadrzaj> KARUTULA MURTER  j.d.o.o. za trgovinu i usluge, Hrvatskih vladara 22, 22243 Murter</izvorni_sadrzaj>
    <derivirana_varijabla naziv="DomainObject.Predmet.ProtustrankaFormatedWithAdress_1"> KARUTULA MURTER  j.d.o.o. za trgovinu i usluge, Hrvatskih vladara 22, 22243 Murter</derivirana_varijabla>
  </DomainObject.Predmet.ProtustrankaFormatedWithAdress>
  <DomainObject.Predmet.ProtustrankaFormatedWithAdressOIB>
    <izvorni_sadrzaj> KARUTULA MURTER  j.d.o.o. za trgovinu i usluge, OIB 69971045468, Hrvatskih vladara 22, 22243 Murter</izvorni_sadrzaj>
    <derivirana_varijabla naziv="DomainObject.Predmet.ProtustrankaFormatedWithAdressOIB_1"> KARUTULA MURTER  j.d.o.o. za trgovinu i usluge, OIB 69971045468, Hrvatskih vladara 22, 22243 Murter</derivirana_varijabla>
  </DomainObject.Predmet.ProtustrankaFormatedWithAdressOIB>
  <DomainObject.Predmet.ProtustrankaWithAdress>
    <izvorni_sadrzaj>KARUTULA MURTER  j.d.o.o. za trgovinu i usluge Hrvatskih vladara 22, 22243 Murter</izvorni_sadrzaj>
    <derivirana_varijabla naziv="DomainObject.Predmet.ProtustrankaWithAdress_1">KARUTULA MURTER  j.d.o.o. za trgovinu i usluge Hrvatskih vladara 22, 22243 Murter</derivirana_varijabla>
  </DomainObject.Predmet.ProtustrankaWithAdress>
  <DomainObject.Predmet.ProtustrankaWithAdressOIB>
    <izvorni_sadrzaj>KARUTULA MURTER  j.d.o.o. za trgovinu i usluge, OIB 69971045468, Hrvatskih vladara 22, 22243 Murter</izvorni_sadrzaj>
    <derivirana_varijabla naziv="DomainObject.Predmet.ProtustrankaWithAdressOIB_1">KARUTULA MURTER  j.d.o.o. za trgovinu i usluge, OIB 69971045468, Hrvatskih vladara 22, 22243 Murter</derivirana_varijabla>
  </DomainObject.Predmet.ProtustrankaWithAdressOIB>
  <DomainObject.Predmet.ProtustrankaNazivFormated>
    <izvorni_sadrzaj>KARUTULA MURTER  j.d.o.o. za trgovinu i usluge</izvorni_sadrzaj>
    <derivirana_varijabla naziv="DomainObject.Predmet.ProtustrankaNazivFormated_1">KARUTULA MURTER  j.d.o.o. za trgovinu i usluge</derivirana_varijabla>
  </DomainObject.Predmet.ProtustrankaNazivFormated>
  <DomainObject.Predmet.ProtustrankaNazivFormatedOIB>
    <izvorni_sadrzaj>KARUTULA MURTER  j.d.o.o. za trgovinu i usluge, OIB 69971045468</izvorni_sadrzaj>
    <derivirana_varijabla naziv="DomainObject.Predmet.ProtustrankaNazivFormatedOIB_1">KARUTULA MURTER  j.d.o.o. za trgovinu i usluge, OIB 69971045468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KARUTULA MURTER  j.d.o.o. za trgovinu i usluge</item>
    </izvorni_sadrzaj>
    <derivirana_varijabla naziv="DomainObject.Predmet.ProtuStrankaListFormated_1">
      <item>KARUTULA MURTER  j.d.o.o. za trgovinu i usluge</item>
    </derivirana_varijabla>
  </DomainObject.Predmet.ProtuStrankaListFormated>
  <DomainObject.Predmet.ProtuStrankaListFormatedOIB>
    <izvorni_sadrzaj>
      <item>KARUTULA MURTER  j.d.o.o. za trgovinu i usluge, OIB 69971045468</item>
    </izvorni_sadrzaj>
    <derivirana_varijabla naziv="DomainObject.Predmet.ProtuStrankaListFormatedOIB_1">
      <item>KARUTULA MURTER  j.d.o.o. za trgovinu i usluge, OIB 69971045468</item>
    </derivirana_varijabla>
  </DomainObject.Predmet.ProtuStrankaListFormatedOIB>
  <DomainObject.Predmet.ProtuStrankaListFormatedWithAdress>
    <izvorni_sadrzaj>
      <item>KARUTULA MURTER  j.d.o.o. za trgovinu i usluge, Hrvatskih vladara 22, 22243 Murter</item>
    </izvorni_sadrzaj>
    <derivirana_varijabla naziv="DomainObject.Predmet.ProtuStrankaListFormatedWithAdress_1">
      <item>KARUTULA MURTER  j.d.o.o. za trgovinu i usluge, Hrvatskih vladara 22, 22243 Murter</item>
    </derivirana_varijabla>
  </DomainObject.Predmet.ProtuStrankaListFormatedWithAdress>
  <DomainObject.Predmet.ProtuStrankaListFormatedWithAdressOIB>
    <izvorni_sadrzaj>
      <item>KARUTULA MURTER  j.d.o.o. za trgovinu i usluge, OIB 69971045468, Hrvatskih vladara 22, 22243 Murter</item>
    </izvorni_sadrzaj>
    <derivirana_varijabla naziv="DomainObject.Predmet.ProtuStrankaListFormatedWithAdressOIB_1">
      <item>KARUTULA MURTER  j.d.o.o. za trgovinu i usluge, OIB 69971045468, Hrvatskih vladara 22, 22243 Murter</item>
    </derivirana_varijabla>
  </DomainObject.Predmet.ProtuStrankaListFormatedWithAdressOIB>
  <DomainObject.Predmet.ProtuStrankaListNazivFormated>
    <izvorni_sadrzaj>
      <item>KARUTULA MURTER  j.d.o.o. za trgovinu i usluge</item>
    </izvorni_sadrzaj>
    <derivirana_varijabla naziv="DomainObject.Predmet.ProtuStrankaListNazivFormated_1">
      <item>KARUTULA MURTER  j.d.o.o. za trgovinu i usluge</item>
    </derivirana_varijabla>
  </DomainObject.Predmet.ProtuStrankaListNazivFormated>
  <DomainObject.Predmet.ProtuStrankaListNazivFormatedOIB>
    <izvorni_sadrzaj>
      <item>KARUTULA MURTER  j.d.o.o. za trgovinu i usluge, OIB 69971045468</item>
    </izvorni_sadrzaj>
    <derivirana_varijabla naziv="DomainObject.Predmet.ProtuStrankaListNazivFormatedOIB_1">
      <item>KARUTULA MURTER  j.d.o.o. za trgovinu i usluge, OIB 69971045468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KARUTULA MURTER  j.d.o.o. za trgovinu i usluge</izvorni_sadrzaj>
    <derivirana_varijabla naziv="DomainObject.Predmet.ProtustrankaIDrugi_1">KARUTULA MURTER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KARUTULA MURTER  j.d.o.o. za trgovinu i usluge, OIB 69971045468, Hrvatskih vladara 22, 22243 Murter</izvorni_sadrzaj>
    <derivirana_varijabla naziv="DomainObject.Predmet.ProtustrankaIDrugiAdressOIB_1">KARUTULA MURTER  j.d.o.o. za trgovinu i usluge, OIB 69971045468,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KARUTULA MURTER  j.d.o.o. za trgovinu i usluge</item>
    </izvorni_sadrzaj>
    <derivirana_varijabla naziv="DomainObject.Predmet.SudioniciListNaziv_1">
      <item>FINA - Podružnica Šibenik</item>
      <item>KARUTULA MURTER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KARUTULA MURTER  j.d.o.o. za trgovinu i usluge, OIB 69971045468, Hrvatskih vladara 22,22243 Murter</item>
    </izvorni_sadrzaj>
    <derivirana_varijabla naziv="DomainObject.Predmet.SudioniciListAdressOIB_1">
      <item>FINA - Podružnica Šibenik, OIB 85821130368, Perivoj L. Marune 1,22000 Šibenik</item>
      <item>KARUTULA MURTER  j.d.o.o. za trgovinu i usluge, OIB 69971045468,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69971045468</item>
    </izvorni_sadrzaj>
    <derivirana_varijabla naziv="DomainObject.Predmet.SudioniciListNazivOIB_1">
      <item>, OIB 85821130368</item>
      <item>, OIB 69971045468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343</properties:Words>
  <properties:Characters>1843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2016-04-18T09:10:00Z</dcterms:created>
  <dc:creator>Ardena Bajlo</dc:creator>
  <cp:lastModifiedBy>wsadmin</cp:lastModifiedBy>
  <cp:lastPrinted>2016-04-20T13:45:00Z</cp:lastPrinted>
  <dcterms:modified xmlns:xsi="http://www.w3.org/2001/XMLSchema-instance" xsi:type="dcterms:W3CDTF">2016-04-21T09:38:00Z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