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5002" w14:paraId="0a75002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22</w:t>
      </w:r>
      <w:r w:rsidR="00BD7AA2">
        <w:t>91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 xml:space="preserve">PULA, </w:t>
      </w:r>
      <w:proofErr w:type="spellStart"/>
      <w:r w:rsidR="009441BF">
        <w:t>Giardini</w:t>
      </w:r>
      <w:proofErr w:type="spellEnd"/>
      <w:r w:rsidR="009441BF">
        <w:t xml:space="preserve">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C86E8A">
        <w:t xml:space="preserve">ARTEPUBLIKA </w:t>
      </w:r>
      <w:r w:rsidR="009441BF">
        <w:t>d</w:t>
      </w:r>
      <w:r w:rsidR="00F638F3">
        <w:t xml:space="preserve">ruštvo s ograničenom odgovornošću za </w:t>
      </w:r>
      <w:r w:rsidR="00C86E8A">
        <w:t xml:space="preserve">vizualnu komunikaciju, produkciju i promicanje kulture </w:t>
      </w:r>
      <w:proofErr w:type="spellStart"/>
      <w:r w:rsidR="00C86E8A">
        <w:t>Vodnjan</w:t>
      </w:r>
      <w:proofErr w:type="spellEnd"/>
      <w:r w:rsidR="00C86E8A">
        <w:t>, Trgovačka 70, OIB 05056819016</w:t>
      </w:r>
      <w:r w:rsidR="009441BF">
        <w:t xml:space="preserve">, MBS </w:t>
      </w:r>
      <w:r w:rsidR="00F638F3">
        <w:t>040</w:t>
      </w:r>
      <w:r w:rsidR="00C86E8A">
        <w:t>133824</w:t>
      </w:r>
      <w:r w:rsidR="002A10EB">
        <w:t xml:space="preserve">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C86E8A">
        <w:t xml:space="preserve">ARTEPUBLIKA društvo s ograničenom odgovornošću za vizualnu komunikaciju, produkciju i promicanje kulture </w:t>
      </w:r>
      <w:proofErr w:type="spellStart"/>
      <w:r w:rsidR="00C86E8A">
        <w:t>Vodnjan</w:t>
      </w:r>
      <w:proofErr w:type="spellEnd"/>
      <w:r w:rsidR="00C86E8A">
        <w:t>, Trgovačka 70, OIB 05056819016, MBS 040133824</w:t>
      </w:r>
      <w:r w:rsidR="00A27B71">
        <w:t>,</w:t>
      </w:r>
      <w:r w:rsidR="00C86E8A">
        <w:t xml:space="preserve"> iznosi 15.167,52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22</w:t>
      </w:r>
      <w:r w:rsidR="00C86E8A">
        <w:t>91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880C22" w:rsidR="00A27B71" w:rsidRPr="00A27B71">
      <w:r>
        <w:t xml:space="preserve"> </w:t>
      </w:r>
    </w:p>
    <w:sectPr w:rsidSect="00F2165F" w:rsidR="00A27B71" w:rsidRP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80C22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0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St-2291/2016</izvorni_sadrzaj>
    <derivirana_varijabla naziv="DomainObject.Predmet.OznakaBroj_1">St-2291/2016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Zakonao sudovima</izvorni_sadrzaj>
    <derivirana_varijabla naziv="DomainObject.Predmet.PrimjedbaSuca_1">Čl. 11 Zakonao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ARTEPUBLIKA d.o.o. VODNJAN</izvorni_sadrzaj>
    <derivirana_varijabla naziv="DomainObject.Predmet.ProtustrankaFormated_1">  ARTEPUBLIKA d.o.o. VODNJAN</derivirana_varijabla>
  </DomainObject.Predmet.ProtustrankaFormated>
  <DomainObject.Predmet.ProtustrankaFormatedOIB>
    <izvorni_sadrzaj>  ARTEPUBLIKA d.o.o. VODNJAN, OIB 05056819016</izvorni_sadrzaj>
    <derivirana_varijabla naziv="DomainObject.Predmet.ProtustrankaFormatedOIB_1">  ARTEPUBLIKA d.o.o. VODNJAN, OIB 05056819016</derivirana_varijabla>
  </DomainObject.Predmet.ProtustrankaFormatedOIB>
  <DomainObject.Predmet.ProtustrankaFormatedWithAdress>
    <izvorni_sadrzaj> ARTEPUBLIKA d.o.o. VODNJAN, Trgovačka 70, 52100 Vodnjan</izvorni_sadrzaj>
    <derivirana_varijabla naziv="DomainObject.Predmet.ProtustrankaFormatedWithAdress_1"> ARTEPUBLIKA d.o.o. VODNJAN, Trgovačka 70, 52100 Vodnjan</derivirana_varijabla>
  </DomainObject.Predmet.ProtustrankaFormatedWithAdress>
  <DomainObject.Predmet.ProtustrankaFormatedWithAdressOIB>
    <izvorni_sadrzaj> ARTEPUBLIKA d.o.o. VODNJAN, OIB 05056819016, Trgovačka 70, 52100 Vodnjan</izvorni_sadrzaj>
    <derivirana_varijabla naziv="DomainObject.Predmet.ProtustrankaFormatedWithAdressOIB_1"> ARTEPUBLIKA d.o.o. VODNJAN, OIB 05056819016, Trgovačka 70, 52100 Vodnjan</derivirana_varijabla>
  </DomainObject.Predmet.ProtustrankaFormatedWithAdressOIB>
  <DomainObject.Predmet.ProtustrankaWithAdress>
    <izvorni_sadrzaj>ARTEPUBLIKA d.o.o. VODNJAN Trgovačka 70, 52100 Vodnjan</izvorni_sadrzaj>
    <derivirana_varijabla naziv="DomainObject.Predmet.ProtustrankaWithAdress_1">ARTEPUBLIKA d.o.o. VODNJAN Trgovačka 70, 52100 Vodnjan</derivirana_varijabla>
  </DomainObject.Predmet.ProtustrankaWithAdress>
  <DomainObject.Predmet.ProtustrankaWithAdressOIB>
    <izvorni_sadrzaj>ARTEPUBLIKA d.o.o. VODNJAN, OIB 05056819016, Trgovačka 70, 52100 Vodnjan</izvorni_sadrzaj>
    <derivirana_varijabla naziv="DomainObject.Predmet.ProtustrankaWithAdressOIB_1">ARTEPUBLIKA d.o.o. VODNJAN, OIB 05056819016, Trgovačka 70, 52100 Vodnjan</derivirana_varijabla>
  </DomainObject.Predmet.ProtustrankaWithAdressOIB>
  <DomainObject.Predmet.ProtustrankaNazivFormated>
    <izvorni_sadrzaj>ARTEPUBLIKA d.o.o. VODNJAN</izvorni_sadrzaj>
    <derivirana_varijabla naziv="DomainObject.Predmet.ProtustrankaNazivFormated_1">ARTEPUBLIKA d.o.o. VODNJAN</derivirana_varijabla>
  </DomainObject.Predmet.ProtustrankaNazivFormated>
  <DomainObject.Predmet.ProtustrankaNazivFormatedOIB>
    <izvorni_sadrzaj>ARTEPUBLIKA d.o.o. VODNJAN, OIB 05056819016</izvorni_sadrzaj>
    <derivirana_varijabla naziv="DomainObject.Predmet.ProtustrankaNazivFormatedOIB_1">ARTEPUBLIKA d.o.o. VODNJAN, OIB 05056819016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ARTEPUBLIKA d.o.o. VODNJAN</item>
    </izvorni_sadrzaj>
    <derivirana_varijabla naziv="DomainObject.Predmet.ProtuStrankaListFormated_1">
      <item>ARTEPUBLIKA d.o.o. VODNJAN</item>
    </derivirana_varijabla>
  </DomainObject.Predmet.ProtuStrankaListFormated>
  <DomainObject.Predmet.ProtuStrankaListFormatedOIB>
    <izvorni_sadrzaj>
      <item>ARTEPUBLIKA d.o.o. VODNJAN, OIB 05056819016</item>
    </izvorni_sadrzaj>
    <derivirana_varijabla naziv="DomainObject.Predmet.ProtuStrankaListFormatedOIB_1">
      <item>ARTEPUBLIKA d.o.o. VODNJAN, OIB 05056819016</item>
    </derivirana_varijabla>
  </DomainObject.Predmet.ProtuStrankaListFormatedOIB>
  <DomainObject.Predmet.ProtuStrankaListFormatedWithAdress>
    <izvorni_sadrzaj>
      <item>ARTEPUBLIKA d.o.o. VODNJAN, Trgovačka 70, 52100 Vodnjan</item>
    </izvorni_sadrzaj>
    <derivirana_varijabla naziv="DomainObject.Predmet.ProtuStrankaListFormatedWithAdress_1">
      <item>ARTEPUBLIKA d.o.o. VODNJAN, Trgovačka 70, 52100 Vodnjan</item>
    </derivirana_varijabla>
  </DomainObject.Predmet.ProtuStrankaListFormatedWithAdress>
  <DomainObject.Predmet.ProtuStrankaListFormatedWithAdressOIB>
    <izvorni_sadrzaj>
      <item>ARTEPUBLIKA d.o.o. VODNJAN, OIB 05056819016, Trgovačka 70, 52100 Vodnjan</item>
    </izvorni_sadrzaj>
    <derivirana_varijabla naziv="DomainObject.Predmet.ProtuStrankaListFormatedWithAdressOIB_1">
      <item>ARTEPUBLIKA d.o.o. VODNJAN, OIB 05056819016, Trgovačka 70, 52100 Vodnjan</item>
    </derivirana_varijabla>
  </DomainObject.Predmet.ProtuStrankaListFormatedWithAdressOIB>
  <DomainObject.Predmet.ProtuStrankaListNazivFormated>
    <izvorni_sadrzaj>
      <item>ARTEPUBLIKA d.o.o. VODNJAN</item>
    </izvorni_sadrzaj>
    <derivirana_varijabla naziv="DomainObject.Predmet.ProtuStrankaListNazivFormated_1">
      <item>ARTEPUBLIKA d.o.o. VODNJAN</item>
    </derivirana_varijabla>
  </DomainObject.Predmet.ProtuStrankaListNazivFormated>
  <DomainObject.Predmet.ProtuStrankaListNazivFormatedOIB>
    <izvorni_sadrzaj>
      <item>ARTEPUBLIKA d.o.o. VODNJAN, OIB 05056819016</item>
    </izvorni_sadrzaj>
    <derivirana_varijabla naziv="DomainObject.Predmet.ProtuStrankaListNazivFormatedOIB_1">
      <item>ARTEPUBLIKA d.o.o. VODNJAN, OIB 05056819016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ARTEPUBLIKA d.o.o. VODNJAN</izvorni_sadrzaj>
    <derivirana_varijabla naziv="DomainObject.Predmet.ProtustrankaIDrugi_1">ARTEPUBLIKA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ARTEPUBLIKA d.o.o. VODNJAN, OIB 05056819016, Trgovačka 70, 52100 Vodnjan</izvorni_sadrzaj>
    <derivirana_varijabla naziv="DomainObject.Predmet.ProtustrankaIDrugiAdressOIB_1">ARTEPUBLIKA d.o.o. VODNJAN, OIB 05056819016, Trgovačka 70,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ARTEPUBLIKA d.o.o. VODNJAN</item>
    </izvorni_sadrzaj>
    <derivirana_varijabla naziv="DomainObject.Predmet.SudioniciListNaziv_1">
      <item>FINANCIJSKA AGENCIJA, RC RIJEKA, PODRUŽNICA PULA, PULA</item>
      <item>ARTEPUBLIKA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ARTEPUBLIKA d.o.o. VODNJAN, OIB 05056819016, Trgovačka 70,52100 Vodnjan</item>
    </izvorni_sadrzaj>
    <derivirana_varijabla naziv="DomainObject.Predmet.SudioniciListAdressOIB_1">
      <item>FINANCIJSKA AGENCIJA, RC RIJEKA, PODRUŽNICA PULA, PULA, OIB 85821130368, Giardini 5,52100 Pula</item>
      <item>ARTEPUBLIKA d.o.o. VODNJAN, OIB 05056819016, Trgovačka 70,52100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05056819016</item>
    </izvorni_sadrzaj>
    <derivirana_varijabla naziv="DomainObject.Predmet.SudioniciListNazivOIB_1">
      <item>, OIB 85821130368</item>
      <item>, OIB 05056819016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819FF-8FE9-460A-A823-BDC2AA04C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1896</properties:Characters>
  <properties:Lines>48</properties:Lines>
  <properties:Paragraphs>13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2016-10-14T05:52:00Z</cp:lastPrinted>
  <dcterms:modified xmlns:xsi="http://www.w3.org/2001/XMLSchema-instance" xsi:type="dcterms:W3CDTF">2016-10-14T05:52:00Z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