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c7a3" w14:paraId="879c7a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C6467">
        <w:t>ARIES</w:t>
      </w:r>
      <w:r w:rsidR="001347D5">
        <w:t xml:space="preserve"> d.o.o., </w:t>
      </w:r>
      <w:r w:rsidR="00FC6467">
        <w:t>Milna bb, Milna</w:t>
      </w:r>
      <w:r w:rsidR="006B356C">
        <w:t xml:space="preserve">, OIB: </w:t>
      </w:r>
      <w:r w:rsidR="00FC6467">
        <w:t>22182105742</w:t>
      </w:r>
      <w:r>
        <w:rPr>
          <w:lang w:val="hr-HR"/>
        </w:rPr>
        <w:t xml:space="preserve">, dana </w:t>
      </w:r>
      <w:r w:rsidR="00147C04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C6467">
        <w:t xml:space="preserve">ARIES d.o.o., Milna bb, Milna, OIB: 22182105742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FC6467">
        <w:rPr>
          <w:lang w:val="hr-HR"/>
        </w:rPr>
        <w:t>812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FC6467">
        <w:rPr>
          <w:lang w:val="hr-HR"/>
        </w:rPr>
        <w:t>121.155,88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47C04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8623B1" w:rsidR="00473132">
    <w:pPr>
      <w:pStyle w:val="Zaglavlje"/>
      <w:jc w:val="center"/>
    </w:pPr>
  </w:p>
  <w:p w:rsidRDefault="008623B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C6467">
      <w:t>2094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347D5"/>
    <w:rsid w:val="00147C04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623B1"/>
    <w:rsid w:val="008D2D97"/>
    <w:rsid w:val="009771F7"/>
    <w:rsid w:val="00981D37"/>
    <w:rsid w:val="009D26AC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  <w:rsid w:val="00FC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ARIES društvo s ograničenom odgovornošću za turizam i ugostiteljstvo</izvorni_sadrzaj>
    <derivirana_varijabla naziv="DomainObject.Predmet.ProtustrankaFormated_1">  ARIES društvo s ograničenom odgovornošću za turizam i ugostiteljstvo</derivirana_varijabla>
  </DomainObject.Predmet.ProtustrankaFormated>
  <DomainObject.Predmet.ProtustrankaFormatedOIB>
    <izvorni_sadrzaj>  ARIES društvo s ograničenom odgovornošću za turizam i ugostiteljstvo, OIB 22182105742</izvorni_sadrzaj>
    <derivirana_varijabla naziv="DomainObject.Predmet.ProtustrankaFormatedOIB_1">  ARIES društvo s ograničenom odgovornošću za turizam i ugostiteljstvo, OIB 22182105742</derivirana_varijabla>
  </DomainObject.Predmet.ProtustrankaFormatedOIB>
  <DomainObject.Predmet.ProtustrankaFormatedWithAdress>
    <izvorni_sadrzaj> ARIES društvo s ograničenom odgovornošću za turizam i ugostiteljstvo, Milna/bb, 21450 Milna</izvorni_sadrzaj>
    <derivirana_varijabla naziv="DomainObject.Predmet.ProtustrankaFormatedWithAdress_1"> ARIES društvo s ograničenom odgovornošću za turizam i ugostiteljstvo, Milna/bb, 21450 Milna</derivirana_varijabla>
  </DomainObject.Predmet.ProtustrankaFormatedWithAdress>
  <DomainObject.Predmet.ProtustrankaFormatedWithAdressOIB>
    <izvorni_sadrzaj> ARIES društvo s ograničenom odgovornošću za turizam i ugostiteljstvo, OIB 22182105742, Milna/bb, 21450 Milna</izvorni_sadrzaj>
    <derivirana_varijabla naziv="DomainObject.Predmet.ProtustrankaFormatedWithAdressOIB_1"> ARIES društvo s ograničenom odgovornošću za turizam i ugostiteljstvo, OIB 22182105742, Milna/bb, 21450 Milna</derivirana_varijabla>
  </DomainObject.Predmet.ProtustrankaFormatedWithAdressOIB>
  <DomainObject.Predmet.ProtustrankaWithAdress>
    <izvorni_sadrzaj>ARIES društvo s ograničenom odgovornošću za turizam i ugostiteljstvo Milna/bb, 21450 Milna</izvorni_sadrzaj>
    <derivirana_varijabla naziv="DomainObject.Predmet.ProtustrankaWithAdress_1">ARIES društvo s ograničenom odgovornošću za turizam i ugostiteljstvo Milna/bb, 21450 Milna</derivirana_varijabla>
  </DomainObject.Predmet.ProtustrankaWithAdress>
  <DomainObject.Predmet.ProtustrankaWithAdressOIB>
    <izvorni_sadrzaj>ARIES društvo s ograničenom odgovornošću za turizam i ugostiteljstvo, OIB 22182105742, Milna/bb, 21450 Milna</izvorni_sadrzaj>
    <derivirana_varijabla naziv="DomainObject.Predmet.ProtustrankaWithAdressOIB_1">ARIES društvo s ograničenom odgovornošću za turizam i ugostiteljstvo, OIB 22182105742, Milna/bb, 21450 Milna</derivirana_varijabla>
  </DomainObject.Predmet.ProtustrankaWithAdressOIB>
  <DomainObject.Predmet.ProtustrankaNazivFormated>
    <izvorni_sadrzaj>ARIES društvo s ograničenom odgovornošću za turizam i ugostiteljstvo</izvorni_sadrzaj>
    <derivirana_varijabla naziv="DomainObject.Predmet.ProtustrankaNazivFormated_1">ARIES društvo s ograničenom odgovornošću za turizam i ugostiteljstvo</derivirana_varijabla>
  </DomainObject.Predmet.ProtustrankaNazivFormated>
  <DomainObject.Predmet.ProtustrankaNazivFormatedOIB>
    <izvorni_sadrzaj>ARIES društvo s ograničenom odgovornošću za turizam i ugostiteljstvo, OIB 22182105742</izvorni_sadrzaj>
    <derivirana_varijabla naziv="DomainObject.Predmet.ProtustrankaNazivFormatedOIB_1">ARIES društvo s ograničenom odgovornošću za turizam i ugostiteljstvo, OIB 22182105742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121155.88</izvorni_sadrzaj>
    <derivirana_varijabla naziv="DomainObject.Predmet.TrenutnaVrijednost_1">121155.88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ARIES društvo s ograničenom odgovornošću za turizam i ugostiteljstvo</item>
    </izvorni_sadrzaj>
    <derivirana_varijabla naziv="DomainObject.Predmet.ProtuStrankaListFormated_1">
      <item>ARIES društvo s ograničenom odgovornošću za turizam i ugostiteljstvo</item>
    </derivirana_varijabla>
  </DomainObject.Predmet.ProtuStrankaListFormated>
  <DomainObject.Predmet.ProtuStrankaListFormatedOIB>
    <izvorni_sadrzaj>
      <item>ARIES društvo s ograničenom odgovornošću za turizam i ugostiteljstvo, OIB 22182105742</item>
    </izvorni_sadrzaj>
    <derivirana_varijabla naziv="DomainObject.Predmet.ProtuStrankaListFormatedOIB_1">
      <item>ARIES društvo s ograničenom odgovornošću za turizam i ugostiteljstvo, OIB 22182105742</item>
    </derivirana_varijabla>
  </DomainObject.Predmet.ProtuStrankaListFormatedOIB>
  <DomainObject.Predmet.ProtuStrankaListFormatedWithAdress>
    <izvorni_sadrzaj>
      <item>ARIES društvo s ograničenom odgovornošću za turizam i ugostiteljstvo, Milna/bb, 21450 Milna</item>
    </izvorni_sadrzaj>
    <derivirana_varijabla naziv="DomainObject.Predmet.ProtuStrankaListFormatedWithAdress_1">
      <item>ARIES društvo s ograničenom odgovornošću za turizam i ugostiteljstvo, Milna/bb, 21450 Milna</item>
    </derivirana_varijabla>
  </DomainObject.Predmet.ProtuStrankaListFormatedWithAdress>
  <DomainObject.Predmet.ProtuStrankaListFormatedWithAdressOIB>
    <izvorni_sadrzaj>
      <item>ARIES društvo s ograničenom odgovornošću za turizam i ugostiteljstvo, OIB 22182105742, Milna/bb, 21450 Milna</item>
    </izvorni_sadrzaj>
    <derivirana_varijabla naziv="DomainObject.Predmet.ProtuStrankaListFormatedWithAdressOIB_1">
      <item>ARIES društvo s ograničenom odgovornošću za turizam i ugostiteljstvo, OIB 22182105742, Milna/bb, 21450 Milna</item>
    </derivirana_varijabla>
  </DomainObject.Predmet.ProtuStrankaListFormatedWithAdressOIB>
  <DomainObject.Predmet.ProtuStrankaListNazivFormated>
    <izvorni_sadrzaj>
      <item>ARIES društvo s ograničenom odgovornošću za turizam i ugostiteljstvo</item>
    </izvorni_sadrzaj>
    <derivirana_varijabla naziv="DomainObject.Predmet.ProtuStrankaListNazivFormated_1">
      <item>ARIES društvo s ograničenom odgovornošću za turizam i ugostiteljstvo</item>
    </derivirana_varijabla>
  </DomainObject.Predmet.ProtuStrankaListNazivFormated>
  <DomainObject.Predmet.ProtuStrankaListNazivFormatedOIB>
    <izvorni_sadrzaj>
      <item>ARIES društvo s ograničenom odgovornošću za turizam i ugostiteljstvo, OIB 22182105742</item>
    </izvorni_sadrzaj>
    <derivirana_varijabla naziv="DomainObject.Predmet.ProtuStrankaListNazivFormatedOIB_1">
      <item>ARIES društvo s ograničenom odgovornošću za turizam i ugostiteljstvo, OIB 22182105742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ARIES društvo s ograničenom odgovornošću za turizam i ugostiteljstvo</izvorni_sadrzaj>
    <derivirana_varijabla naziv="DomainObject.Predmet.ProtustrankaIDrugi_1">ARIES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ARIES društvo s ograničenom odgovornošću za turizam i ugostiteljstvo, OIB 22182105742, Milna/bb, 21450 Milna</izvorni_sadrzaj>
    <derivirana_varijabla naziv="DomainObject.Predmet.ProtustrankaIDrugiAdressOIB_1">ARIES društvo s ograničenom odgovornošću za turizam i ugostiteljstvo, OIB 22182105742,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ARIES društvo s ograničenom odgovornošću za turizam i ugostiteljstvo</item>
      <item>FINANCIJSKA AGENCIJA, RC SPLIT</item>
    </izvorni_sadrzaj>
    <derivirana_varijabla naziv="DomainObject.Predmet.SudioniciListNaziv_1">
      <item>ARIES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ARIES društvo s ograničenom odgovornošću za turizam i ugostiteljstvo, OIB 22182105742, Milna/bb,21450 Milna</item>
      <item>FINANCIJSKA AGENCIJA, RC SPLIT, OIB 85821130368, Mažuranićevo šetalište 24 b,21000 Split</item>
    </izvorni_sadrzaj>
    <derivirana_varijabla naziv="DomainObject.Predmet.SudioniciListAdressOIB_1">
      <item>ARIES društvo s ograničenom odgovornošću za turizam i ugostiteljstvo, OIB 22182105742, Milna/bb,21450 Milna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22182105742</item>
      <item>, OIB 85821130368</item>
    </izvorni_sadrzaj>
    <derivirana_varijabla naziv="DomainObject.Predmet.SudioniciListNazivOIB_1">
      <item>, OIB 22182105742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1736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2017-03-01T10:43:00Z</cp:lastPrinted>
  <dcterms:modified xmlns:xsi="http://www.w3.org/2001/XMLSchema-instance" xsi:type="dcterms:W3CDTF">2017-03-01T10:43:00Z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