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6a34" w14:paraId="4f76a34" w:rsidRDefault="00626EAD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F83D50" w:rsidP="00385492" w:rsidR="00F83D50">
      <w:pPr>
        <w:rPr>
          <w:b/>
        </w:rPr>
      </w:pPr>
    </w:p>
    <w:p w:rsidRDefault="00F83D50" w:rsidP="00F83D50" w:rsidR="00F83D50">
      <w:pPr>
        <w:ind w:left="720"/>
        <w:jc w:val="center"/>
        <w:rPr>
          <w:b/>
        </w:rPr>
      </w:pPr>
      <w:r w:rsidRPr="00F83D50">
        <w:rPr>
          <w:b/>
        </w:rPr>
        <w:t>Z A K L J U Č A K</w:t>
      </w:r>
    </w:p>
    <w:p w:rsidRDefault="00F83D50" w:rsidP="00F83D50" w:rsidR="00F83D50" w:rsidRPr="00F83D50">
      <w:pPr>
        <w:ind w:left="720"/>
        <w:jc w:val="center"/>
        <w:rPr>
          <w:b/>
        </w:rPr>
      </w:pP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5F4FE9">
        <w:t xml:space="preserve"> </w:t>
      </w:r>
      <w:r w:rsidR="00DD2B26" w:rsidRPr="00DD2B26">
        <w:t>u stečajnom postupku nad stečajnim dužnikom</w:t>
      </w:r>
      <w:r w:rsidR="005F4FE9">
        <w:t xml:space="preserve"> </w:t>
      </w:r>
      <w:r w:rsidR="003B1875" w:rsidRPr="003B1875">
        <w:t xml:space="preserve">AGROMIX, </w:t>
      </w:r>
      <w:proofErr w:type="spellStart"/>
      <w:r w:rsidR="003B1875" w:rsidRPr="003B1875">
        <w:t>export</w:t>
      </w:r>
      <w:proofErr w:type="spellEnd"/>
      <w:r w:rsidR="003B1875" w:rsidRPr="003B1875">
        <w:t>-import, za trgovinu na veliko i malo, uvoz-izvoz, turizam i zastupanje, d. o. o. ˝u stečaju˝, skraćena tvrtka: AGROMIX d.o.o. "u stečaju", Slavonski Brod, Dr. Mile Budaka 1, OIB 52776511911</w:t>
      </w:r>
      <w:r w:rsidR="008830DC">
        <w:t xml:space="preserve">, </w:t>
      </w:r>
      <w:r w:rsidRPr="00F8321B">
        <w:t xml:space="preserve">dana </w:t>
      </w:r>
      <w:r w:rsidR="008922F9">
        <w:t>21. studenog</w:t>
      </w:r>
      <w:r w:rsidR="003B1875">
        <w:t xml:space="preserve"> </w:t>
      </w:r>
      <w:r w:rsidR="00F83D50">
        <w:t>201</w:t>
      </w:r>
      <w:r w:rsidR="005D5868">
        <w:t>8.</w:t>
      </w:r>
      <w:r w:rsidRPr="00F8321B">
        <w:t xml:space="preserve"> godine </w:t>
      </w:r>
    </w:p>
    <w:p w:rsidRDefault="00C536B3" w:rsidP="00C536B3" w:rsidR="00C536B3">
      <w:pPr>
        <w:jc w:val="both"/>
        <w:rPr>
          <w:b/>
        </w:rPr>
      </w:pPr>
    </w:p>
    <w:p w:rsidRDefault="00F83D50" w:rsidP="00F83D50" w:rsidR="00F83D50" w:rsidRPr="00F83D50">
      <w:pPr>
        <w:jc w:val="center"/>
      </w:pPr>
      <w:r w:rsidRPr="00F83D50">
        <w:t>z a k l j u č i o     j e</w:t>
      </w:r>
    </w:p>
    <w:p w:rsidRDefault="0060457F" w:rsidP="0060457F" w:rsidR="0060457F">
      <w:pPr>
        <w:jc w:val="both"/>
        <w:rPr>
          <w:b/>
        </w:rPr>
      </w:pPr>
    </w:p>
    <w:p w:rsidRDefault="0060457F" w:rsidP="00D97348" w:rsidR="00C2644B">
      <w:pPr>
        <w:jc w:val="both"/>
      </w:pPr>
      <w:r>
        <w:tab/>
      </w:r>
      <w:r>
        <w:tab/>
      </w:r>
      <w:r w:rsidR="000C06DA">
        <w:t>Stečajnom upravitelju</w:t>
      </w:r>
      <w:r w:rsidR="00DA06A6" w:rsidRPr="00DA06A6">
        <w:rPr>
          <w:color w:val="000000"/>
        </w:rPr>
        <w:t xml:space="preserve"> </w:t>
      </w:r>
      <w:r w:rsidR="0051198C">
        <w:t>Mati Šimunović iz Slavonskog Broda, Trg pobjede 1/</w:t>
      </w:r>
      <w:proofErr w:type="spellStart"/>
      <w:r w:rsidR="0051198C">
        <w:t>1</w:t>
      </w:r>
      <w:proofErr w:type="spellEnd"/>
      <w:r w:rsidR="0051198C">
        <w:t>, OIB 04279740780</w:t>
      </w:r>
      <w:r w:rsidR="00F83D50">
        <w:t xml:space="preserve"> </w:t>
      </w:r>
      <w:r w:rsidR="000C06DA">
        <w:t xml:space="preserve">u privitku ovog zaključka dostavlja se podnesak stečajnog vjerovnika </w:t>
      </w:r>
      <w:r w:rsidR="00FF28B9">
        <w:t>"</w:t>
      </w:r>
      <w:proofErr w:type="spellStart"/>
      <w:r w:rsidR="000C06DA">
        <w:t>Natron</w:t>
      </w:r>
      <w:proofErr w:type="spellEnd"/>
      <w:r w:rsidR="00FF28B9">
        <w:t>"</w:t>
      </w:r>
      <w:r w:rsidR="000C06DA">
        <w:t xml:space="preserve"> Maglaj d.d., </w:t>
      </w:r>
      <w:proofErr w:type="spellStart"/>
      <w:r w:rsidR="000C06DA">
        <w:t>Liješnica</w:t>
      </w:r>
      <w:proofErr w:type="spellEnd"/>
      <w:r w:rsidR="000C06DA">
        <w:t xml:space="preserve"> </w:t>
      </w:r>
      <w:proofErr w:type="spellStart"/>
      <w:r w:rsidR="000C06DA">
        <w:t>bb</w:t>
      </w:r>
      <w:proofErr w:type="spellEnd"/>
      <w:r w:rsidR="0074030C">
        <w:t>,</w:t>
      </w:r>
      <w:r w:rsidR="000C06DA">
        <w:t xml:space="preserve"> Maglaj, te se nalaže stečajnom upravitelju bez odgode obavijestiti stečajnog vjerovnika o tijeku stečajnog postupka u ovoj pravnoj</w:t>
      </w:r>
      <w:r w:rsidR="00441EE8">
        <w:t xml:space="preserve"> stvari i stanju stečajne mase i o istom izvijestiti sud. </w:t>
      </w:r>
    </w:p>
    <w:p w:rsidRDefault="00441EE8" w:rsidP="00D97348" w:rsidR="00441EE8">
      <w:pPr>
        <w:jc w:val="both"/>
      </w:pPr>
    </w:p>
    <w:p w:rsidRDefault="00E84A07" w:rsidP="0060457F" w:rsidR="0060457F">
      <w:r>
        <w:tab/>
      </w:r>
      <w:r w:rsidR="00580BC7">
        <w:tab/>
      </w:r>
      <w:r w:rsidR="0022671A">
        <w:t xml:space="preserve">U Slavonskom Brodu, </w:t>
      </w:r>
      <w:r w:rsidR="008922F9">
        <w:t>21. studenog</w:t>
      </w:r>
      <w:r w:rsidR="00F83D50">
        <w:t xml:space="preserve"> 201</w:t>
      </w:r>
      <w:r w:rsidR="005D5868">
        <w:t>8</w:t>
      </w:r>
      <w:r w:rsidR="00F83D50">
        <w:t>.</w:t>
      </w:r>
      <w:r w:rsidR="0060457F">
        <w:t xml:space="preserve">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031F8">
        <w:t xml:space="preserve"> </w:t>
      </w:r>
      <w:r w:rsidR="0060457F" w:rsidRPr="005D4C34">
        <w:t>Stečajna sutkinja</w:t>
      </w:r>
    </w:p>
    <w:p w:rsidRDefault="00A945C3" w:rsidP="008922F9" w:rsidR="00A031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4CAA">
        <w:t xml:space="preserve">   </w:t>
      </w:r>
      <w:r w:rsidR="0060457F">
        <w:t>Mirna Vujčić</w:t>
      </w:r>
    </w:p>
    <w:p w:rsidRDefault="008D0AAD" w:rsidP="0060457F" w:rsidR="008D0AAD"/>
    <w:p w:rsidRDefault="00F72D62" w:rsidP="00F72D62" w:rsidR="00F72D62" w:rsidRPr="00F72D62">
      <w:pPr>
        <w:rPr>
          <w:sz w:val="20"/>
          <w:szCs w:val="20"/>
        </w:rPr>
      </w:pPr>
      <w:r w:rsidRPr="00F72D62">
        <w:rPr>
          <w:sz w:val="20"/>
          <w:szCs w:val="20"/>
        </w:rPr>
        <w:t>POUKA O PRAVNOM LIJEKU:</w:t>
      </w:r>
    </w:p>
    <w:p w:rsidRDefault="00F72D62" w:rsidP="00F72D62" w:rsidR="00490289" w:rsidRPr="00F72D62">
      <w:r w:rsidRPr="00F72D62">
        <w:rPr>
          <w:sz w:val="20"/>
          <w:szCs w:val="20"/>
        </w:rPr>
        <w:t>Protiv ovog zaključka nije dopušten pravni lijek</w:t>
      </w:r>
    </w:p>
    <w:p w:rsidRDefault="00490289" w:rsidP="0060457F" w:rsidR="00490289"/>
    <w:p w:rsidRDefault="00713BB2" w:rsidP="0060457F" w:rsidR="00713BB2"/>
    <w:p w:rsidRDefault="008922F9" w:rsidP="0060457F" w:rsidR="008922F9">
      <w:r>
        <w:t>Privitak: kao u tekstu</w:t>
      </w:r>
    </w:p>
    <w:p w:rsidRDefault="008D0AAD" w:rsidP="0060457F" w:rsidR="008D0AAD"/>
    <w:p w:rsidRDefault="008922F9" w:rsidP="0060457F" w:rsidR="008922F9" w:rsidRPr="0085213A"/>
    <w:p w:rsidRDefault="0060457F" w:rsidP="0060457F" w:rsidR="0060457F" w:rsidRPr="0085213A">
      <w:r w:rsidRPr="0085213A">
        <w:t>DNA:</w:t>
      </w:r>
    </w:p>
    <w:p w:rsidRDefault="00785C61" w:rsidP="00900081" w:rsidR="00EC6A23">
      <w:pPr>
        <w:ind w:left="360"/>
      </w:pPr>
      <w:r>
        <w:t>1</w:t>
      </w:r>
      <w:r w:rsidR="00900081">
        <w:t>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785C61" w:rsidR="0060457F">
      <w:r>
        <w:t xml:space="preserve">      </w:t>
      </w:r>
      <w:r w:rsidR="00785C61">
        <w:t>2</w:t>
      </w:r>
      <w:r>
        <w:t>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  <w:t xml:space="preserve">             </w:t>
      </w:r>
    </w:p>
    <w:sectPr w:rsidSect="00EE1FA8" w:rsidR="0060457F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B2F" w:rsidR="00642B2F">
      <w:r>
        <w:separator/>
      </w:r>
    </w:p>
  </w:endnote>
  <w:endnote w:id="0" w:type="continuationSeparator">
    <w:p w:rsidRDefault="00642B2F" w:rsidR="00642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B2F" w:rsidR="00642B2F">
      <w:r>
        <w:separator/>
      </w:r>
    </w:p>
  </w:footnote>
  <w:footnote w:id="0" w:type="continuationSeparator">
    <w:p w:rsidRDefault="00642B2F" w:rsidR="00642B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31F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875" w:rsidP="003B1875" w:rsidR="003B1875">
    <w:pPr>
      <w:pStyle w:val="Zaglavlje"/>
      <w:jc w:val="right"/>
    </w:pPr>
    <w:r w:rsidRPr="003B1875">
      <w:rPr>
        <w:b/>
      </w:rPr>
      <w:t>Broj: 7/St-</w:t>
    </w:r>
    <w:r>
      <w:rPr>
        <w:b/>
      </w:rPr>
      <w:t>9/2011</w:t>
    </w:r>
    <w:r w:rsidRPr="003B1875">
      <w:rPr>
        <w:b/>
      </w:rPr>
      <w:t>-</w:t>
    </w:r>
    <w:r w:rsidR="00FF28B9">
      <w:rPr>
        <w:b/>
      </w:rPr>
      <w:t>261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85457"/>
    <w:rsid w:val="00090F40"/>
    <w:rsid w:val="000A77D8"/>
    <w:rsid w:val="000B1161"/>
    <w:rsid w:val="000C06DA"/>
    <w:rsid w:val="000C23FD"/>
    <w:rsid w:val="000C393C"/>
    <w:rsid w:val="000D1D8D"/>
    <w:rsid w:val="000E4226"/>
    <w:rsid w:val="000F2D01"/>
    <w:rsid w:val="000F4CAA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D2937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A043A"/>
    <w:rsid w:val="003A7235"/>
    <w:rsid w:val="003B187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36185"/>
    <w:rsid w:val="00441EE8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68E0"/>
    <w:rsid w:val="00510EC5"/>
    <w:rsid w:val="0051198C"/>
    <w:rsid w:val="00511C14"/>
    <w:rsid w:val="00513853"/>
    <w:rsid w:val="00514A65"/>
    <w:rsid w:val="00514E10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14FD"/>
    <w:rsid w:val="005C2AA4"/>
    <w:rsid w:val="005D3FF1"/>
    <w:rsid w:val="005D4C34"/>
    <w:rsid w:val="005D5868"/>
    <w:rsid w:val="005D6373"/>
    <w:rsid w:val="005D72C8"/>
    <w:rsid w:val="005E2F89"/>
    <w:rsid w:val="005E3C3E"/>
    <w:rsid w:val="005F2B4B"/>
    <w:rsid w:val="005F4FE9"/>
    <w:rsid w:val="005F5657"/>
    <w:rsid w:val="0060457F"/>
    <w:rsid w:val="00607FE1"/>
    <w:rsid w:val="00626EAD"/>
    <w:rsid w:val="00634D0F"/>
    <w:rsid w:val="00637221"/>
    <w:rsid w:val="00642B2F"/>
    <w:rsid w:val="0064392F"/>
    <w:rsid w:val="0065040A"/>
    <w:rsid w:val="00676365"/>
    <w:rsid w:val="006772C5"/>
    <w:rsid w:val="00685B05"/>
    <w:rsid w:val="00694137"/>
    <w:rsid w:val="00697E4B"/>
    <w:rsid w:val="006B0530"/>
    <w:rsid w:val="006B2B98"/>
    <w:rsid w:val="006C02EB"/>
    <w:rsid w:val="006C4539"/>
    <w:rsid w:val="006D08A4"/>
    <w:rsid w:val="006F59E1"/>
    <w:rsid w:val="006F6900"/>
    <w:rsid w:val="00710D07"/>
    <w:rsid w:val="00713BB2"/>
    <w:rsid w:val="00716B6B"/>
    <w:rsid w:val="00717455"/>
    <w:rsid w:val="007211B5"/>
    <w:rsid w:val="00722620"/>
    <w:rsid w:val="00730314"/>
    <w:rsid w:val="0074030C"/>
    <w:rsid w:val="00743AF5"/>
    <w:rsid w:val="00752D9D"/>
    <w:rsid w:val="0076292D"/>
    <w:rsid w:val="007757BD"/>
    <w:rsid w:val="00775AC0"/>
    <w:rsid w:val="007765D1"/>
    <w:rsid w:val="00785C61"/>
    <w:rsid w:val="007A6D25"/>
    <w:rsid w:val="007B0A98"/>
    <w:rsid w:val="007C29EE"/>
    <w:rsid w:val="007D6C90"/>
    <w:rsid w:val="007E035C"/>
    <w:rsid w:val="007F5E76"/>
    <w:rsid w:val="00806795"/>
    <w:rsid w:val="00810AE9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922F9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3726E"/>
    <w:rsid w:val="0094083E"/>
    <w:rsid w:val="00945ED9"/>
    <w:rsid w:val="00950D13"/>
    <w:rsid w:val="00951589"/>
    <w:rsid w:val="00960F76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4AB2"/>
    <w:rsid w:val="009E77A9"/>
    <w:rsid w:val="00A031F8"/>
    <w:rsid w:val="00A04CE5"/>
    <w:rsid w:val="00A07805"/>
    <w:rsid w:val="00A07D88"/>
    <w:rsid w:val="00A2259A"/>
    <w:rsid w:val="00A34B65"/>
    <w:rsid w:val="00A37291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945C3"/>
    <w:rsid w:val="00AA484A"/>
    <w:rsid w:val="00AB359D"/>
    <w:rsid w:val="00AC2E7B"/>
    <w:rsid w:val="00AC3EE4"/>
    <w:rsid w:val="00AE2738"/>
    <w:rsid w:val="00AF15BE"/>
    <w:rsid w:val="00B00298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3BBF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E75E0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06A6"/>
    <w:rsid w:val="00DA2152"/>
    <w:rsid w:val="00DA3A1C"/>
    <w:rsid w:val="00DA72E0"/>
    <w:rsid w:val="00DB4089"/>
    <w:rsid w:val="00DC6E65"/>
    <w:rsid w:val="00DD2B26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2060"/>
    <w:rsid w:val="00E631A0"/>
    <w:rsid w:val="00E64926"/>
    <w:rsid w:val="00E66BE7"/>
    <w:rsid w:val="00E703CE"/>
    <w:rsid w:val="00E70C52"/>
    <w:rsid w:val="00E84A07"/>
    <w:rsid w:val="00E86CD4"/>
    <w:rsid w:val="00E943CE"/>
    <w:rsid w:val="00EA414D"/>
    <w:rsid w:val="00EA48DC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71557"/>
    <w:rsid w:val="00F72D62"/>
    <w:rsid w:val="00F8321B"/>
    <w:rsid w:val="00F83D50"/>
    <w:rsid w:val="00F84CB8"/>
    <w:rsid w:val="00F85652"/>
    <w:rsid w:val="00FA6D16"/>
    <w:rsid w:val="00FB2DCD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046F"/>
    <w:rsid w:val="00FE1730"/>
    <w:rsid w:val="00FE701F"/>
    <w:rsid w:val="00FF28B9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Podnoje" w:type="paragraph">
    <w:name w:val="footer"/>
    <w:basedOn w:val="Normal"/>
    <w:link w:val="PodnojeChar"/>
    <w:rsid w:val="003B18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B18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B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B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B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B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Podnoje" w:type="paragraph">
    <w:name w:val="footer"/>
    <w:basedOn w:val="Normal"/>
    <w:link w:val="PodnojeChar"/>
    <w:rsid w:val="003B18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B18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B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B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B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B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 V,VI -kod Tome , VII, VIII u .</izvorni_sadrzaj>
    <derivirana_varijabla naziv="DomainObject.Predmet.PrimjedbaSuca_1">I,II,III,IV, V,VI -kod Tome , VII, VIII u .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  <item>Vladimir Ploh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  <item>Vladimir Ploh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  <item>Vladimir Ploh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  <item>Vladimir Ploh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  <item>Vladimir Ploh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  <item>Vladimir Ploh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St-9/2011-257</izvorni_sadrzaj>
    <derivirana_varijabla naziv="DomainObject.PredzadnjaOdlukaIzPredmeta.Oznaka_1">St-9/2011-257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186</properties:Words>
  <properties:Characters>989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2018-11-21T12:40:00Z</dcterms:created>
  <dc:creator>zbiondic</dc:creator>
  <cp:lastModifiedBy>wsadmin</cp:lastModifiedBy>
  <cp:lastPrinted>2018-08-24T06:29:00Z</cp:lastPrinted>
  <dcterms:modified xmlns:xsi="http://www.w3.org/2001/XMLSchema-instance" xsi:type="dcterms:W3CDTF">2018-11-21T12:49:00Z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(st-9-2011 zaključak od 21.11.2018.docx)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