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5ebe" w14:paraId="6325ebe" w:rsidRDefault="00737C97" w:rsidP="00737C97" w:rsidR="00737C97" w:rsidRPr="00737C9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37C97">
        <w:rPr>
          <w:rFonts w:cs="Times New Roman" w:eastAsia="Times New Roman"/>
          <w:lang w:eastAsia="hr-HR"/>
        </w:rPr>
        <w:t xml:space="preserve">   </w:t>
      </w:r>
      <w:r w:rsidRPr="00737C97">
        <w:rPr>
          <w:rFonts w:cs="Times New Roman" w:eastAsia="Times New Roman"/>
          <w:b w:val="false"/>
          <w:lang w:eastAsia="hr-HR"/>
        </w:rPr>
        <w:t>REPUBLIKA HRVATSKA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 TRGOVAČKI SUD U ZAGREBU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      STALNA SLUŽBA 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Karlovac, Ljudevita Šestića 4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R E P U B L I K A   H R V A T S K A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R J E Š E N J E</w:t>
      </w:r>
    </w:p>
    <w:p w:rsidRDefault="00737C97" w:rsidP="00737C97" w:rsidR="00737C97" w:rsidRPr="00737C9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I</w:t>
      </w:r>
    </w:p>
    <w:p w:rsidRDefault="00737C97" w:rsidP="00737C97" w:rsidR="00737C97" w:rsidRPr="00737C9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Z A K L J U Č A K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ab/>
        <w:t>TRGOVAČKI SUD U ZAGREBU, Stalna služba</w:t>
      </w:r>
      <w:r w:rsidRPr="00737C97">
        <w:rPr>
          <w:rFonts w:cs="Times New Roman" w:eastAsia="Times New Roman"/>
          <w:b/>
          <w:lang w:eastAsia="hr-HR"/>
        </w:rPr>
        <w:t>,</w:t>
      </w:r>
      <w:r w:rsidRPr="00737C97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 za otvaranje stečajnog postupka nad dužnikom PRIMA-RENT d.o.o. Zagreb, Zenička 4, OIB: 93793833576, dana 7. siječnja 2016. godine</w:t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r i j e š i o     j e</w:t>
      </w:r>
    </w:p>
    <w:p w:rsidRDefault="00737C97" w:rsidP="00737C97" w:rsidR="00737C97" w:rsidRPr="00737C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Pokreće se prethodni postupak radi utvrđivanja pretpostavki za otvaranje stečajnog postupka nad dužnikom PRIMA-RENT d.o.o. Zagreb, Zenička 4, OIB: 93793833576.</w:t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z a k l j u č i o   j e</w:t>
      </w:r>
    </w:p>
    <w:p w:rsidRDefault="00737C97" w:rsidP="00737C97" w:rsidR="00737C97" w:rsidRPr="00737C97">
      <w:pPr>
        <w:spacing w:after="0"/>
        <w:ind w:left="708"/>
        <w:jc w:val="center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Naređuje se osobi ovlaštenoj za zastupanje dužnika PRIMA-RENT d.o.o. Zagreb, Zenička 4, OIB: 93793833576, Branku Pejnoviću, Zagreb, Zenička 4, OIB: 71013867944, da u roku 8 dana dostavi ovom sudu popis imovine i obveza dužnika, a koji se sastoji od naznake: 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nekretnina i pokretnina dužnika,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imovinskih prava dužnika na tuđim stvarima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novčanih i nenovčanih tražbina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drugih prava koji čine imovinu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novčanih sredstva na računima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druge imovine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obveza dužnika unesenih u njegove poslovne knjige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drugih novčanih i nenovčanih obveza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razlučnih prava na imovini dužnika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izlučnih prava 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737C97" w:rsidP="00737C97" w:rsidR="00737C97" w:rsidRPr="00737C97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737C97" w:rsidP="00737C97" w:rsidR="00737C97" w:rsidRPr="00737C97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737C97" w:rsidP="00737C97" w:rsidR="00737C97" w:rsidRPr="00737C97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37C97" w:rsidP="00737C97" w:rsidR="00737C97" w:rsidRPr="00737C9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737C97">
        <w:rPr>
          <w:rFonts w:cs="Times New Roman" w:eastAsia="Times New Roman"/>
          <w:b/>
          <w:lang w:eastAsia="hr-HR"/>
        </w:rPr>
        <w:t>5. veljače 2016. godine u 13,00 sati</w:t>
      </w:r>
      <w:r w:rsidRPr="00737C97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dužnik,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predlagatelj,</w:t>
      </w:r>
    </w:p>
    <w:p w:rsidRDefault="00737C97" w:rsidP="00737C97" w:rsidR="00737C97" w:rsidRPr="00737C97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osoba ovlaštena za zastupanje dužnika po zakonu.</w:t>
      </w:r>
    </w:p>
    <w:p w:rsidRDefault="00737C97" w:rsidP="00737C97" w:rsidR="00737C97" w:rsidRPr="00737C97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Pozvane osobe mogu se i pisano izjasniti o prijedlogu.</w:t>
      </w:r>
    </w:p>
    <w:p w:rsidRDefault="00737C97" w:rsidP="00737C97" w:rsidR="00737C97" w:rsidRPr="00737C9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Obrazloženje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ab/>
        <w:t>FINA, Regionalni centar Zagreb, podnijela je ovom sudu dana 23. rujna 2015. godine prijedlog za otvaranje stečajnog postupka nad dužnikom PRIMA-RENT d.o.o. Zagreb, Zenička 4, OIB: 93793833576.</w:t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ab/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ab/>
        <w:t>Prijedlog je podnesen temeljem odredbe čl. 110. st. 1. Stečajnog zakona (Narodne novine broj 71/15, dalje:SZ), prema kojem je Financijska agencija dužna podnijeti prijedlog za otvaranje stečajnog postupka ako pravna osoba u Očevidniku redoslijeda osnova za plaćanje ima evidentirane neizvršene osnove za plaćanje u neprekinutom razdoblju od 120 dana.</w:t>
      </w:r>
    </w:p>
    <w:p w:rsidRDefault="00737C97" w:rsidP="00737C97" w:rsidR="00737C97" w:rsidRPr="00737C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lastRenderedPageBreak/>
        <w:t>Predlagatelj je u dopuni prijedloga za otvaranje stečajnog postupka od 30. listopada 2015. godine naveo da na dan 21. rujna 2015. godine dužnik u Očevidniku redoslijeda osnova za plaćanje ima evidentirane neizvršene osnove za plaćanje u neprekinutom razdoblju od 120 dana, u ukupnom iznosu od 2.175,00 kn, te da dužnik ima dvije zaposlene osobe. S obzirom na to da predlagatelj vodi Očevidnik redoslijeda osnova za plaćanje te iako nije dostavio Očevidnik redoslijeda osnova za plaćanje ni potvrdu  u smislu čl.  6. st. 4. SZ-a, sud je mišljenja kako je dovoljno da je podnositelj u prijedlogu za otvaranje naveo podatke o neprekinutom razdoblju evidentiranih neizvršenih osnova za plaćanje koji su zavedeni u Očevidniku redoslijeda osnova za plaćanje, te ih je sud stoga, prihvatio kao istinite i točne.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Odredbom čl. 115. st. 1. SZ-a propisano je da sud na temelju prijedloga za otvaranje stečajnog postupka donosi rješenje o pokretanju prethodnog postupka radi utvrđivanja pretpostavki za otvaranje stečajnog postupka (prethodni postupak).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Kako je iz prijedloga vidljivo da dužnik ima evidentirane neizvršene osnove za plaćanje u neprekinutom razdoblju od 120 dana (list 2 spisa), to je temeljem čl. 115. st. 1. SZ-a odlučeno kao u izreci rješenja.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737C97" w:rsidP="00737C97" w:rsidR="00737C97" w:rsidRPr="00737C97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U Karlovcu 7. siječnja 2016. godine</w:t>
      </w:r>
    </w:p>
    <w:p w:rsidRDefault="00737C97" w:rsidP="00737C97" w:rsidR="00737C97" w:rsidRPr="00737C9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 xml:space="preserve">    </w:t>
      </w:r>
      <w:r w:rsidRPr="00737C97">
        <w:rPr>
          <w:rFonts w:cs="Times New Roman" w:eastAsia="Times New Roman"/>
          <w:lang w:eastAsia="hr-HR"/>
        </w:rPr>
        <w:t xml:space="preserve">  Stečajni sudac:</w:t>
      </w:r>
    </w:p>
    <w:p w:rsidRDefault="00737C97" w:rsidP="00737C97" w:rsidR="00737C97">
      <w:pPr>
        <w:spacing w:after="0"/>
        <w:jc w:val="center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</w:t>
      </w:r>
    </w:p>
    <w:p w:rsidRDefault="00737C97" w:rsidP="00737C97" w:rsidR="00737C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C97" w:rsidP="00737C97" w:rsidR="00737C9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737C97" w:rsidP="00737C97" w:rsidR="00737C97" w:rsidRPr="00737C9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737C97" w:rsidP="00737C97" w:rsidR="00737C97" w:rsidRPr="00737C9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737C97" w:rsidP="00737C97" w:rsidR="00737C97" w:rsidRPr="00737C9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Dna:</w:t>
      </w:r>
    </w:p>
    <w:p w:rsidRDefault="00737C97" w:rsidP="00737C97" w:rsidR="00737C97" w:rsidRPr="00737C9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Predlagatelju - FINA</w:t>
      </w:r>
    </w:p>
    <w:p w:rsidRDefault="00737C97" w:rsidP="00737C97" w:rsidR="00737C9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Dužniku</w:t>
      </w:r>
    </w:p>
    <w:p w:rsidRDefault="00737C97" w:rsidP="00737C97" w:rsidR="00737C97" w:rsidRPr="00737C9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737C97" w:rsidP="00737C97" w:rsidR="00737C97" w:rsidRPr="00737C9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37C97">
        <w:rPr>
          <w:rFonts w:cs="Times New Roman" w:eastAsia="Times New Roman"/>
          <w:lang w:eastAsia="hr-HR"/>
        </w:rPr>
        <w:t>Spis</w:t>
      </w: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737C97" w:rsidP="00737C97" w:rsidR="00737C97" w:rsidRPr="00737C9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6393826"/>
      <w:docPartObj>
        <w:docPartGallery w:val="Page Numbers (Top of Page)"/>
        <w:docPartUnique/>
      </w:docPartObj>
    </w:sdtPr>
    <w:sdtContent>
      <w:p w:rsidRDefault="00737C97" w:rsidR="00737C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37C97" w:rsidR="008333A9">
    <w:pPr>
      <w:pStyle w:val="Zaglavlje"/>
    </w:pPr>
    <w:r>
      <w:t>1 St-1501/15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C97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St-1501/2015-3</izvorni_sadrzaj>
    <derivirana_varijabla naziv="DomainObject.Oznaka_1">St-1501/2015-3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PRIMA-RENT d.o.o.</izvorni_sadrzaj>
    <derivirana_varijabla naziv="DomainObject.Predmet.ProtustrankaFormated_1">  PRIMA-RENT d.o.o.</derivirana_varijabla>
  </DomainObject.Predmet.ProtustrankaFormated>
  <DomainObject.Predmet.ProtustrankaFormatedOIB>
    <izvorni_sadrzaj>  PRIMA-RENT d.o.o., OIB 93793833576</izvorni_sadrzaj>
    <derivirana_varijabla naziv="DomainObject.Predmet.ProtustrankaFormatedOIB_1">  PRIMA-RENT d.o.o., OIB 93793833576</derivirana_varijabla>
  </DomainObject.Predmet.ProtustrankaFormatedOIB>
  <DomainObject.Predmet.ProtustrankaFormatedWithAdress>
    <izvorni_sadrzaj> PRIMA-RENT d.o.o., Zenička 4, 10000 Zagreb</izvorni_sadrzaj>
    <derivirana_varijabla naziv="DomainObject.Predmet.ProtustrankaFormatedWithAdress_1"> PRIMA-RENT d.o.o., Zenička 4, 10000 Zagreb</derivirana_varijabla>
  </DomainObject.Predmet.ProtustrankaFormatedWithAdress>
  <DomainObject.Predmet.ProtustrankaFormatedWithAdressOIB>
    <izvorni_sadrzaj> PRIMA-RENT d.o.o., OIB 93793833576, Zenička 4, 10000 Zagreb</izvorni_sadrzaj>
    <derivirana_varijabla naziv="DomainObject.Predmet.ProtustrankaFormatedWithAdressOIB_1"> PRIMA-RENT d.o.o., OIB 93793833576, Zenička 4, 10000 Zagreb</derivirana_varijabla>
  </DomainObject.Predmet.ProtustrankaFormatedWithAdressOIB>
  <DomainObject.Predmet.ProtustrankaWithAdress>
    <izvorni_sadrzaj>PRIMA-RENT d.o.o. Zenička 4, 10000 Zagreb</izvorni_sadrzaj>
    <derivirana_varijabla naziv="DomainObject.Predmet.ProtustrankaWithAdress_1">PRIMA-RENT d.o.o. Zenička 4, 10000 Zagreb</derivirana_varijabla>
  </DomainObject.Predmet.ProtustrankaWithAdress>
  <DomainObject.Predmet.ProtustrankaWithAdressOIB>
    <izvorni_sadrzaj>PRIMA-RENT d.o.o., OIB 93793833576, Zenička 4, 10000 Zagreb</izvorni_sadrzaj>
    <derivirana_varijabla naziv="DomainObject.Predmet.ProtustrankaWithAdressOIB_1">PRIMA-RENT d.o.o., OIB 93793833576, Zenička 4, 10000 Zagreb</derivirana_varijabla>
  </DomainObject.Predmet.ProtustrankaWithAdressOIB>
  <DomainObject.Predmet.ProtustrankaNazivFormated>
    <izvorni_sadrzaj>PRIMA-RENT d.o.o.</izvorni_sadrzaj>
    <derivirana_varijabla naziv="DomainObject.Predmet.ProtustrankaNazivFormated_1">PRIMA-RENT d.o.o.</derivirana_varijabla>
  </DomainObject.Predmet.ProtustrankaNazivFormated>
  <DomainObject.Predmet.ProtustrankaNazivFormatedOIB>
    <izvorni_sadrzaj>PRIMA-RENT d.o.o., OIB 93793833576</izvorni_sadrzaj>
    <derivirana_varijabla naziv="DomainObject.Predmet.ProtustrankaNazivFormatedOIB_1">PRIMA-RENT d.o.o., OIB 93793833576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PRIMA-RENT d.o.o.</item>
    </izvorni_sadrzaj>
    <derivirana_varijabla naziv="DomainObject.Predmet.ProtuStrankaListFormated_1">
      <item>PRIMA-RENT d.o.o.</item>
    </derivirana_varijabla>
  </DomainObject.Predmet.ProtuStrankaListFormated>
  <DomainObject.Predmet.ProtuStrankaListFormatedOIB>
    <izvorni_sadrzaj>
      <item>PRIMA-RENT d.o.o., OIB 93793833576</item>
    </izvorni_sadrzaj>
    <derivirana_varijabla naziv="DomainObject.Predmet.ProtuStrankaListFormatedOIB_1">
      <item>PRIMA-RENT d.o.o., OIB 93793833576</item>
    </derivirana_varijabla>
  </DomainObject.Predmet.ProtuStrankaListFormatedOIB>
  <DomainObject.Predmet.ProtuStrankaListFormatedWithAdress>
    <izvorni_sadrzaj>
      <item>PRIMA-RENT d.o.o., Zenička 4, 10000 Zagreb</item>
    </izvorni_sadrzaj>
    <derivirana_varijabla naziv="DomainObject.Predmet.ProtuStrankaListFormatedWithAdress_1">
      <item>PRIMA-RENT d.o.o., Zenička 4, 10000 Zagreb</item>
    </derivirana_varijabla>
  </DomainObject.Predmet.ProtuStrankaListFormatedWithAdress>
  <DomainObject.Predmet.ProtuStrankaListFormatedWithAdressOIB>
    <izvorni_sadrzaj>
      <item>PRIMA-RENT d.o.o., OIB 93793833576, Zenička 4, 10000 Zagreb</item>
    </izvorni_sadrzaj>
    <derivirana_varijabla naziv="DomainObject.Predmet.ProtuStrankaListFormatedWithAdressOIB_1">
      <item>PRIMA-RENT d.o.o., OIB 93793833576, Zenička 4, 10000 Zagreb</item>
    </derivirana_varijabla>
  </DomainObject.Predmet.ProtuStrankaListFormatedWithAdressOIB>
  <DomainObject.Predmet.ProtuStrankaListNazivFormated>
    <izvorni_sadrzaj>
      <item>PRIMA-RENT d.o.o.</item>
    </izvorni_sadrzaj>
    <derivirana_varijabla naziv="DomainObject.Predmet.ProtuStrankaListNazivFormated_1">
      <item>PRIMA-RENT d.o.o.</item>
    </derivirana_varijabla>
  </DomainObject.Predmet.ProtuStrankaListNazivFormated>
  <DomainObject.Predmet.ProtuStrankaListNazivFormatedOIB>
    <izvorni_sadrzaj>
      <item>PRIMA-RENT d.o.o., OIB 93793833576</item>
    </izvorni_sadrzaj>
    <derivirana_varijabla naziv="DomainObject.Predmet.ProtuStrankaListNazivFormatedOIB_1">
      <item>PRIMA-RENT d.o.o., OIB 93793833576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St-1501/2015-3</izvorni_sadrzaj>
    <derivirana_varijabla naziv="DomainObject.PoslovniBrojDokumenta_1">St-1501/2015-3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PRIMA-RENT d.o.o.</izvorni_sadrzaj>
    <derivirana_varijabla naziv="DomainObject.Predmet.ProtustrankaIDrugi_1">PRIMA-RENT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PRIMA-RENT d.o.o., OIB 93793833576, Zenička 4, 10000 Zagreb</izvorni_sadrzaj>
    <derivirana_varijabla naziv="DomainObject.Predmet.ProtustrankaIDrugiAdressOIB_1">PRIMA-RENT d.o.o., OIB 93793833576, Zenička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PRIMA-RENT d.o.o.</item>
    </izvorni_sadrzaj>
    <derivirana_varijabla naziv="DomainObject.Predmet.SudioniciListNaziv_1">
      <item>FINA Regionalni centar Zagreb</item>
      <item>PRIMA-RENT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PRIMA-RENT d.o.o., OIB 93793833576, Zenička 4,10000 Zagreb</item>
    </izvorni_sadrzaj>
    <derivirana_varijabla naziv="DomainObject.Predmet.SudioniciListAdressOIB_1">
      <item>FINA Regionalni centar Zagreb, OIB 85821130368, Trg svibanjskih žrtava 1995. 1,10000 Zagreb</item>
      <item>PRIMA-RENT d.o.o., OIB 93793833576, Zenička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7494B-B2C1-4FEB-86D3-614F7C97A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1030</properties:Words>
  <properties:Characters>5333</properties:Characters>
  <properties:Lines>152</properties:Lines>
  <properties:Paragraphs>58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2016-01-07T13:12:00Z</cp:lastPrinted>
  <dcterms:modified xmlns:xsi="http://www.w3.org/2001/XMLSchema-instance" xsi:type="dcterms:W3CDTF">2016-01-07T13:13:00Z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St-1501/2015-3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