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ffec" w14:paraId="ec7ffec" w:rsidRDefault="001E58E9" w:rsidR="001E58E9">
      <w:pPr>
        <w15:collapsed w:val="false"/>
      </w:pPr>
      <w:bookmarkStart w:name="_GoBack" w:id="0"/>
      <w:bookmarkEnd w:id="0"/>
    </w:p>
    <w:p w:rsidRDefault="00805984" w:rsidR="00805984"/>
    <w:p w:rsidRDefault="00E50D93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805984" w:rsidRPr="006A7BED">
      <w:r>
        <w:t>35000 Slavonski Brod</w:t>
      </w:r>
      <w:r w:rsidR="001E58E9">
        <w:t xml:space="preserve"> 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6A7BED">
        <w:t>Broj: St-</w:t>
      </w:r>
      <w:r w:rsidR="00876FF4">
        <w:t>682</w:t>
      </w:r>
      <w:r w:rsidR="002174A2">
        <w:t>/2016-21</w:t>
      </w:r>
    </w:p>
    <w:p w:rsidRDefault="00A61BC0" w:rsidR="00A61BC0" w:rsidRPr="006A7BED"/>
    <w:p w:rsidRDefault="00FA528B" w:rsidP="00FA528B" w:rsidR="00A61BC0">
      <w:pPr>
        <w:jc w:val="center"/>
      </w:pPr>
      <w:r>
        <w:t>R E P U B L I K A    H R V A T S K A</w:t>
      </w:r>
    </w:p>
    <w:p w:rsidRDefault="00FA528B" w:rsidP="00FA528B" w:rsidR="00FA528B" w:rsidRPr="006A7BED">
      <w:pPr>
        <w:jc w:val="center"/>
      </w:pPr>
      <w: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B1CCD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6F168B">
        <w:t>CILINDER SISTEM d.o.o</w:t>
      </w:r>
      <w:r w:rsidR="00043855">
        <w:t xml:space="preserve">,u stečaju </w:t>
      </w:r>
      <w:r w:rsidR="006F168B">
        <w:t xml:space="preserve"> </w:t>
      </w:r>
      <w:proofErr w:type="spellStart"/>
      <w:r w:rsidR="006F168B">
        <w:t>Slav.Brod</w:t>
      </w:r>
      <w:proofErr w:type="spellEnd"/>
      <w:r>
        <w:t xml:space="preserve">, </w:t>
      </w:r>
      <w:r w:rsidR="00043855">
        <w:t>Dr.M.Budaka 1</w:t>
      </w:r>
      <w:r>
        <w:t xml:space="preserve">, dana </w:t>
      </w:r>
      <w:r w:rsidR="00043855">
        <w:t>3.listopada</w:t>
      </w:r>
      <w:r w:rsidR="00A61BC0">
        <w:t xml:space="preserve"> 2016</w:t>
      </w:r>
      <w:r>
        <w:t>.</w:t>
      </w:r>
    </w:p>
    <w:p w:rsidRDefault="00043855" w:rsidP="00132772" w:rsidR="00043855">
      <w:pPr>
        <w:jc w:val="both"/>
      </w:pPr>
    </w:p>
    <w:p w:rsidRDefault="00043855" w:rsidP="00043855" w:rsidR="00043855">
      <w:pPr>
        <w:jc w:val="center"/>
      </w:pPr>
      <w:r>
        <w:t>r i j e š i o    j e</w:t>
      </w:r>
    </w:p>
    <w:p w:rsidRDefault="00043855" w:rsidP="00132772" w:rsidR="00043855">
      <w:pPr>
        <w:jc w:val="both"/>
      </w:pPr>
    </w:p>
    <w:p w:rsidRDefault="00043855" w:rsidP="00132772" w:rsidR="00043855">
      <w:pPr>
        <w:jc w:val="both"/>
      </w:pPr>
    </w:p>
    <w:p w:rsidRDefault="00043855" w:rsidP="00132772" w:rsidR="00043855">
      <w:pPr>
        <w:jc w:val="both"/>
      </w:pPr>
      <w:r>
        <w:tab/>
        <w:t>Sjednica Odbora vjerovnika sazvana na dan 7.listopada 2016.u 9 sati, zbog službene spriječenosti stečajnog suca neće se održati.</w:t>
      </w:r>
    </w:p>
    <w:p w:rsidRDefault="00043855" w:rsidP="00132772" w:rsidR="00043855">
      <w:pPr>
        <w:jc w:val="both"/>
      </w:pPr>
      <w:r>
        <w:tab/>
        <w:t xml:space="preserve">Nova sjednica s istim dnevnim redom saziva se na dan </w:t>
      </w:r>
      <w:r w:rsidRPr="00043855">
        <w:rPr>
          <w:b/>
        </w:rPr>
        <w:t>12.listopada 2016.u 12 sati</w:t>
      </w:r>
      <w:r>
        <w:t>.</w:t>
      </w:r>
    </w:p>
    <w:p w:rsidRDefault="00043855" w:rsidP="00132772" w:rsidR="00043855">
      <w:pPr>
        <w:jc w:val="both"/>
      </w:pPr>
      <w:r>
        <w:tab/>
      </w:r>
    </w:p>
    <w:p w:rsidRDefault="00043855" w:rsidP="00132772" w:rsidR="00043855">
      <w:pPr>
        <w:jc w:val="both"/>
      </w:pPr>
    </w:p>
    <w:p w:rsidRDefault="00043855" w:rsidP="00043855" w:rsidR="00043855">
      <w:pPr>
        <w:jc w:val="center"/>
      </w:pPr>
      <w:r>
        <w:t>Obrazloženje</w:t>
      </w:r>
    </w:p>
    <w:p w:rsidRDefault="00043855" w:rsidP="00132772" w:rsidR="00043855">
      <w:pPr>
        <w:jc w:val="both"/>
      </w:pPr>
    </w:p>
    <w:p w:rsidRDefault="00043855" w:rsidP="00043855" w:rsidR="00F4392B">
      <w:pPr>
        <w:jc w:val="both"/>
      </w:pPr>
      <w:r>
        <w:tab/>
        <w:t>Na temelju odredbe čl. 101 st. 2 Stečajnog zakona, stečajni sudac je sazvao prvu konstituirajući sjednicu Odbora vjerovnika na dan 7.listopada 2016.u 9 sati, a kako je sudac na taj dan službeno odsutan valjalo je sjednicu odgoditi i zakazati novu s istim dnevnim redom, pa je odlučeno kao u izreci ovog rješenja.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  <w:t xml:space="preserve">U Slavonskom Brodu, </w:t>
      </w:r>
      <w:r w:rsidR="00043855">
        <w:t>3.listopada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043855" w:rsidP="005A4550" w:rsidR="00043855"/>
    <w:p w:rsidRDefault="00043855" w:rsidP="005A4550" w:rsidR="0004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Vukelić</w:t>
      </w:r>
    </w:p>
    <w:p w:rsidRDefault="00043855" w:rsidP="005A4550" w:rsidR="00043855">
      <w:r>
        <w:t>Dostaviti putem mrežne stanice e-Oglasna ploča suda</w:t>
      </w:r>
    </w:p>
    <w:p w:rsidRDefault="00043855" w:rsidP="005A4550" w:rsidR="00043855">
      <w:r>
        <w:t xml:space="preserve">1. </w:t>
      </w:r>
      <w:proofErr w:type="spellStart"/>
      <w:r>
        <w:t>steč.uprav</w:t>
      </w:r>
      <w:proofErr w:type="spellEnd"/>
      <w:r>
        <w:t>.</w:t>
      </w:r>
    </w:p>
    <w:p w:rsidRDefault="00043855" w:rsidP="005A4550" w:rsidR="00043855">
      <w:r>
        <w:t>2. članovi Odbora vjerovnika:</w:t>
      </w:r>
    </w:p>
    <w:p w:rsidRDefault="00043855" w:rsidP="005A4550" w:rsidR="00043855">
      <w:r>
        <w:tab/>
        <w:t>Branko Glas</w:t>
      </w:r>
    </w:p>
    <w:p w:rsidRDefault="00043855" w:rsidP="005A4550" w:rsidR="00043855">
      <w:r>
        <w:tab/>
        <w:t>Franjo Pavičić</w:t>
      </w:r>
    </w:p>
    <w:p w:rsidRDefault="00043855" w:rsidP="005A4550" w:rsidR="00043855">
      <w:r>
        <w:tab/>
        <w:t>Ante Mamić</w:t>
      </w:r>
    </w:p>
    <w:sectPr w:rsidR="000438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46D"/>
    <w:rsid w:val="00013D75"/>
    <w:rsid w:val="00032ADF"/>
    <w:rsid w:val="00033558"/>
    <w:rsid w:val="00034009"/>
    <w:rsid w:val="00043855"/>
    <w:rsid w:val="00047551"/>
    <w:rsid w:val="0005694E"/>
    <w:rsid w:val="00060BCB"/>
    <w:rsid w:val="000647FA"/>
    <w:rsid w:val="0006702B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93B2B"/>
    <w:rsid w:val="000A4AD2"/>
    <w:rsid w:val="000D5ED1"/>
    <w:rsid w:val="000E0722"/>
    <w:rsid w:val="000E5DE2"/>
    <w:rsid w:val="000F1D21"/>
    <w:rsid w:val="000F3E05"/>
    <w:rsid w:val="00102297"/>
    <w:rsid w:val="00113FA2"/>
    <w:rsid w:val="00132772"/>
    <w:rsid w:val="00135D9D"/>
    <w:rsid w:val="00151163"/>
    <w:rsid w:val="001552D8"/>
    <w:rsid w:val="0017752C"/>
    <w:rsid w:val="0018456C"/>
    <w:rsid w:val="001A1784"/>
    <w:rsid w:val="001A6179"/>
    <w:rsid w:val="001A7E12"/>
    <w:rsid w:val="001B0134"/>
    <w:rsid w:val="001E428F"/>
    <w:rsid w:val="001E58E9"/>
    <w:rsid w:val="001F2EB4"/>
    <w:rsid w:val="0020297C"/>
    <w:rsid w:val="002077C6"/>
    <w:rsid w:val="00214180"/>
    <w:rsid w:val="002174A2"/>
    <w:rsid w:val="00222A66"/>
    <w:rsid w:val="00227191"/>
    <w:rsid w:val="00236CE5"/>
    <w:rsid w:val="002558E3"/>
    <w:rsid w:val="00261D51"/>
    <w:rsid w:val="00263AAE"/>
    <w:rsid w:val="00273C27"/>
    <w:rsid w:val="002911B8"/>
    <w:rsid w:val="002B32C3"/>
    <w:rsid w:val="002B51BB"/>
    <w:rsid w:val="002C27D7"/>
    <w:rsid w:val="002C449D"/>
    <w:rsid w:val="002E2E61"/>
    <w:rsid w:val="00300661"/>
    <w:rsid w:val="00305674"/>
    <w:rsid w:val="00307788"/>
    <w:rsid w:val="00310680"/>
    <w:rsid w:val="0033295F"/>
    <w:rsid w:val="003331EA"/>
    <w:rsid w:val="00336433"/>
    <w:rsid w:val="003641AC"/>
    <w:rsid w:val="003903EE"/>
    <w:rsid w:val="003A585E"/>
    <w:rsid w:val="003B07BE"/>
    <w:rsid w:val="003B2BC3"/>
    <w:rsid w:val="003D7CD6"/>
    <w:rsid w:val="003E3906"/>
    <w:rsid w:val="003F0574"/>
    <w:rsid w:val="003F49C0"/>
    <w:rsid w:val="003F738E"/>
    <w:rsid w:val="004078B7"/>
    <w:rsid w:val="00407B92"/>
    <w:rsid w:val="00413956"/>
    <w:rsid w:val="004369D8"/>
    <w:rsid w:val="00441BF7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A3C16"/>
    <w:rsid w:val="004B67BE"/>
    <w:rsid w:val="004C41CD"/>
    <w:rsid w:val="004E525E"/>
    <w:rsid w:val="004E7264"/>
    <w:rsid w:val="00506F6E"/>
    <w:rsid w:val="005119A8"/>
    <w:rsid w:val="005135A7"/>
    <w:rsid w:val="00514493"/>
    <w:rsid w:val="00522B54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1D55"/>
    <w:rsid w:val="00615D0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6069"/>
    <w:rsid w:val="006A182B"/>
    <w:rsid w:val="006A7BED"/>
    <w:rsid w:val="006B01AB"/>
    <w:rsid w:val="006B1077"/>
    <w:rsid w:val="006C62EC"/>
    <w:rsid w:val="006F168B"/>
    <w:rsid w:val="006F32FE"/>
    <w:rsid w:val="006F3F54"/>
    <w:rsid w:val="007174D1"/>
    <w:rsid w:val="00757CB0"/>
    <w:rsid w:val="00762005"/>
    <w:rsid w:val="0076482C"/>
    <w:rsid w:val="0077514E"/>
    <w:rsid w:val="007A574C"/>
    <w:rsid w:val="007C18B7"/>
    <w:rsid w:val="007C62C6"/>
    <w:rsid w:val="007C7C94"/>
    <w:rsid w:val="007C7F17"/>
    <w:rsid w:val="007D6694"/>
    <w:rsid w:val="007E00FD"/>
    <w:rsid w:val="0080249B"/>
    <w:rsid w:val="00804E9C"/>
    <w:rsid w:val="00805984"/>
    <w:rsid w:val="008162AF"/>
    <w:rsid w:val="00816634"/>
    <w:rsid w:val="00822194"/>
    <w:rsid w:val="0083607B"/>
    <w:rsid w:val="00836331"/>
    <w:rsid w:val="0083716E"/>
    <w:rsid w:val="00837AD2"/>
    <w:rsid w:val="00843F19"/>
    <w:rsid w:val="00844CF2"/>
    <w:rsid w:val="0084637E"/>
    <w:rsid w:val="00853EB7"/>
    <w:rsid w:val="00876FF4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124FD"/>
    <w:rsid w:val="00914D1B"/>
    <w:rsid w:val="009204D9"/>
    <w:rsid w:val="00926FBA"/>
    <w:rsid w:val="00932CC5"/>
    <w:rsid w:val="009412A6"/>
    <w:rsid w:val="00950485"/>
    <w:rsid w:val="0097538B"/>
    <w:rsid w:val="009817EE"/>
    <w:rsid w:val="0099728D"/>
    <w:rsid w:val="009B4303"/>
    <w:rsid w:val="009B5C21"/>
    <w:rsid w:val="009C550A"/>
    <w:rsid w:val="009C62A2"/>
    <w:rsid w:val="009D59C3"/>
    <w:rsid w:val="009D63FD"/>
    <w:rsid w:val="009F3548"/>
    <w:rsid w:val="009F49CC"/>
    <w:rsid w:val="00A134A5"/>
    <w:rsid w:val="00A30E3B"/>
    <w:rsid w:val="00A3657D"/>
    <w:rsid w:val="00A40E24"/>
    <w:rsid w:val="00A42547"/>
    <w:rsid w:val="00A455F1"/>
    <w:rsid w:val="00A45C1F"/>
    <w:rsid w:val="00A460D0"/>
    <w:rsid w:val="00A51C56"/>
    <w:rsid w:val="00A61BC0"/>
    <w:rsid w:val="00A665AF"/>
    <w:rsid w:val="00A70F51"/>
    <w:rsid w:val="00A812C0"/>
    <w:rsid w:val="00A90779"/>
    <w:rsid w:val="00AA23EE"/>
    <w:rsid w:val="00AA6A6C"/>
    <w:rsid w:val="00AB3B23"/>
    <w:rsid w:val="00AB538A"/>
    <w:rsid w:val="00AE0A5C"/>
    <w:rsid w:val="00AF1240"/>
    <w:rsid w:val="00B1128E"/>
    <w:rsid w:val="00B16383"/>
    <w:rsid w:val="00B202B5"/>
    <w:rsid w:val="00B2560A"/>
    <w:rsid w:val="00B260A8"/>
    <w:rsid w:val="00B5576C"/>
    <w:rsid w:val="00B61369"/>
    <w:rsid w:val="00B652C7"/>
    <w:rsid w:val="00B7141D"/>
    <w:rsid w:val="00BA1E1D"/>
    <w:rsid w:val="00BC364A"/>
    <w:rsid w:val="00BD5DF3"/>
    <w:rsid w:val="00BD7C05"/>
    <w:rsid w:val="00BE1DC7"/>
    <w:rsid w:val="00BE2940"/>
    <w:rsid w:val="00BE654F"/>
    <w:rsid w:val="00BF16D3"/>
    <w:rsid w:val="00BF1B83"/>
    <w:rsid w:val="00BF2220"/>
    <w:rsid w:val="00C14718"/>
    <w:rsid w:val="00C311DA"/>
    <w:rsid w:val="00C37EE6"/>
    <w:rsid w:val="00C41FE2"/>
    <w:rsid w:val="00C57F0B"/>
    <w:rsid w:val="00D04174"/>
    <w:rsid w:val="00D07093"/>
    <w:rsid w:val="00D135CD"/>
    <w:rsid w:val="00D14694"/>
    <w:rsid w:val="00D14C7D"/>
    <w:rsid w:val="00D401C9"/>
    <w:rsid w:val="00D470BD"/>
    <w:rsid w:val="00D51006"/>
    <w:rsid w:val="00D62082"/>
    <w:rsid w:val="00D62F70"/>
    <w:rsid w:val="00D67B34"/>
    <w:rsid w:val="00D95198"/>
    <w:rsid w:val="00DA3B00"/>
    <w:rsid w:val="00DA4C00"/>
    <w:rsid w:val="00DB590C"/>
    <w:rsid w:val="00DC649C"/>
    <w:rsid w:val="00DD5046"/>
    <w:rsid w:val="00DD7082"/>
    <w:rsid w:val="00DE0CB9"/>
    <w:rsid w:val="00DF4DE0"/>
    <w:rsid w:val="00E102DF"/>
    <w:rsid w:val="00E16A64"/>
    <w:rsid w:val="00E20901"/>
    <w:rsid w:val="00E22067"/>
    <w:rsid w:val="00E2787B"/>
    <w:rsid w:val="00E27F77"/>
    <w:rsid w:val="00E33D24"/>
    <w:rsid w:val="00E346C9"/>
    <w:rsid w:val="00E42375"/>
    <w:rsid w:val="00E50D93"/>
    <w:rsid w:val="00E569F5"/>
    <w:rsid w:val="00E70AD2"/>
    <w:rsid w:val="00E72251"/>
    <w:rsid w:val="00EA6D4D"/>
    <w:rsid w:val="00EB6DD7"/>
    <w:rsid w:val="00EC42EF"/>
    <w:rsid w:val="00ED442F"/>
    <w:rsid w:val="00ED6ED5"/>
    <w:rsid w:val="00EE2C37"/>
    <w:rsid w:val="00EF2015"/>
    <w:rsid w:val="00F04DD3"/>
    <w:rsid w:val="00F05448"/>
    <w:rsid w:val="00F1628F"/>
    <w:rsid w:val="00F20FEC"/>
    <w:rsid w:val="00F22E9A"/>
    <w:rsid w:val="00F2467B"/>
    <w:rsid w:val="00F4392B"/>
    <w:rsid w:val="00F471D3"/>
    <w:rsid w:val="00F843DB"/>
    <w:rsid w:val="00F870AC"/>
    <w:rsid w:val="00FA528B"/>
    <w:rsid w:val="00FA5888"/>
    <w:rsid w:val="00FB7AF6"/>
    <w:rsid w:val="00FD422C"/>
    <w:rsid w:val="00FD57A6"/>
    <w:rsid w:val="00FE3429"/>
    <w:rsid w:val="00FF1DE7"/>
    <w:rsid w:val="00FF4A9A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8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7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8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7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3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195</properties:Words>
  <properties:Characters>950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2016-10-03T10:49:00Z</dcterms:created>
  <dc:creator>Korisnik</dc:creator>
  <cp:lastModifiedBy>wsadmin</cp:lastModifiedBy>
  <cp:lastPrinted>2016-10-03T10:49:00Z</cp:lastPrinted>
  <dcterms:modified xmlns:xsi="http://www.w3.org/2001/XMLSchema-instance" xsi:type="dcterms:W3CDTF">2016-10-03T10:58:00Z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