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170c" w14:paraId="014170c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1E6AB7">
        <w:t>5 St-511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1E6AB7">
        <w:t xml:space="preserve"> dužnika AGRO-GRAD d.o.o., Sveti Martin na Muri</w:t>
      </w:r>
      <w:r w:rsidR="00740000">
        <w:t xml:space="preserve">, </w:t>
      </w:r>
      <w:proofErr w:type="spellStart"/>
      <w:r w:rsidR="001E6AB7">
        <w:t>Kapelščak</w:t>
      </w:r>
      <w:proofErr w:type="spellEnd"/>
      <w:r w:rsidR="001E6AB7">
        <w:t xml:space="preserve"> 29/B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C21C25">
        <w:t>S: 0700</w:t>
      </w:r>
      <w:r w:rsidR="001E6AB7">
        <w:t>80884, OIB: 88702214924</w:t>
      </w:r>
      <w:r w:rsidR="00637444">
        <w:t xml:space="preserve">, dana </w:t>
      </w:r>
      <w:r w:rsidR="00EC7988">
        <w:t>13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E6AB7" w:rsidRPr="001E6AB7">
        <w:t xml:space="preserve"> </w:t>
      </w:r>
      <w:r w:rsidR="001E6AB7">
        <w:t xml:space="preserve">AGRO-GRAD d.o.o., Sveti Martin na Muri, </w:t>
      </w:r>
      <w:proofErr w:type="spellStart"/>
      <w:r w:rsidR="001E6AB7">
        <w:t>Kapelščak</w:t>
      </w:r>
      <w:proofErr w:type="spellEnd"/>
      <w:r w:rsidR="001E6AB7">
        <w:t xml:space="preserve"> 29/B</w:t>
      </w:r>
      <w:r w:rsidR="001E6AB7">
        <w:rPr>
          <w:b/>
        </w:rPr>
        <w:t xml:space="preserve">, </w:t>
      </w:r>
      <w:r w:rsidR="001E6AB7">
        <w:t>MBS: 070080884, OIB: 88702214924</w:t>
      </w:r>
      <w:r w:rsidR="00740000">
        <w:t xml:space="preserve">, </w:t>
      </w:r>
      <w:r w:rsidR="00CB6C18">
        <w:t xml:space="preserve">iznosi </w:t>
      </w:r>
      <w:r w:rsidR="001E6AB7">
        <w:t>92.541,03</w:t>
      </w:r>
      <w:r w:rsidR="00C21C25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1E6AB7">
        <w:t xml:space="preserve"> dužnika Mladen </w:t>
      </w:r>
      <w:proofErr w:type="spellStart"/>
      <w:r w:rsidR="001E6AB7">
        <w:t>Blažinčić</w:t>
      </w:r>
      <w:proofErr w:type="spellEnd"/>
      <w:r w:rsidR="00A523AB">
        <w:t>,</w:t>
      </w:r>
      <w:r w:rsidR="00C21C25">
        <w:t xml:space="preserve"> </w:t>
      </w:r>
      <w:proofErr w:type="spellStart"/>
      <w:r w:rsidR="001E6AB7">
        <w:t>Kapelščak</w:t>
      </w:r>
      <w:proofErr w:type="spellEnd"/>
      <w:r w:rsidR="001E6AB7">
        <w:t xml:space="preserve">, </w:t>
      </w:r>
      <w:proofErr w:type="spellStart"/>
      <w:r w:rsidR="001E6AB7">
        <w:t>Kapelščak</w:t>
      </w:r>
      <w:proofErr w:type="spellEnd"/>
      <w:r w:rsidR="001E6AB7">
        <w:t xml:space="preserve"> 29/B</w:t>
      </w:r>
      <w:r w:rsidR="00A523AB">
        <w:t>,</w:t>
      </w:r>
      <w:r w:rsidR="001E6AB7">
        <w:t xml:space="preserve"> OIB: 69716770594</w:t>
      </w:r>
      <w:r w:rsidR="00067CA3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A523AB">
        <w:t>13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9A268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5C2" w:rsidR="00B045C2">
      <w:r>
        <w:separator/>
      </w:r>
    </w:p>
  </w:endnote>
  <w:endnote w:id="0" w:type="continuationSeparator">
    <w:p w:rsidRDefault="00B045C2" w:rsidR="00B04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5C2" w:rsidR="00B045C2">
      <w:r>
        <w:separator/>
      </w:r>
    </w:p>
  </w:footnote>
  <w:footnote w:id="0" w:type="continuationSeparator">
    <w:p w:rsidRDefault="00B045C2" w:rsidR="00B04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B72D6"/>
    <w:rsid w:val="001E6833"/>
    <w:rsid w:val="001E6AB7"/>
    <w:rsid w:val="002055B4"/>
    <w:rsid w:val="00274464"/>
    <w:rsid w:val="00290391"/>
    <w:rsid w:val="002B49A1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67940"/>
    <w:rsid w:val="00982CC9"/>
    <w:rsid w:val="009A268F"/>
    <w:rsid w:val="009D0C5B"/>
    <w:rsid w:val="00A00D9B"/>
    <w:rsid w:val="00A05A32"/>
    <w:rsid w:val="00A523AB"/>
    <w:rsid w:val="00A86085"/>
    <w:rsid w:val="00AF2C11"/>
    <w:rsid w:val="00B045C2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21C25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9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9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St-511/2015</izvorni_sadrzaj>
    <derivirana_varijabla naziv="DomainObject.Predmet.OznakaBroj_1">St-511/2015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AGRO-GRAD društvo s ograničenom odgovornošću za poljoprivrednu proizvodnju i druge usluge</izvorni_sadrzaj>
    <derivirana_varijabla naziv="DomainObject.Predmet.ProtustrankaFormated_1">  AGRO-GRAD društvo s ograničenom odgovornošću za poljoprivrednu proizvodnju i druge usluge</derivirana_varijabla>
  </DomainObject.Predmet.ProtustrankaFormated>
  <DomainObject.Predmet.ProtustrankaFormatedOIB>
    <izvorni_sadrzaj>  AGRO-GRAD društvo s ograničenom odgovornošću za poljoprivrednu proizvodnju i druge usluge, OIB 88702214924</izvorni_sadrzaj>
    <derivirana_varijabla naziv="DomainObject.Predmet.ProtustrankaFormatedOIB_1">  AGRO-GRAD društvo s ograničenom odgovornošću za poljoprivrednu proizvodnju i druge usluge, OIB 88702214924</derivirana_varijabla>
  </DomainObject.Predmet.ProtustrankaFormatedOIB>
  <DomainObject.Predmet.ProtustrankaFormatedWithAdress>
    <izvorni_sadrzaj> AGRO-GRAD društvo s ograničenom odgovornošću za poljoprivrednu proizvodnju i druge usluge,  29/b, 40313 Kapelščak</izvorni_sadrzaj>
    <derivirana_varijabla naziv="DomainObject.Predmet.ProtustrankaFormatedWithAdress_1"> AGRO-GRAD društvo s ograničenom odgovornošću za poljoprivrednu proizvodnju i druge usluge,  29/b, 40313 Kapelščak</derivirana_varijabla>
  </DomainObject.Predmet.ProtustrankaFormatedWithAdress>
  <DomainObject.Predmet.ProtustrankaFormatedWithAdressOIB>
    <izvorni_sadrzaj> AGRO-GRAD društvo s ograničenom odgovornošću za poljoprivrednu proizvodnju i druge usluge, OIB 88702214924,  29/b, 40313 Kapelščak</izvorni_sadrzaj>
    <derivirana_varijabla naziv="DomainObject.Predmet.ProtustrankaFormatedWithAdressOIB_1"> AGRO-GRAD društvo s ograničenom odgovornošću za poljoprivrednu proizvodnju i druge usluge, OIB 88702214924,  29/b, 40313 Kapelščak</derivirana_varijabla>
  </DomainObject.Predmet.ProtustrankaFormatedWithAdressOIB>
  <DomainObject.Predmet.ProtustrankaWithAdress>
    <izvorni_sadrzaj>AGRO-GRAD društvo s ograničenom odgovornošću za poljoprivrednu proizvodnju i druge usluge  29/b, 40313 Kapelščak</izvorni_sadrzaj>
    <derivirana_varijabla naziv="DomainObject.Predmet.ProtustrankaWithAdress_1">AGRO-GRAD društvo s ograničenom odgovornošću za poljoprivrednu proizvodnju i druge usluge  29/b, 40313 Kapelščak</derivirana_varijabla>
  </DomainObject.Predmet.ProtustrankaWithAdress>
  <DomainObject.Predmet.ProtustrankaWithAdressOIB>
    <izvorni_sadrzaj>AGRO-GRAD društvo s ograničenom odgovornošću za poljoprivrednu proizvodnju i druge usluge, OIB 88702214924,  29/b, 40313 Kapelščak</izvorni_sadrzaj>
    <derivirana_varijabla naziv="DomainObject.Predmet.ProtustrankaWithAdressOIB_1">AGRO-GRAD društvo s ograničenom odgovornošću za poljoprivrednu proizvodnju i druge usluge, OIB 88702214924,  29/b, 40313 Kapelščak</derivirana_varijabla>
  </DomainObject.Predmet.ProtustrankaWithAdressOIB>
  <DomainObject.Predmet.ProtustrankaNazivFormated>
    <izvorni_sadrzaj>AGRO-GRAD društvo s ograničenom odgovornošću za poljoprivrednu proizvodnju i druge usluge</izvorni_sadrzaj>
    <derivirana_varijabla naziv="DomainObject.Predmet.ProtustrankaNazivFormated_1">AGRO-GRAD društvo s ograničenom odgovornošću za poljoprivrednu proizvodnju i druge usluge</derivirana_varijabla>
  </DomainObject.Predmet.ProtustrankaNazivFormated>
  <DomainObject.Predmet.ProtustrankaNazivFormatedOIB>
    <izvorni_sadrzaj>AGRO-GRAD društvo s ograničenom odgovornošću za poljoprivrednu proizvodnju i druge usluge, OIB 88702214924</izvorni_sadrzaj>
    <derivirana_varijabla naziv="DomainObject.Predmet.ProtustrankaNazivFormatedOIB_1">AGRO-GRAD društvo s ograničenom odgovornošću za poljoprivrednu proizvodnju i druge usluge, OIB 88702214924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92541.03</izvorni_sadrzaj>
    <derivirana_varijabla naziv="DomainObject.Predmet.TrenutnaVrijednost_1">92541.03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AGRO-GRAD društvo s ograničenom odgovornošću za poljoprivrednu proizvodnju i druge usluge</item>
    </izvorni_sadrzaj>
    <derivirana_varijabla naziv="DomainObject.Predmet.ProtuStrankaListFormated_1">
      <item>AGRO-GRAD društvo s ograničenom odgovornošću za poljoprivrednu proizvodnju i druge usluge</item>
    </derivirana_varijabla>
  </DomainObject.Predmet.ProtuStrankaListFormated>
  <DomainObject.Predmet.ProtuStrankaListFormatedOIB>
    <izvorni_sadrzaj>
      <item>AGRO-GRAD društvo s ograničenom odgovornošću za poljoprivrednu proizvodnju i druge usluge, OIB 88702214924</item>
    </izvorni_sadrzaj>
    <derivirana_varijabla naziv="DomainObject.Predmet.ProtuStrankaListFormatedOIB_1">
      <item>AGRO-GRAD društvo s ograničenom odgovornošću za poljoprivrednu proizvodnju i druge usluge, OIB 88702214924</item>
    </derivirana_varijabla>
  </DomainObject.Predmet.ProtuStrankaListFormatedOIB>
  <DomainObject.Predmet.ProtuStrankaListFormatedWithAdress>
    <izvorni_sadrzaj>
      <item>AGRO-GRAD društvo s ograničenom odgovornošću za poljoprivrednu proizvodnju i druge usluge,  29/b, 40313 Kapelščak</item>
    </izvorni_sadrzaj>
    <derivirana_varijabla naziv="DomainObject.Predmet.ProtuStrankaListFormatedWithAdress_1">
      <item>AGRO-GRAD društvo s ograničenom odgovornošću za poljoprivrednu proizvodnju i druge usluge,  29/b, 40313 Kapelščak</item>
    </derivirana_varijabla>
  </DomainObject.Predmet.ProtuStrankaListFormatedWithAdress>
  <DomainObject.Predmet.ProtuStrankaListFormatedWithAdressOIB>
    <izvorni_sadrzaj>
      <item>AGRO-GRAD društvo s ograničenom odgovornošću za poljoprivrednu proizvodnju i druge usluge, OIB 88702214924,  29/b, 40313 Kapelščak</item>
    </izvorni_sadrzaj>
    <derivirana_varijabla naziv="DomainObject.Predmet.ProtuStrankaListFormatedWithAdressOIB_1">
      <item>AGRO-GRAD društvo s ograničenom odgovornošću za poljoprivrednu proizvodnju i druge usluge, OIB 88702214924,  29/b, 40313 Kapelščak</item>
    </derivirana_varijabla>
  </DomainObject.Predmet.ProtuStrankaListFormatedWithAdressOIB>
  <DomainObject.Predmet.ProtuStrankaListNazivFormated>
    <izvorni_sadrzaj>
      <item>AGRO-GRAD društvo s ograničenom odgovornošću za poljoprivrednu proizvodnju i druge usluge</item>
    </izvorni_sadrzaj>
    <derivirana_varijabla naziv="DomainObject.Predmet.ProtuStrankaListNazivFormated_1">
      <item>AGRO-GRAD društvo s ograničenom odgovornošću za poljoprivrednu proizvodnju i druge usluge</item>
    </derivirana_varijabla>
  </DomainObject.Predmet.ProtuStrankaListNazivFormated>
  <DomainObject.Predmet.ProtuStrankaListNazivFormatedOIB>
    <izvorni_sadrzaj>
      <item>AGRO-GRAD društvo s ograničenom odgovornošću za poljoprivrednu proizvodnju i druge usluge, OIB 88702214924</item>
    </izvorni_sadrzaj>
    <derivirana_varijabla naziv="DomainObject.Predmet.ProtuStrankaListNazivFormatedOIB_1">
      <item>AGRO-GRAD društvo s ograničenom odgovornošću za poljoprivrednu proizvodnju i druge usluge, OIB 88702214924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AGRO-GRAD društvo s ograničenom odgovornošću za poljoprivrednu proizvodnju i druge usluge</izvorni_sadrzaj>
    <derivirana_varijabla naziv="DomainObject.Predmet.ProtustrankaIDrugi_1">AGRO-GRAD društvo s ograničenom odgovornošću za poljoprivrednu proizvodnju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AGRO-GRAD društvo s ograničenom odgovornošću za poljoprivrednu proizvodnju i druge usluge, OIB 88702214924,  29/b, 40313 Kapelščak</izvorni_sadrzaj>
    <derivirana_varijabla naziv="DomainObject.Predmet.ProtustrankaIDrugiAdressOIB_1">AGRO-GRAD društvo s ograničenom odgovornošću za poljoprivrednu proizvodnju i druge usluge, OIB 88702214924,  29/b, 40313 Kapelščak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AGRO-GRAD društvo s ograničenom odgovornošću za poljoprivrednu proizvodnju i druge usluge</item>
      <item>E-oglasna ploča</item>
      <item>Sudski registar, Trgovački sud u Varaždinu</item>
    </izvorni_sadrzaj>
    <derivirana_varijabla naziv="DomainObject.Predmet.SudioniciListNaziv_1">
      <item>Financijska agencija</item>
      <item>AGRO-GRAD društvo s ograničenom odgovornošću za poljoprivrednu proizvodnju i druge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AGRO-GRAD društvo s ograničenom odgovornošću za poljoprivrednu proizvodnju i druge usluge, OIB 88702214924,  29/b,40313 Kapelščak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AGRO-GRAD društvo s ograničenom odgovornošću za poljoprivrednu proizvodnju i druge usluge, OIB 88702214924,  29/b,40313 Kapelščak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88702214924</item>
      <item>, OIB null</item>
      <item>, OIB null</item>
    </izvorni_sadrzaj>
    <derivirana_varijabla naziv="DomainObject.Predmet.SudioniciListNazivOIB_1">
      <item>, OIB 85821130368</item>
      <item>, OIB 88702214924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4AB94-7DD8-492F-9755-225815C03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1906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2016-01-13T12:02:00Z</dcterms:created>
  <dc:creator>Ljubica Makovec</dc:creator>
  <cp:lastModifiedBy>Maja Marčec</cp:lastModifiedBy>
  <cp:lastPrinted>2016-01-13T11:49:00Z</cp:lastPrinted>
  <dcterms:modified xmlns:xsi="http://www.w3.org/2001/XMLSchema-instance" xsi:type="dcterms:W3CDTF">2016-01-13T12:03:00Z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