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dfbd" w14:paraId="91fdfbd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</w:t>
      </w:r>
      <w:r w:rsidR="00083DD6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</w:t>
      </w:r>
      <w:r w:rsidR="00083DD6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83DD6" w:rsidP="00070A05" w:rsidR="00083DD6">
      <w:pPr>
        <w:jc w:val="center"/>
        <w:rPr>
          <w:rFonts w:hAnsi="Times New Roman" w:ascii="Times New Roman"/>
          <w:b/>
        </w:rPr>
      </w:pPr>
      <w:r w:rsidRPr="00083DD6">
        <w:rPr>
          <w:rFonts w:hAnsi="Times New Roman" w:ascii="Times New Roman"/>
          <w:b/>
        </w:rPr>
        <w:t>A - MAR d. o. o. ROVINJ, Rovinj, Petra Studenca 7, OIB: 74190970847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7C1939" w:rsidR="00FD0178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083DD6">
        <w:rPr>
          <w:rFonts w:hAnsi="Times New Roman" w:ascii="Times New Roman"/>
        </w:rPr>
        <w:t>08:45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7C193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EB649A">
        <w:rPr>
          <w:rFonts w:hAnsi="Times New Roman" w:ascii="Times New Roman"/>
        </w:rPr>
        <w:t>10</w:t>
      </w:r>
      <w:r w:rsidR="006D396B">
        <w:rPr>
          <w:rFonts w:hAnsi="Times New Roman" w:ascii="Times New Roman"/>
        </w:rPr>
        <w:t xml:space="preserve">. </w:t>
      </w:r>
      <w:r w:rsidR="00EB649A">
        <w:rPr>
          <w:rFonts w:hAnsi="Times New Roman" w:ascii="Times New Roman"/>
        </w:rPr>
        <w:t>svibnja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EB649A">
        <w:rPr>
          <w:rFonts w:hAnsi="Times New Roman" w:ascii="Times New Roman"/>
        </w:rPr>
        <w:t>17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EB649A">
        <w:rPr>
          <w:rFonts w:hAnsi="Times New Roman" w:ascii="Times New Roman"/>
        </w:rPr>
        <w:t>18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32764A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EA420A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>
      <w:pPr>
        <w:ind w:right="-288"/>
        <w:jc w:val="both"/>
        <w:rPr>
          <w:rFonts w:hAnsi="Times New Roman" w:ascii="Times New Roman"/>
        </w:rPr>
      </w:pPr>
    </w:p>
    <w:p w:rsidRDefault="00CB1098" w:rsidP="00753A24" w:rsidR="00CB109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Zatražit će se od Porezne uprave da dostavi sudu podatke o vrijednosti vozila u vlasništvu dužnika (nabrojane na listu 8 spisa).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EB649A">
        <w:rPr>
          <w:rFonts w:hAnsi="Times New Roman" w:ascii="Times New Roman"/>
        </w:rPr>
        <w:t>08:55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</w:p>
    <w:p w:rsidRDefault="00175DF2" w:rsidP="00175DF2" w:rsidR="00CB109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A31D7" w:rsidP="00175DF2" w:rsidR="006A31D7" w:rsidRPr="004D73AE">
      <w:pPr>
        <w:ind w:hanging="1416" w:left="1416"/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CB1098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4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DD6" w:rsidP="00083DD6" w:rsidR="00083DD6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722/2016-7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083DD6">
      <w:rPr>
        <w:sz w:val="22"/>
        <w:szCs w:val="22"/>
      </w:rPr>
      <w:t>722/2016-7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83DD6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2764A"/>
    <w:rsid w:val="003313E8"/>
    <w:rsid w:val="00382C76"/>
    <w:rsid w:val="00395085"/>
    <w:rsid w:val="003E1083"/>
    <w:rsid w:val="003E49B3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C1939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81113"/>
    <w:rsid w:val="00C917D3"/>
    <w:rsid w:val="00C91BCA"/>
    <w:rsid w:val="00CB1098"/>
    <w:rsid w:val="00CD254E"/>
    <w:rsid w:val="00CD2568"/>
    <w:rsid w:val="00CF4E29"/>
    <w:rsid w:val="00CF7611"/>
    <w:rsid w:val="00DA774A"/>
    <w:rsid w:val="00DF0331"/>
    <w:rsid w:val="00E3781E"/>
    <w:rsid w:val="00E51C1E"/>
    <w:rsid w:val="00EA420A"/>
    <w:rsid w:val="00EB649A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lipnja 2016.</izvorni_sadrzaj>
    <derivirana_varijabla naziv="DomainObject.StvarniPocetakDatum_1">27. lipnja 2016.</derivirana_varijabla>
  </DomainObject.StvarniPocetakDatum>
  <DomainObject.StvarniZavrsetakDatum>
    <izvorni_sadrzaj>27. lipnja 2016.</izvorni_sadrzaj>
    <derivirana_varijabla naziv="DomainObject.StvarniZavrsetakDatum_1">27. lipnja 2016.</derivirana_varijabla>
  </DomainObject.StvarniZavrsetakDatum>
  <DomainObject.PlaniraniZavrsetakDatum>
    <izvorni_sadrzaj>27. lipnja 2016.</izvorni_sadrzaj>
    <derivirana_varijabla naziv="DomainObject.PlaniraniZavrsetakDatum_1">27. lipnja 2016.</derivirana_varijabla>
  </DomainObject.PlaniraniZavrsetakDatum>
  <DomainObject.PlaniraniPocetakDatum>
    <izvorni_sadrzaj>27. lipnja 2016.</izvorni_sadrzaj>
    <derivirana_varijabla naziv="DomainObject.PlaniraniPocetakDatum_1">27. lipnja 2016.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08:50</izvorni_sadrzaj>
    <derivirana_varijabla naziv="DomainObject.PlaniraniZavrsetakVrijeme_1">08:50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Edo Maružin</item>
      <item>FINANCIJSKA AGENCIJA, RC RIJEKA, PODRUŽNICA PULA, PULA</item>
      <item>A - MAR d. o. o. ROVINJ</item>
    </izvorni_sadrzaj>
    <derivirana_varijabla naziv="DomainObject.UcesnikSudskeRadnjeListNaziv_1">
      <item>Edo Maružin</item>
      <item>FINANCIJSKA AGENCIJA, RC RIJEKA, PODRUŽNICA PULA, PULA</item>
      <item>A - MAR d. o. o. ROVINJ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MAR d. o. o. ROVINJ zastupanog po punomoćniku Edo Maružin</izvorni_sadrzaj>
    <derivirana_varijabla naziv="DomainObject.Predmet.ProtustrankaFormated_1">  A - MAR d. o. o. ROVINJ zastupanog po punomoćniku Edo Maružin</derivirana_varijabla>
  </DomainObject.Predmet.ProtustrankaFormated>
  <DomainObject.Predmet.ProtustrankaFormatedOIB>
    <izvorni_sadrzaj>  A - MAR d. o. o. ROVINJ, OIB 74190970847 zastupanog po punomoćniku Edo Maružin</izvorni_sadrzaj>
    <derivirana_varijabla naziv="DomainObject.Predmet.ProtustrankaFormatedOIB_1">  A - MAR d. o. o. ROVINJ, OIB 74190970847 zastupanog po punomoćniku Edo Maružin</derivirana_varijabla>
  </DomainObject.Predmet.ProtustrankaFormatedOIB>
  <DomainObject.Predmet.ProtustrankaFormatedWithAdress>
    <izvorni_sadrzaj> A - MAR d. o. o. ROVINJ, Petra Studenca 7, 52210 Rovinj zastupanog po punomoćniku Edo Maružin</izvorni_sadrzaj>
    <derivirana_varijabla naziv="DomainObject.Predmet.ProtustrankaFormatedWithAdress_1"> A - MAR d. o. o. ROVINJ, Petra Studenca 7, 52210 Rovinj zastupanog po punomoćniku Edo Maružin</derivirana_varijabla>
  </DomainObject.Predmet.ProtustrankaFormatedWithAdress>
  <DomainObject.Predmet.ProtustrankaFormatedWithAdressOIB>
    <izvorni_sadrzaj> A - MAR d. o. o. ROVINJ, OIB 74190970847, Petra Studenca 7, 52210 Rovinj zastupanog po punomoćniku Edo Maružin</izvorni_sadrzaj>
    <derivirana_varijabla naziv="DomainObject.Predmet.ProtustrankaFormatedWithAdressOIB_1"> A - MAR d. o. o. ROVINJ, OIB 74190970847, Petra Studenca 7, 52210 Rovinj zastupanog po punomoćniku Edo Maružin</derivirana_varijabla>
  </DomainObject.Predmet.ProtustrankaFormatedWithAdressOIB>
  <DomainObject.Predmet.ProtustrankaWithAdress>
    <izvorni_sadrzaj>A - MAR d. o. o. ROVINJ Petra Studenca 7, 52210 Rovinj</izvorni_sadrzaj>
    <derivirana_varijabla naziv="DomainObject.Predmet.ProtustrankaWithAdress_1">A - MAR d. o. o. ROVINJ Petra Studenca 7, 52210 Rovinj</derivirana_varijabla>
  </DomainObject.Predmet.ProtustrankaWithAdress>
  <DomainObject.Predmet.ProtustrankaWithAdressOIB>
    <izvorni_sadrzaj>A - MAR d. o. o. ROVINJ, OIB 74190970847, Petra Studenca 7, 52210 Rovinj</izvorni_sadrzaj>
    <derivirana_varijabla naziv="DomainObject.Predmet.ProtustrankaWithAdressOIB_1">A - MAR d. o. o. ROVINJ, OIB 74190970847, Petra Studenca 7, 52210 Rovinj</derivirana_varijabla>
  </DomainObject.Predmet.ProtustrankaWithAdressOIB>
  <DomainObject.Predmet.ProtustrankaNazivFormated>
    <izvorni_sadrzaj>A - MAR d. o. o. ROVINJ</izvorni_sadrzaj>
    <derivirana_varijabla naziv="DomainObject.Predmet.ProtustrankaNazivFormated_1">A - MAR d. o. o. ROVINJ</derivirana_varijabla>
  </DomainObject.Predmet.ProtustrankaNazivFormated>
  <DomainObject.Predmet.ProtustrankaNazivFormatedOIB>
    <izvorni_sadrzaj>A - MAR d. o. o. ROVINJ, OIB 74190970847</izvorni_sadrzaj>
    <derivirana_varijabla naziv="DomainObject.Predmet.ProtustrankaNazivFormatedOIB_1">A - MAR d. o. o. ROVINJ, OIB 74190970847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12571.20</izvorni_sadrzaj>
    <derivirana_varijabla naziv="DomainObject.Predmet.TrenutnaVrijednost_1">12571.20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- MAR d. o. o. ROVINJ zastupanog po punomoćniku Edo Maružin</item>
    </izvorni_sadrzaj>
    <derivirana_varijabla naziv="DomainObject.Predmet.ProtuStrankaListFormated_1">
      <item>A - MAR d. o. o. ROVINJ zastupanog po punomoćniku Edo Maružin</item>
    </derivirana_varijabla>
  </DomainObject.Predmet.ProtuStrankaListFormated>
  <DomainObject.Predmet.ProtuStrankaListFormatedOIB>
    <izvorni_sadrzaj>
      <item>A - MAR d. o. o. ROVINJ, OIB 74190970847 zastupanog po punomoćniku Edo Maružin</item>
    </izvorni_sadrzaj>
    <derivirana_varijabla naziv="DomainObject.Predmet.ProtuStrankaListFormatedOIB_1">
      <item>A - MAR d. o. o. ROVINJ, OIB 74190970847 zastupanog po punomoćniku Edo Maružin</item>
    </derivirana_varijabla>
  </DomainObject.Predmet.ProtuStrankaListFormatedOIB>
  <DomainObject.Predmet.ProtuStrankaListFormatedWithAdress>
    <izvorni_sadrzaj>
      <item>A - MAR d. o. o. ROVINJ, Petra Studenca 7, 52210 Rovinj zastupanog po punomoćniku Edo Maružin</item>
    </izvorni_sadrzaj>
    <derivirana_varijabla naziv="DomainObject.Predmet.ProtuStrankaListFormatedWithAdress_1">
      <item>A - MAR d. o. o. ROVINJ, Petra Studenca 7, 52210 Rovinj zastupanog po punomoćniku Edo Maružin</item>
    </derivirana_varijabla>
  </DomainObject.Predmet.ProtuStrankaListFormatedWithAdress>
  <DomainObject.Predmet.ProtuStrankaListFormatedWithAdressOIB>
    <izvorni_sadrzaj>
      <item>A - MAR d. o. o. ROVINJ, OIB 74190970847, Petra Studenca 7, 52210 Rovinj zastupanog po punomoćniku Edo Maružin</item>
    </izvorni_sadrzaj>
    <derivirana_varijabla naziv="DomainObject.Predmet.ProtuStrankaListFormatedWithAdressOIB_1">
      <item>A - MAR d. o. o. ROVINJ, OIB 74190970847, Petra Studenca 7, 52210 Rovinj zastupanog po punomoćniku Edo Maružin</item>
    </derivirana_varijabla>
  </DomainObject.Predmet.ProtuStrankaListFormatedWithAdressOIB>
  <DomainObject.Predmet.ProtuStrankaListNazivFormated>
    <izvorni_sadrzaj>
      <item>A - MAR d. o. o. ROVINJ</item>
    </izvorni_sadrzaj>
    <derivirana_varijabla naziv="DomainObject.Predmet.ProtuStrankaListNazivFormated_1">
      <item>A - MAR d. o. o. ROVINJ</item>
    </derivirana_varijabla>
  </DomainObject.Predmet.ProtuStrankaListNazivFormated>
  <DomainObject.Predmet.ProtuStrankaListNazivFormatedOIB>
    <izvorni_sadrzaj>
      <item>A - MAR d. o. o. ROVINJ, OIB 74190970847</item>
    </izvorni_sadrzaj>
    <derivirana_varijabla naziv="DomainObject.Predmet.ProtuStrankaListNazivFormatedOIB_1">
      <item>A - MAR d. o. o. ROVINJ, OIB 74190970847</item>
    </derivirana_varijabla>
  </DomainObject.Predmet.ProtuStrankaListNazivFormatedOIB>
  <DomainObject.Predmet.OstaliListFormated>
    <izvorni_sadrzaj>
      <item>Edo Maružin punomoćnik sudionika u postupku A - MAR d. o. o. ROVINJ</item>
    </izvorni_sadrzaj>
    <derivirana_varijabla naziv="DomainObject.Predmet.OstaliListFormated_1">
      <item>Edo Maružin punomoćnik sudionika u postupku A - MAR d. o. o. ROVINJ</item>
    </derivirana_varijabla>
  </DomainObject.Predmet.OstaliListFormated>
  <DomainObject.Predmet.OstaliListFormatedOIB>
    <izvorni_sadrzaj>
      <item>Edo Maružin, OIB 32427395497 punomoćnik sudionika u postupku A - MAR d. o. o. ROVINJ</item>
    </izvorni_sadrzaj>
    <derivirana_varijabla naziv="DomainObject.Predmet.OstaliListFormatedOIB_1">
      <item>Edo Maružin, OIB 32427395497 punomoćnik sudionika u postupku A - MAR d. o. o. ROVINJ</item>
    </derivirana_varijabla>
  </DomainObject.Predmet.OstaliListFormatedOIB>
  <DomainObject.Predmet.OstaliListFormatedWithAdress>
    <izvorni_sadrzaj>
      <item>Edo Maružin, Burići 48, 52341 Burići punomoćnik sudionika u postupku A - MAR d. o. o. ROVINJ</item>
    </izvorni_sadrzaj>
    <derivirana_varijabla naziv="DomainObject.Predmet.OstaliListFormatedWithAdress_1">
      <item>Edo Maružin, Burići 48, 52341 Burići punomoćnik sudionika u postupku A - MAR d. o. o. ROVINJ</item>
    </derivirana_varijabla>
  </DomainObject.Predmet.OstaliListFormatedWithAdress>
  <DomainObject.Predmet.OstaliListFormatedWithAdressOIB>
    <izvorni_sadrzaj>
      <item>Edo Maružin, OIB 32427395497, Burići 48, 52341 Burići punomoćnik sudionika u postupku A - MAR d. o. o. ROVINJ</item>
    </izvorni_sadrzaj>
    <derivirana_varijabla naziv="DomainObject.Predmet.OstaliListFormatedWithAdressOIB_1">
      <item>Edo Maružin, OIB 32427395497, Burići 48, 52341 Burići punomoćnik sudionika u postupku A - MAR d. o. o. ROVINJ</item>
    </derivirana_varijabla>
  </DomainObject.Predmet.OstaliListFormatedWithAdressOIB>
  <DomainObject.Predmet.OstaliListNazivFormated>
    <izvorni_sadrzaj>
      <item>Edo Maružin</item>
    </izvorni_sadrzaj>
    <derivirana_varijabla naziv="DomainObject.Predmet.OstaliListNazivFormated_1">
      <item>Edo Maružin</item>
    </derivirana_varijabla>
  </DomainObject.Predmet.OstaliListNazivFormated>
  <DomainObject.Predmet.OstaliListNazivFormatedOIB>
    <izvorni_sadrzaj>
      <item>Edo Maružin, OIB 32427395497</item>
    </izvorni_sadrzaj>
    <derivirana_varijabla naziv="DomainObject.Predmet.OstaliListNazivFormatedOIB_1">
      <item>Edo Maružin, OIB 32427395497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- MAR d. o. o. ROVINJ</izvorni_sadrzaj>
    <derivirana_varijabla naziv="DomainObject.Predmet.ProtustrankaIDrugi_1">A - MAR d. o. 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 - MAR d. o. o. ROVINJ, OIB 74190970847, Petra Studenca 7, 52210 Rovinj</izvorni_sadrzaj>
    <derivirana_varijabla naziv="DomainObject.Predmet.ProtustrankaIDrugiAdressOIB_1">A - MAR d. o. o. ROVINJ, OIB 74190970847, Petra Studenca 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- MAR d. o. o. ROVINJ</item>
      <item>Edo Maružin</item>
    </izvorni_sadrzaj>
    <derivirana_varijabla naziv="DomainObject.Predmet.SudioniciListNaziv_1">
      <item>FINANCIJSKA AGENCIJA, RC RIJEKA, PODRUŽNICA PULA, PULA</item>
      <item>A - MAR d. o. o. ROVINJ</item>
      <item>Edo Maružin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izvorni_sadrzaj>
    <derivirana_varijabla naziv="DomainObject.Predmet.SudioniciListAdressOIB_1">
      <item>FINANCIJSKA AGENCIJA, RC RIJEKA, PODRUŽNICA PULA, PULA, OIB 85821130368, Ulica grada Vukovara 70,10000 Zagreb</item>
      <item>A - MAR d. o. o. ROVINJ, OIB 74190970847, Petra Studenca 7,52210 Rovinj</item>
      <item>Edo Maružin, OIB 32427395497, Burići 48,52341 Burići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74190970847</item>
      <item>, OIB 32427395497</item>
    </izvorni_sadrzaj>
    <derivirana_varijabla naziv="DomainObject.Predmet.SudioniciListNazivOIB_1">
      <item>, OIB 85821130368</item>
      <item>, OIB 74190970847</item>
      <item>, OIB 32427395497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CE699-4E4F-4391-B1AC-CC3517AA01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1145</properties:Characters>
  <properties:Lines>47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1378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2016-06-27T06:29:00Z</dcterms:created>
  <dc:creator>epincin</dc:creator>
  <cp:lastModifiedBy>Sanja Prodan</cp:lastModifiedBy>
  <cp:lastPrinted>2015-12-17T09:17:00Z</cp:lastPrinted>
  <dcterms:modified xmlns:xsi="http://www.w3.org/2001/XMLSchema-instance" xsi:type="dcterms:W3CDTF">2016-07-22T06:29:00Z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