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7972" w14:paraId="e1a797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ED0B09" w:rsidRPr="00ED0B09">
        <w:rPr>
          <w:lang w:val="hr-HR"/>
        </w:rPr>
        <w:t>SVIĆARICA d.o.o.</w:t>
      </w:r>
      <w:r w:rsidR="00ED0B09">
        <w:rPr>
          <w:lang w:val="hr-HR"/>
        </w:rPr>
        <w:t>,</w:t>
      </w:r>
      <w:r w:rsidR="00ED0B09" w:rsidRPr="00ED0B09">
        <w:rPr>
          <w:lang w:val="hr-HR"/>
        </w:rPr>
        <w:t xml:space="preserve"> OIB: 28414102371</w:t>
      </w:r>
      <w:r w:rsidR="00ED0B09" w:rsidRPr="00246878">
        <w:rPr>
          <w:lang w:val="hr-HR"/>
        </w:rPr>
        <w:t>,</w:t>
      </w:r>
      <w:r w:rsidR="00ED0B09">
        <w:rPr>
          <w:lang w:val="hr-HR"/>
        </w:rPr>
        <w:t xml:space="preserve"> </w:t>
      </w:r>
      <w:r w:rsidR="00ED0B09" w:rsidRPr="00ED0B09">
        <w:rPr>
          <w:lang w:val="hr-HR"/>
        </w:rPr>
        <w:t xml:space="preserve">Split, Primoštenska 8,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D0B09" w:rsidRPr="00ED0B09">
        <w:rPr>
          <w:szCs w:val="24"/>
        </w:rPr>
        <w:t>SVIĆARICA d.o.o., OIB: 28414102371, Split, Primoštenska 8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756350">
        <w:rPr>
          <w:rFonts w:cs="Times New Roman" w:eastAsia="Times New Roman"/>
          <w:szCs w:val="24"/>
          <w:lang w:eastAsia="hr-HR"/>
        </w:rPr>
        <w:t>9.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ED0B09">
        <w:t>9</w:t>
      </w:r>
      <w:r w:rsidR="00622DF9">
        <w:t>:</w:t>
      </w:r>
      <w:r w:rsidR="00ED0B09">
        <w:t>0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ED0B09" w:rsidR="00542BD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ED0B09" w:rsidRPr="00ED0B09">
        <w:rPr>
          <w:rFonts w:cs="Times New Roman" w:eastAsia="Times New Roman"/>
          <w:szCs w:val="24"/>
          <w:lang w:eastAsia="hr-HR"/>
        </w:rPr>
        <w:t>Marija Katunarić</w:t>
      </w:r>
      <w:r w:rsidR="00ED0B09">
        <w:rPr>
          <w:rFonts w:cs="Times New Roman" w:eastAsia="Times New Roman"/>
          <w:szCs w:val="24"/>
          <w:lang w:eastAsia="hr-HR"/>
        </w:rPr>
        <w:t xml:space="preserve"> iz </w:t>
      </w:r>
      <w:r w:rsidR="00ED0B09" w:rsidRPr="00ED0B09">
        <w:rPr>
          <w:rFonts w:cs="Times New Roman" w:eastAsia="Times New Roman"/>
          <w:szCs w:val="24"/>
          <w:lang w:eastAsia="hr-HR"/>
        </w:rPr>
        <w:t>Split</w:t>
      </w:r>
      <w:r w:rsidR="00ED0B09">
        <w:rPr>
          <w:rFonts w:cs="Times New Roman" w:eastAsia="Times New Roman"/>
          <w:szCs w:val="24"/>
          <w:lang w:eastAsia="hr-HR"/>
        </w:rPr>
        <w:t>a</w:t>
      </w:r>
      <w:r w:rsidR="00ED0B09" w:rsidRPr="00ED0B09">
        <w:rPr>
          <w:rFonts w:cs="Times New Roman" w:eastAsia="Times New Roman"/>
          <w:szCs w:val="24"/>
          <w:lang w:eastAsia="hr-HR"/>
        </w:rPr>
        <w:t>, Primoštenska 8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ED0B09">
        <w:t>Mariji Katunarić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ED0B09">
        <w:rPr>
          <w:szCs w:val="24"/>
        </w:rPr>
        <w:t>18</w:t>
      </w:r>
      <w:r w:rsidR="00542BD8">
        <w:rPr>
          <w:szCs w:val="24"/>
        </w:rPr>
        <w:t>. travnja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</w:t>
      </w:r>
      <w:r w:rsidR="00ED0B09">
        <w:rPr>
          <w:szCs w:val="24"/>
        </w:rPr>
        <w:t>110.  st. 1</w:t>
      </w:r>
      <w:r>
        <w:rPr>
          <w:szCs w:val="24"/>
        </w:rPr>
        <w:t xml:space="preserve">. SZ-a, prijedlog za otvaranje stečajnog postupka nad dužnikom </w:t>
      </w:r>
      <w:r w:rsidR="00ED0B09" w:rsidRPr="00ED0B09">
        <w:rPr>
          <w:szCs w:val="24"/>
        </w:rPr>
        <w:t>SVIĆARICA d.o.o., OIB: 28414102371, Split, Primoštenska 8</w:t>
      </w:r>
      <w:r w:rsidR="00426310">
        <w:rPr>
          <w:szCs w:val="24"/>
        </w:rPr>
        <w:t>.</w:t>
      </w:r>
    </w:p>
    <w:p w:rsidRDefault="00756350" w:rsidP="00ED0B09" w:rsidR="00756350" w:rsidRPr="00564E07">
      <w:pPr>
        <w:spacing w:before="20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ED0B09">
        <w:rPr>
          <w:szCs w:val="24"/>
        </w:rPr>
        <w:t>14. travnja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ED0B09">
        <w:rPr>
          <w:szCs w:val="24"/>
        </w:rPr>
        <w:t xml:space="preserve"> u neprekinutom razdoblju od 120</w:t>
      </w:r>
      <w:r>
        <w:rPr>
          <w:szCs w:val="24"/>
        </w:rPr>
        <w:t xml:space="preserve"> dana, u ukupnom iznosu od </w:t>
      </w:r>
      <w:r w:rsidR="00ED0B09">
        <w:rPr>
          <w:szCs w:val="24"/>
        </w:rPr>
        <w:t>11.584,10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542BD8">
        <w:rPr>
          <w:szCs w:val="24"/>
        </w:rPr>
        <w:t>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ED0B09" w:rsidR="00756350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ED0B09" w:rsidR="00756350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ED0B09" w:rsidR="00756350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ED0B09">
        <w:rPr>
          <w:szCs w:val="24"/>
        </w:rPr>
        <w:t xml:space="preserve"> u neprekinutom razdoblju od 120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ED0B09" w:rsidR="00756350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AF6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ED0B09">
      <w:t>1104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ED0B09">
      <w:t>1104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ED0B09"/>
    <w:rsid w:val="00ED3AF6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SVIĆARICA d.o.o. za usluge u ribarstvu i trgovinu</izvorni_sadrzaj>
    <derivirana_varijabla naziv="DomainObject.Predmet.ProtustrankaFormated_1">  SVIĆARICA d.o.o. za usluge u ribarstvu i trgovinu</derivirana_varijabla>
  </DomainObject.Predmet.ProtustrankaFormated>
  <DomainObject.Predmet.ProtustrankaFormatedOIB>
    <izvorni_sadrzaj>  SVIĆARICA d.o.o. za usluge u ribarstvu i trgovinu, OIB 28414102371</izvorni_sadrzaj>
    <derivirana_varijabla naziv="DomainObject.Predmet.ProtustrankaFormatedOIB_1">  SVIĆARICA d.o.o. za usluge u ribarstvu i trgovinu, OIB 28414102371</derivirana_varijabla>
  </DomainObject.Predmet.ProtustrankaFormatedOIB>
  <DomainObject.Predmet.ProtustrankaFormatedWithAdress>
    <izvorni_sadrzaj> SVIĆARICA d.o.o. za usluge u ribarstvu i trgovinu, Primoštenska 8, 21000 Split</izvorni_sadrzaj>
    <derivirana_varijabla naziv="DomainObject.Predmet.ProtustrankaFormatedWithAdress_1"> SVIĆARICA d.o.o. za usluge u ribarstvu i trgovinu, Primoštenska 8, 21000 Split</derivirana_varijabla>
  </DomainObject.Predmet.ProtustrankaFormatedWithAdress>
  <DomainObject.Predmet.ProtustrankaFormatedWithAdressOIB>
    <izvorni_sadrzaj> SVIĆARICA d.o.o. za usluge u ribarstvu i trgovinu, OIB 28414102371, Primoštenska 8, 21000 Split</izvorni_sadrzaj>
    <derivirana_varijabla naziv="DomainObject.Predmet.ProtustrankaFormatedWithAdressOIB_1"> SVIĆARICA d.o.o. za usluge u ribarstvu i trgovinu, OIB 28414102371, Primoštenska 8, 21000 Split</derivirana_varijabla>
  </DomainObject.Predmet.ProtustrankaFormatedWithAdressOIB>
  <DomainObject.Predmet.ProtustrankaWithAdress>
    <izvorni_sadrzaj>SVIĆARICA d.o.o. za usluge u ribarstvu i trgovinu Primoštenska 8, 21000 Split</izvorni_sadrzaj>
    <derivirana_varijabla naziv="DomainObject.Predmet.ProtustrankaWithAdress_1">SVIĆARICA d.o.o. za usluge u ribarstvu i trgovinu Primoštenska 8, 21000 Split</derivirana_varijabla>
  </DomainObject.Predmet.ProtustrankaWithAdress>
  <DomainObject.Predmet.ProtustrankaWithAdressOIB>
    <izvorni_sadrzaj>SVIĆARICA d.o.o. za usluge u ribarstvu i trgovinu, OIB 28414102371, Primoštenska 8, 21000 Split</izvorni_sadrzaj>
    <derivirana_varijabla naziv="DomainObject.Predmet.ProtustrankaWithAdressOIB_1">SVIĆARICA d.o.o. za usluge u ribarstvu i trgovinu, OIB 28414102371, Primoštenska 8, 21000 Split</derivirana_varijabla>
  </DomainObject.Predmet.ProtustrankaWithAdressOIB>
  <DomainObject.Predmet.ProtustrankaNazivFormated>
    <izvorni_sadrzaj>SVIĆARICA d.o.o. za usluge u ribarstvu i trgovinu</izvorni_sadrzaj>
    <derivirana_varijabla naziv="DomainObject.Predmet.ProtustrankaNazivFormated_1">SVIĆARICA d.o.o. za usluge u ribarstvu i trgovinu</derivirana_varijabla>
  </DomainObject.Predmet.ProtustrankaNazivFormated>
  <DomainObject.Predmet.ProtustrankaNazivFormatedOIB>
    <izvorni_sadrzaj>SVIĆARICA d.o.o. za usluge u ribarstvu i trgovinu, OIB 28414102371</izvorni_sadrzaj>
    <derivirana_varijabla naziv="DomainObject.Predmet.ProtustrankaNazivFormatedOIB_1">SVIĆARICA d.o.o. za usluge u ribarstvu i trgovinu, OIB 28414102371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SVIĆARICA d.o.o. za usluge u ribarstvu i trgovinu</item>
    </izvorni_sadrzaj>
    <derivirana_varijabla naziv="DomainObject.Predmet.ProtuStrankaListFormated_1">
      <item>SVIĆARICA d.o.o. za usluge u ribarstvu i trgovinu</item>
    </derivirana_varijabla>
  </DomainObject.Predmet.ProtuStrankaListFormated>
  <DomainObject.Predmet.ProtuStrankaListFormatedOIB>
    <izvorni_sadrzaj>
      <item>SVIĆARICA d.o.o. za usluge u ribarstvu i trgovinu, OIB 28414102371</item>
    </izvorni_sadrzaj>
    <derivirana_varijabla naziv="DomainObject.Predmet.ProtuStrankaListFormatedOIB_1">
      <item>SVIĆARICA d.o.o. za usluge u ribarstvu i trgovinu, OIB 28414102371</item>
    </derivirana_varijabla>
  </DomainObject.Predmet.ProtuStrankaListFormatedOIB>
  <DomainObject.Predmet.ProtuStrankaListFormatedWithAdress>
    <izvorni_sadrzaj>
      <item>SVIĆARICA d.o.o. za usluge u ribarstvu i trgovinu, Primoštenska 8, 21000 Split</item>
    </izvorni_sadrzaj>
    <derivirana_varijabla naziv="DomainObject.Predmet.ProtuStrankaListFormatedWithAdress_1">
      <item>SVIĆARICA d.o.o. za usluge u ribarstvu i trgovinu, Primoštenska 8, 21000 Split</item>
    </derivirana_varijabla>
  </DomainObject.Predmet.ProtuStrankaListFormatedWithAdress>
  <DomainObject.Predmet.ProtuStrankaListFormatedWithAdressOIB>
    <izvorni_sadrzaj>
      <item>SVIĆARICA d.o.o. za usluge u ribarstvu i trgovinu, OIB 28414102371, Primoštenska 8, 21000 Split</item>
    </izvorni_sadrzaj>
    <derivirana_varijabla naziv="DomainObject.Predmet.ProtuStrankaListFormatedWithAdressOIB_1">
      <item>SVIĆARICA d.o.o. za usluge u ribarstvu i trgovinu, OIB 28414102371, Primoštenska 8, 21000 Split</item>
    </derivirana_varijabla>
  </DomainObject.Predmet.ProtuStrankaListFormatedWithAdressOIB>
  <DomainObject.Predmet.ProtuStrankaListNazivFormated>
    <izvorni_sadrzaj>
      <item>SVIĆARICA d.o.o. za usluge u ribarstvu i trgovinu</item>
    </izvorni_sadrzaj>
    <derivirana_varijabla naziv="DomainObject.Predmet.ProtuStrankaListNazivFormated_1">
      <item>SVIĆARICA d.o.o. za usluge u ribarstvu i trgovinu</item>
    </derivirana_varijabla>
  </DomainObject.Predmet.ProtuStrankaListNazivFormated>
  <DomainObject.Predmet.ProtuStrankaListNazivFormatedOIB>
    <izvorni_sadrzaj>
      <item>SVIĆARICA d.o.o. za usluge u ribarstvu i trgovinu, OIB 28414102371</item>
    </izvorni_sadrzaj>
    <derivirana_varijabla naziv="DomainObject.Predmet.ProtuStrankaListNazivFormatedOIB_1">
      <item>SVIĆARICA d.o.o. za usluge u ribarstvu i trgovinu, OIB 28414102371</item>
    </derivirana_varijabla>
  </DomainObject.Predmet.ProtuStrankaListNazivFormatedOIB>
  <DomainObject.Predmet.OstaliListFormated>
    <izvorni_sadrzaj>
      <item>Marija Katunarić</item>
    </izvorni_sadrzaj>
    <derivirana_varijabla naziv="DomainObject.Predmet.OstaliListFormated_1">
      <item>Marija Katunarić</item>
    </derivirana_varijabla>
  </DomainObject.Predmet.OstaliListFormated>
  <DomainObject.Predmet.OstaliListFormatedOIB>
    <izvorni_sadrzaj>
      <item>Marija Katunarić, OIB 43297442556</item>
    </izvorni_sadrzaj>
    <derivirana_varijabla naziv="DomainObject.Predmet.OstaliListFormatedOIB_1">
      <item>Marija Katunarić, OIB 43297442556</item>
    </derivirana_varijabla>
  </DomainObject.Predmet.OstaliListFormatedOIB>
  <DomainObject.Predmet.OstaliListFormatedWithAdress>
    <izvorni_sadrzaj>
      <item>Marija Katunarić, Primoštenska 8, 21000 Split</item>
    </izvorni_sadrzaj>
    <derivirana_varijabla naziv="DomainObject.Predmet.OstaliListFormatedWithAdress_1">
      <item>Marija Katunarić, Primoštenska 8, 21000 Split</item>
    </derivirana_varijabla>
  </DomainObject.Predmet.OstaliListFormatedWithAdress>
  <DomainObject.Predmet.OstaliListFormatedWithAdressOIB>
    <izvorni_sadrzaj>
      <item>Marija Katunarić, OIB 43297442556, Primoštenska 8, 21000 Split</item>
    </izvorni_sadrzaj>
    <derivirana_varijabla naziv="DomainObject.Predmet.OstaliListFormatedWithAdressOIB_1">
      <item>Marija Katunarić, OIB 43297442556, Primoštenska 8, 21000 Split</item>
    </derivirana_varijabla>
  </DomainObject.Predmet.OstaliListFormatedWithAdressOIB>
  <DomainObject.Predmet.OstaliListNazivFormated>
    <izvorni_sadrzaj>
      <item>Marija Katunarić</item>
    </izvorni_sadrzaj>
    <derivirana_varijabla naziv="DomainObject.Predmet.OstaliListNazivFormated_1">
      <item>Marija Katunarić</item>
    </derivirana_varijabla>
  </DomainObject.Predmet.OstaliListNazivFormated>
  <DomainObject.Predmet.OstaliListNazivFormatedOIB>
    <izvorni_sadrzaj>
      <item>Marija Katunarić, OIB 43297442556</item>
    </izvorni_sadrzaj>
    <derivirana_varijabla naziv="DomainObject.Predmet.OstaliListNazivFormatedOIB_1">
      <item>Marija Katunarić, OIB 43297442556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SVIĆARICA d.o.o. za usluge u ribarstvu i trgovinu</izvorni_sadrzaj>
    <derivirana_varijabla naziv="DomainObject.Predmet.ProtustrankaIDrugi_1">SVIĆARICA d.o.o. za usluge u ribarstvu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SVIĆARICA d.o.o. za usluge u ribarstvu i trgovinu, OIB 28414102371, Primoštenska 8, 21000 Split</izvorni_sadrzaj>
    <derivirana_varijabla naziv="DomainObject.Predmet.ProtustrankaIDrugiAdressOIB_1">SVIĆARICA d.o.o. za usluge u ribarstvu i trgovinu, OIB 28414102371, Primoštenska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SVIĆARICA d.o.o. za usluge u ribarstvu i trgovinu</item>
      <item>FINANCIJSKA AGENCIJA, RC SPLIT</item>
      <item>Marija Katunarić</item>
    </izvorni_sadrzaj>
    <derivirana_varijabla naziv="DomainObject.Predmet.SudioniciListNaziv_1">
      <item>SVIĆARICA d.o.o. za usluge u ribarstvu i trgovinu</item>
      <item>FINANCIJSKA AGENCIJA, RC SPLIT</item>
      <item>Marija Katunarić</item>
    </derivirana_varijabla>
  </DomainObject.Predmet.SudioniciListNaziv>
  <DomainObject.Predmet.SudioniciListAdressOIB>
    <izvorni_sadrzaj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izvorni_sadrzaj>
    <derivirana_varijabla naziv="DomainObject.Predmet.SudioniciListAdressOIB_1"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28414102371</item>
      <item>, OIB 85821130368</item>
      <item>, OIB 43297442556</item>
    </izvorni_sadrzaj>
    <derivirana_varijabla naziv="DomainObject.Predmet.SudioniciListNazivOIB_1">
      <item>, OIB 28414102371</item>
      <item>, OIB 85821130368</item>
      <item>, OIB 43297442556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F2BDD-B4EB-4543-BB53-0A7DDE3E2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4914</properties:Characters>
  <properties:Lines>96</properties:Lines>
  <properties:Paragraphs>48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2017-04-07T06:35:00Z</cp:lastPrinted>
  <dcterms:modified xmlns:xsi="http://www.w3.org/2001/XMLSchema-instance" xsi:type="dcterms:W3CDTF">2017-04-07T08:36:00Z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