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47fb" w14:paraId="f2747fb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9D2AE7">
        <w:rPr>
          <w:rFonts w:hAnsi="Times New Roman" w:ascii="Times New Roman"/>
          <w:b/>
          <w:bCs/>
          <w:sz w:val="24"/>
          <w:szCs w:val="24"/>
        </w:rPr>
        <w:t>1610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9D2AE7">
        <w:rPr>
          <w:rFonts w:hAnsi="Times New Roman" w:ascii="Times New Roman"/>
        </w:rPr>
        <w:t>1610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9D2AE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9A48C0">
        <w:rPr>
          <w:rFonts w:hAnsi="Times New Roman" w:ascii="Times New Roman"/>
        </w:rPr>
        <w:t xml:space="preserve"> </w:t>
      </w:r>
      <w:r w:rsidR="009D2AE7" w:rsidRPr="009D2AE7">
        <w:rPr>
          <w:rFonts w:hAnsi="Times New Roman" w:ascii="Times New Roman"/>
        </w:rPr>
        <w:t>HRVATSKO UDRUŽENJE ZA KLASIČNU HOMEOPATIJU</w:t>
      </w:r>
      <w:r w:rsidR="005912E9">
        <w:rPr>
          <w:rFonts w:hAnsi="Times New Roman" w:ascii="Times New Roman"/>
        </w:rPr>
        <w:t xml:space="preserve">, </w:t>
      </w:r>
      <w:r w:rsidR="002068AB">
        <w:rPr>
          <w:rFonts w:hAnsi="Times New Roman" w:ascii="Times New Roman"/>
        </w:rPr>
        <w:t xml:space="preserve">iz </w:t>
      </w:r>
      <w:r w:rsidR="005912E9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 xml:space="preserve">, 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(OIB</w:t>
      </w:r>
      <w:r w:rsidR="009D2AE7">
        <w:rPr>
          <w:rFonts w:hAnsi="Times New Roman" w:ascii="Times New Roman"/>
        </w:rPr>
        <w:t xml:space="preserve"> </w:t>
      </w:r>
      <w:r w:rsidR="009D2AE7" w:rsidRPr="009D2AE7">
        <w:rPr>
          <w:rFonts w:hAnsi="Times New Roman" w:ascii="Times New Roman"/>
        </w:rPr>
        <w:t>79849515150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B6055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91689"/>
    <w:rsid w:val="007A7ADA"/>
    <w:rsid w:val="007B7E41"/>
    <w:rsid w:val="007D0A18"/>
    <w:rsid w:val="007E1BD8"/>
    <w:rsid w:val="007F3918"/>
    <w:rsid w:val="007F3A76"/>
    <w:rsid w:val="007F7417"/>
    <w:rsid w:val="00802D53"/>
    <w:rsid w:val="0080649E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5116"/>
    <w:rsid w:val="009D5547"/>
    <w:rsid w:val="009D5CBD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B7671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3276E"/>
    <w:rsid w:val="00C557CC"/>
    <w:rsid w:val="00C628CC"/>
    <w:rsid w:val="00C65BB3"/>
    <w:rsid w:val="00C67FED"/>
    <w:rsid w:val="00C75B5B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16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6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68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6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6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16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6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68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6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6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1610</izvorni_sadrzaj>
    <derivirana_varijabla naziv="DomainObject.Predmet.Broj_1">1610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St-1610/2016</izvorni_sadrzaj>
    <derivirana_varijabla naziv="DomainObject.Predmet.OznakaBroj_1">St-1610/2016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UDRUŽENJE ZA KLASIČNU HOMEOPATIJU</izvorni_sadrzaj>
    <derivirana_varijabla naziv="DomainObject.Predmet.ProtustrankaFormated_1">  HRVATSKO UDRUŽENJE ZA KLASIČNU HOMEOPATIJU</derivirana_varijabla>
  </DomainObject.Predmet.ProtustrankaFormated>
  <DomainObject.Predmet.ProtustrankaFormatedOIB>
    <izvorni_sadrzaj>  HRVATSKO UDRUŽENJE ZA KLASIČNU HOMEOPATIJU, OIB 79849515150</izvorni_sadrzaj>
    <derivirana_varijabla naziv="DomainObject.Predmet.ProtustrankaFormatedOIB_1">  HRVATSKO UDRUŽENJE ZA KLASIČNU HOMEOPATIJU, OIB 79849515150</derivirana_varijabla>
  </DomainObject.Predmet.ProtustrankaFormatedOIB>
  <DomainObject.Predmet.ProtustrankaFormatedWithAdress>
    <izvorni_sadrzaj> HRVATSKO UDRUŽENJE ZA KLASIČNU HOMEOPATIJU, Trdice 43, 10000 Zagreb</izvorni_sadrzaj>
    <derivirana_varijabla naziv="DomainObject.Predmet.ProtustrankaFormatedWithAdress_1"> HRVATSKO UDRUŽENJE ZA KLASIČNU HOMEOPATIJU, Trdice 43, 10000 Zagreb</derivirana_varijabla>
  </DomainObject.Predmet.ProtustrankaFormatedWithAdress>
  <DomainObject.Predmet.ProtustrankaFormatedWithAdressOIB>
    <izvorni_sadrzaj> HRVATSKO UDRUŽENJE ZA KLASIČNU HOMEOPATIJU, OIB 79849515150, Trdice 43, 10000 Zagreb</izvorni_sadrzaj>
    <derivirana_varijabla naziv="DomainObject.Predmet.ProtustrankaFormatedWithAdressOIB_1"> HRVATSKO UDRUŽENJE ZA KLASIČNU HOMEOPATIJU, OIB 79849515150, Trdice 43, 10000 Zagreb</derivirana_varijabla>
  </DomainObject.Predmet.ProtustrankaFormatedWithAdressOIB>
  <DomainObject.Predmet.ProtustrankaWithAdress>
    <izvorni_sadrzaj>HRVATSKO UDRUŽENJE ZA KLASIČNU HOMEOPATIJU Trdice 43, 10000 Zagreb</izvorni_sadrzaj>
    <derivirana_varijabla naziv="DomainObject.Predmet.ProtustrankaWithAdress_1">HRVATSKO UDRUŽENJE ZA KLASIČNU HOMEOPATIJU Trdice 43, 10000 Zagreb</derivirana_varijabla>
  </DomainObject.Predmet.ProtustrankaWithAdress>
  <DomainObject.Predmet.ProtustrankaWithAdressOIB>
    <izvorni_sadrzaj>HRVATSKO UDRUŽENJE ZA KLASIČNU HOMEOPATIJU, OIB 79849515150, Trdice 43, 10000 Zagreb</izvorni_sadrzaj>
    <derivirana_varijabla naziv="DomainObject.Predmet.ProtustrankaWithAdressOIB_1">HRVATSKO UDRUŽENJE ZA KLASIČNU HOMEOPATIJU, OIB 79849515150, Trdice 43, 10000 Zagreb</derivirana_varijabla>
  </DomainObject.Predmet.ProtustrankaWithAdressOIB>
  <DomainObject.Predmet.ProtustrankaNazivFormated>
    <izvorni_sadrzaj>HRVATSKO UDRUŽENJE ZA KLASIČNU HOMEOPATIJU</izvorni_sadrzaj>
    <derivirana_varijabla naziv="DomainObject.Predmet.ProtustrankaNazivFormated_1">HRVATSKO UDRUŽENJE ZA KLASIČNU HOMEOPATIJU</derivirana_varijabla>
  </DomainObject.Predmet.ProtustrankaNazivFormated>
  <DomainObject.Predmet.ProtustrankaNazivFormatedOIB>
    <izvorni_sadrzaj>HRVATSKO UDRUŽENJE ZA KLASIČNU HOMEOPATIJU, OIB 79849515150</izvorni_sadrzaj>
    <derivirana_varijabla naziv="DomainObject.Predmet.ProtustrankaNazivFormatedOIB_1">HRVATSKO UDRUŽENJE ZA KLASIČNU HOMEOPATIJU, OIB 79849515150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 UDRUŽENJE ZA KLASIČNU HOMEOPATIJU</item>
    </izvorni_sadrzaj>
    <derivirana_varijabla naziv="DomainObject.Predmet.ProtuStrankaListFormated_1">
      <item>HRVATSKO UDRUŽENJE ZA KLASIČNU HOMEOPATIJU</item>
    </derivirana_varijabla>
  </DomainObject.Predmet.ProtuStrankaListFormated>
  <DomainObject.Predmet.ProtuStrankaListFormatedOIB>
    <izvorni_sadrzaj>
      <item>HRVATSKO UDRUŽENJE ZA KLASIČNU HOMEOPATIJU, OIB 79849515150</item>
    </izvorni_sadrzaj>
    <derivirana_varijabla naziv="DomainObject.Predmet.ProtuStrankaListFormatedOIB_1">
      <item>HRVATSKO UDRUŽENJE ZA KLASIČNU HOMEOPATIJU, OIB 79849515150</item>
    </derivirana_varijabla>
  </DomainObject.Predmet.ProtuStrankaListFormatedOIB>
  <DomainObject.Predmet.ProtuStrankaListFormatedWithAdress>
    <izvorni_sadrzaj>
      <item>HRVATSKO UDRUŽENJE ZA KLASIČNU HOMEOPATIJU, Trdice 43, 10000 Zagreb</item>
    </izvorni_sadrzaj>
    <derivirana_varijabla naziv="DomainObject.Predmet.ProtuStrankaListFormatedWithAdress_1">
      <item>HRVATSKO UDRUŽENJE ZA KLASIČNU HOMEOPATIJU, Trdice 43, 10000 Zagreb</item>
    </derivirana_varijabla>
  </DomainObject.Predmet.ProtuStrankaListFormatedWithAdress>
  <DomainObject.Predmet.ProtuStrankaListFormatedWithAdressOIB>
    <izvorni_sadrzaj>
      <item>HRVATSKO UDRUŽENJE ZA KLASIČNU HOMEOPATIJU, OIB 79849515150, Trdice 43, 10000 Zagreb</item>
    </izvorni_sadrzaj>
    <derivirana_varijabla naziv="DomainObject.Predmet.ProtuStrankaListFormatedWithAdressOIB_1">
      <item>HRVATSKO UDRUŽENJE ZA KLASIČNU HOMEOPATIJU, OIB 79849515150, Trdice 43, 10000 Zagreb</item>
    </derivirana_varijabla>
  </DomainObject.Predmet.ProtuStrankaListFormatedWithAdressOIB>
  <DomainObject.Predmet.ProtuStrankaListNazivFormated>
    <izvorni_sadrzaj>
      <item>HRVATSKO UDRUŽENJE ZA KLASIČNU HOMEOPATIJU</item>
    </izvorni_sadrzaj>
    <derivirana_varijabla naziv="DomainObject.Predmet.ProtuStrankaListNazivFormated_1">
      <item>HRVATSKO UDRUŽENJE ZA KLASIČNU HOMEOPATIJU</item>
    </derivirana_varijabla>
  </DomainObject.Predmet.ProtuStrankaListNazivFormated>
  <DomainObject.Predmet.ProtuStrankaListNazivFormatedOIB>
    <izvorni_sadrzaj>
      <item>HRVATSKO UDRUŽENJE ZA KLASIČNU HOMEOPATIJU, OIB 79849515150</item>
    </izvorni_sadrzaj>
    <derivirana_varijabla naziv="DomainObject.Predmet.ProtuStrankaListNazivFormatedOIB_1">
      <item>HRVATSKO UDRUŽENJE ZA KLASIČNU HOMEOPATIJU, OIB 79849515150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 UDRUŽENJE ZA KLASIČNU HOMEOPATIJU</izvorni_sadrzaj>
    <derivirana_varijabla naziv="DomainObject.Predmet.ProtustrankaIDrugi_1">HRVATSKO UDRUŽENJE ZA KLASIČNU HOMEOPATIJU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HRVATSKO UDRUŽENJE ZA KLASIČNU HOMEOPATIJU, OIB 79849515150, Trdice 43, 10000 Zagreb</izvorni_sadrzaj>
    <derivirana_varijabla naziv="DomainObject.Predmet.ProtustrankaIDrugiAdressOIB_1">HRVATSKO UDRUŽENJE ZA KLASIČNU HOMEOPATIJU, OIB 79849515150, Trdice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HRVATSKO UDRUŽENJE ZA KLASIČNU HOMEOPATIJU</item>
    </izvorni_sadrzaj>
    <derivirana_varijabla naziv="DomainObject.Predmet.SudioniciListNaziv_1">
      <item>FINA Regionalni centar Zagreb</item>
      <item>HRVATSKO UDRUŽENJE ZA KLASIČNU HOMEOPATIJU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HRVATSKO UDRUŽENJE ZA KLASIČNU HOMEOPATIJU, OIB 79849515150, Trdice 43,10000 Zagreb</item>
    </izvorni_sadrzaj>
    <derivirana_varijabla naziv="DomainObject.Predmet.SudioniciListAdressOIB_1">
      <item>FINA Regionalni centar Zagreb, OIB 85821130368, Trg svibanjskih žrtava 1995. br. 1,10000 Zagreb</item>
      <item>HRVATSKO UDRUŽENJE ZA KLASIČNU HOMEOPATIJU, OIB 79849515150, Trdice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79849515150</item>
    </izvorni_sadrzaj>
    <derivirana_varijabla naziv="DomainObject.Predmet.SudioniciListNazivOIB_1">
      <item>, OIB 85821130368</item>
      <item>, OIB 79849515150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136</properties:Words>
  <properties:Characters>791</properties:Characters>
  <properties:Lines>50</properties:Lines>
  <properties:Paragraphs>23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2016-06-07T09:09:00Z</cp:lastPrinted>
  <dcterms:modified xmlns:xsi="http://www.w3.org/2001/XMLSchema-instance" xsi:type="dcterms:W3CDTF">2016-06-07T09:09:00Z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