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7e02c40" w14:paraId="7e02c40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DF381F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DF381F">
              <w:rPr>
                <w:rFonts w:cs="Times New Roman" w:eastAsia="Times New Roman"/>
                <w:lang w:eastAsia="hr-HR"/>
              </w:rPr>
              <w:t>436/18-3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B56BA5">
        <w:rPr>
          <w:rFonts w:cs="Times New Roman" w:eastAsia="SimSun"/>
          <w:kern w:val="2"/>
          <w:lang w:bidi="hi-IN" w:eastAsia="zh-CN"/>
        </w:rPr>
        <w:t xml:space="preserve"> </w:t>
      </w:r>
      <w:r w:rsidR="00DF381F">
        <w:rPr>
          <w:rFonts w:cs="Times New Roman" w:eastAsia="SimSun"/>
          <w:kern w:val="2"/>
          <w:lang w:bidi="hi-IN" w:eastAsia="zh-CN"/>
        </w:rPr>
        <w:t xml:space="preserve">IZAZOV d.o.o. Autoškola Koledž, Bana Josipa Jelačića 40, Čakovec, OIB: 70117058988, 23. studenog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DF381F" w:rsidP="00F171BE" w:rsidR="00F171BE">
      <w:pPr>
        <w:spacing w:after="0"/>
        <w:jc w:val="center"/>
      </w:pPr>
      <w:r>
        <w:t>12</w:t>
      </w:r>
      <w:r w:rsidR="009B1C0D">
        <w:t>. prosinca</w:t>
      </w:r>
      <w:r w:rsidR="00553DA8">
        <w:t xml:space="preserve"> </w:t>
      </w:r>
      <w:r w:rsidR="00A410D7">
        <w:t>2018</w:t>
      </w:r>
      <w:r w:rsidR="001A67FA">
        <w:t xml:space="preserve">. u </w:t>
      </w:r>
      <w:r>
        <w:t>10,30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DF381F">
        <w:t>Andrej Peras, Varaždin Breg, Banjščina 214,</w:t>
      </w:r>
    </w:p>
    <w:p w:rsidRDefault="000A7AEF" w:rsidP="000A7AEF" w:rsidR="00DF381F" w:rsidRPr="00DF381F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553DA8" w:rsidRPr="00DF381F">
        <w:rPr>
          <w:rFonts w:cs="Times New Roman" w:eastAsia="SimSun"/>
          <w:kern w:val="2"/>
          <w:lang w:bidi="hi-IN" w:eastAsia="zh-CN"/>
        </w:rPr>
        <w:t xml:space="preserve"> </w:t>
      </w:r>
      <w:r w:rsidR="00DF381F">
        <w:rPr>
          <w:rFonts w:cs="Times New Roman" w:eastAsia="SimSun"/>
          <w:kern w:val="2"/>
          <w:lang w:bidi="hi-IN" w:eastAsia="zh-CN"/>
        </w:rPr>
        <w:t xml:space="preserve">IZAZOV d.o.o. Autoškola Koledž, Bana Josipa Jelačića 40, Čakovec,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DF381F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 w:rsidR="00DF381F">
        <w:t xml:space="preserve"> Andreju Perasu, Varaždin Breg, Banjščina 214, OIB: 06588291431,</w:t>
      </w:r>
      <w:r w:rsidR="00B56BA5">
        <w:t xml:space="preserve"> </w:t>
      </w:r>
      <w:r w:rsidR="008B3EE5" w:rsidRPr="00412CB1">
        <w:t xml:space="preserve">da na zakazano ročište kod ovoga suda, </w:t>
      </w:r>
      <w:r w:rsidR="00DF381F">
        <w:t>12</w:t>
      </w:r>
      <w:r w:rsidR="009B1C0D">
        <w:t xml:space="preserve">. prosinca </w:t>
      </w:r>
      <w:r w:rsidR="00A410D7">
        <w:t>2018</w:t>
      </w:r>
      <w:r w:rsidR="001A67FA">
        <w:t xml:space="preserve">. u </w:t>
      </w:r>
      <w:r w:rsidR="00DF381F">
        <w:t>10,30</w:t>
      </w:r>
      <w:r w:rsidR="00B56BA5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="00DF381F">
        <w:t xml:space="preserve"> </w:t>
      </w:r>
      <w:r w:rsidR="00DF381F" w:rsidRPr="00DF381F">
        <w:rPr>
          <w:rFonts w:cs="Times New Roman" w:eastAsia="SimSun"/>
          <w:kern w:val="2"/>
          <w:lang w:bidi="hi-IN" w:eastAsia="zh-CN"/>
        </w:rPr>
        <w:t>IZAZOV d.o.o. Autoškola Koledž, Bana Josipa Jelačića 40, Čakovec, OIB: 70117058988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</w:t>
      </w:r>
      <w:r w:rsidR="00A410D7">
        <w:lastRenderedPageBreak/>
        <w:t>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DF381F" w:rsidP="00A410D7" w:rsidR="00DF381F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DF381F">
        <w:rPr>
          <w:rFonts w:cs="Times New Roman"/>
        </w:rPr>
        <w:t>23. studenog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>
      <w:pPr>
        <w:jc w:val="both"/>
      </w:pPr>
    </w:p>
    <w:p w:rsidRDefault="00DF381F" w:rsidP="00E044B8" w:rsidR="00DF381F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84B40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84B40" w:rsidP="00284B40" w:rsidR="00284B40">
      <w:pPr>
        <w:spacing w:after="0"/>
        <w:ind w:left="720"/>
        <w:jc w:val="both"/>
        <w:rPr>
          <w:rFonts w:cs="Times New Roman"/>
        </w:rPr>
      </w:pPr>
      <w:r>
        <w:rPr>
          <w:rFonts w:cs="Times New Roman"/>
        </w:rPr>
        <w:t>E-Oglasna ploča suda kao dostava za: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284B40" w:rsidP="00284B40" w:rsidR="00284B40" w:rsidRPr="007021F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284B40" w:rsidP="00284B40" w:rsidR="000D7A48" w:rsidRPr="00B56BA5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 xml:space="preserve">Direktor dužnika, </w:t>
      </w:r>
      <w:r w:rsidR="00DF381F">
        <w:t>Andrej Peras, Varaždin Breg, Banjščina 214,</w:t>
      </w:r>
    </w:p>
    <w:p w:rsidRDefault="00284B40" w:rsidP="00B56BA5" w:rsidR="00B56BA5" w:rsidRPr="00B56BA5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 w:rsidRPr="00B56BA5">
        <w:rPr>
          <w:rFonts w:cs="Times New Roman"/>
        </w:rPr>
        <w:t xml:space="preserve">Dužnik, </w:t>
      </w:r>
      <w:r w:rsidR="00DF381F">
        <w:rPr>
          <w:rFonts w:cs="Times New Roman" w:eastAsia="SimSun"/>
          <w:kern w:val="2"/>
          <w:lang w:bidi="hi-IN" w:eastAsia="zh-CN"/>
        </w:rPr>
        <w:t xml:space="preserve">IZAZOV d.o.o. Autoškola Koledž, Bana Josipa Jelačića 40, Čakovec, </w:t>
      </w:r>
    </w:p>
    <w:p w:rsidRDefault="00284B40" w:rsidP="00B56BA5" w:rsidR="00284B40" w:rsidRPr="00B56BA5">
      <w:pPr>
        <w:spacing w:after="0"/>
        <w:ind w:left="720"/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6AC" w:rsidP="00F171BE" w:rsidR="006746AC">
      <w:pPr>
        <w:spacing w:after="0"/>
      </w:pPr>
      <w:r>
        <w:separator/>
      </w:r>
    </w:p>
  </w:endnote>
  <w:endnote w:id="0" w:type="continuationSeparator">
    <w:p w:rsidRDefault="006746AC" w:rsidP="00F171BE" w:rsidR="006746A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6AC" w:rsidP="00F171BE" w:rsidR="006746AC">
      <w:pPr>
        <w:spacing w:after="0"/>
      </w:pPr>
      <w:r>
        <w:separator/>
      </w:r>
    </w:p>
  </w:footnote>
  <w:footnote w:id="0" w:type="continuationSeparator">
    <w:p w:rsidRDefault="006746AC" w:rsidP="00F171BE" w:rsidR="006746A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18C">
          <w:rPr>
            <w:noProof/>
          </w:rPr>
          <w:t>2</w:t>
        </w:r>
        <w:r>
          <w:fldChar w:fldCharType="end"/>
        </w:r>
      </w:p>
    </w:sdtContent>
  </w:sdt>
  <w:p w:rsidRDefault="00894C45" w:rsidR="00E834D1">
    <w:pPr>
      <w:pStyle w:val="Zaglavlje"/>
    </w:pPr>
    <w:r>
      <w:tab/>
    </w:r>
    <w:r>
      <w:tab/>
      <w:t>Poslovni</w:t>
    </w:r>
    <w:r w:rsidR="00DF381F">
      <w:t xml:space="preserve"> broj: 5 St-436</w:t>
    </w:r>
    <w:r w:rsidR="0088379E">
      <w:t>/18-</w:t>
    </w:r>
    <w:r w:rsidR="009B1C0D">
      <w:t>3</w:t>
    </w:r>
  </w:p>
  <w:p w:rsidRDefault="00DF381F" w:rsidR="00DF381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7E68"/>
    <w:rsid w:val="000A7AEF"/>
    <w:rsid w:val="000D7A48"/>
    <w:rsid w:val="0014143B"/>
    <w:rsid w:val="00141450"/>
    <w:rsid w:val="0019623F"/>
    <w:rsid w:val="001A67FA"/>
    <w:rsid w:val="002144E0"/>
    <w:rsid w:val="00284B40"/>
    <w:rsid w:val="002B3101"/>
    <w:rsid w:val="00320B9A"/>
    <w:rsid w:val="003D3B9A"/>
    <w:rsid w:val="00416073"/>
    <w:rsid w:val="004225CC"/>
    <w:rsid w:val="004748AB"/>
    <w:rsid w:val="00487EFF"/>
    <w:rsid w:val="00543FAF"/>
    <w:rsid w:val="00553DA8"/>
    <w:rsid w:val="005F6CF9"/>
    <w:rsid w:val="00614897"/>
    <w:rsid w:val="006746AC"/>
    <w:rsid w:val="006B57CA"/>
    <w:rsid w:val="007021F7"/>
    <w:rsid w:val="00720F20"/>
    <w:rsid w:val="0072542A"/>
    <w:rsid w:val="007C5F15"/>
    <w:rsid w:val="007D35A9"/>
    <w:rsid w:val="007F6D58"/>
    <w:rsid w:val="00826138"/>
    <w:rsid w:val="00834B30"/>
    <w:rsid w:val="00870EEF"/>
    <w:rsid w:val="0088379E"/>
    <w:rsid w:val="0089298A"/>
    <w:rsid w:val="00894C45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9B0048"/>
    <w:rsid w:val="009B1C0D"/>
    <w:rsid w:val="00A410D7"/>
    <w:rsid w:val="00A6646C"/>
    <w:rsid w:val="00AC2EE9"/>
    <w:rsid w:val="00B2631E"/>
    <w:rsid w:val="00B56BA5"/>
    <w:rsid w:val="00C4789A"/>
    <w:rsid w:val="00C6123A"/>
    <w:rsid w:val="00D24D5E"/>
    <w:rsid w:val="00D46852"/>
    <w:rsid w:val="00DF381F"/>
    <w:rsid w:val="00E044B8"/>
    <w:rsid w:val="00E57452"/>
    <w:rsid w:val="00E834D1"/>
    <w:rsid w:val="00EA1320"/>
    <w:rsid w:val="00EB018C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0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18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018C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018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018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0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18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018C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018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018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St-436/2018</izvorni_sadrzaj>
    <derivirana_varijabla naziv="DomainObject.Predmet.OznakaBroj_1">St-436/2018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IZAZOV d.o.o. Autoškola Koledž, obrazovanje, posredovanje, uvoz-izvoz zastupanog po punomoćniku Andrej Peras</izvorni_sadrzaj>
    <derivirana_varijabla naziv="DomainObject.Predmet.ProtustrankaFormated_1">  IZAZOV d.o.o. Autoškola Koledž, obrazovanje, posredovanje, uvoz-izvoz zastupanog po punomoćniku Andrej Peras</derivirana_varijabla>
  </DomainObject.Predmet.ProtustrankaFormated>
  <DomainObject.Predmet.ProtustrankaFormatedOIB>
    <izvorni_sadrzaj>  IZAZOV d.o.o. Autoškola Koledž, obrazovanje, posredovanje, uvoz-izvoz, OIB 70117058988 zastupanog po punomoćniku Andrej Peras</izvorni_sadrzaj>
    <derivirana_varijabla naziv="DomainObject.Predmet.ProtustrankaFormatedOIB_1">  IZAZOV d.o.o. Autoškola Koledž, obrazovanje, posredovanje, uvoz-izvoz, OIB 70117058988 zastupanog po punomoćniku Andrej Peras</derivirana_varijabla>
  </DomainObject.Predmet.ProtustrankaFormatedOIB>
  <DomainObject.Predmet.ProtustrankaFormatedWithAdress>
    <izvorni_sadrzaj> IZAZOV d.o.o. Autoškola Koledž, obrazovanje, posredovanje, uvoz-izvoz, Bana Josipa Jelačića 40, 40000 Čakovec zastupanog po punomoćniku Andrej Peras</izvorni_sadrzaj>
    <derivirana_varijabla naziv="DomainObject.Predmet.ProtustrankaFormatedWithAdress_1"> IZAZOV d.o.o. Autoškola Koledž, obrazovanje, posredovanje, uvoz-izvoz, Bana Josipa Jelačića 40, 40000 Čakovec zastupanog po punomoćniku Andrej Peras</derivirana_varijabla>
  </DomainObject.Predmet.ProtustrankaFormatedWithAdress>
  <DomainObject.Predmet.ProtustrankaFormatedWithAdressOIB>
    <izvorni_sadrzaj> IZAZOV d.o.o. Autoškola Koledž, obrazovanje, posredovanje, uvoz-izvoz, OIB 70117058988, Bana Josipa Jelačića 40, 40000 Čakovec zastupanog po punomoćniku Andrej Peras</izvorni_sadrzaj>
    <derivirana_varijabla naziv="DomainObject.Predmet.ProtustrankaFormatedWithAdressOIB_1"> IZAZOV d.o.o. Autoškola Koledž, obrazovanje, posredovanje, uvoz-izvoz, OIB 70117058988, Bana Josipa Jelačića 40, 40000 Čakovec zastupanog po punomoćniku Andrej Peras</derivirana_varijabla>
  </DomainObject.Predmet.ProtustrankaFormatedWithAdressOIB>
  <DomainObject.Predmet.ProtustrankaWithAdress>
    <izvorni_sadrzaj>IZAZOV d.o.o. Autoškola Koledž, obrazovanje, posredovanje, uvoz-izvoz Bana Josipa Jelačića 40, 40000 Čakovec</izvorni_sadrzaj>
    <derivirana_varijabla naziv="DomainObject.Predmet.ProtustrankaWithAdress_1">IZAZOV d.o.o. Autoškola Koledž, obrazovanje, posredovanje, uvoz-izvoz Bana Josipa Jelačića 40, 40000 Čakovec</derivirana_varijabla>
  </DomainObject.Predmet.ProtustrankaWithAdress>
  <DomainObject.Predmet.ProtustrankaWithAdressOIB>
    <izvorni_sadrzaj>IZAZOV d.o.o. Autoškola Koledž, obrazovanje, posredovanje, uvoz-izvoz, OIB 70117058988, Bana Josipa Jelačića 40, 40000 Čakovec</izvorni_sadrzaj>
    <derivirana_varijabla naziv="DomainObject.Predmet.ProtustrankaWithAdressOIB_1">IZAZOV d.o.o. Autoškola Koledž, obrazovanje, posredovanje, uvoz-izvoz, OIB 70117058988, Bana Josipa Jelačića 40, 40000 Čakovec</derivirana_varijabla>
  </DomainObject.Predmet.ProtustrankaWithAdressOIB>
  <DomainObject.Predmet.ProtustrankaNazivFormated>
    <izvorni_sadrzaj>IZAZOV d.o.o. Autoškola Koledž, obrazovanje, posredovanje, uvoz-izvoz</izvorni_sadrzaj>
    <derivirana_varijabla naziv="DomainObject.Predmet.ProtustrankaNazivFormated_1">IZAZOV d.o.o. Autoškola Koledž, obrazovanje, posredovanje, uvoz-izvoz</derivirana_varijabla>
  </DomainObject.Predmet.ProtustrankaNazivFormated>
  <DomainObject.Predmet.ProtustrankaNazivFormatedOIB>
    <izvorni_sadrzaj>IZAZOV d.o.o. Autoškola Koledž, obrazovanje, posredovanje, uvoz-izvoz, OIB 70117058988</izvorni_sadrzaj>
    <derivirana_varijabla naziv="DomainObject.Predmet.ProtustrankaNazivFormatedOIB_1">IZAZOV d.o.o. Autoškola Koledž, obrazovanje, posredovanje, uvoz-izvoz, OIB 70117058988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1596633.15</izvorni_sadrzaj>
    <derivirana_varijabla naziv="DomainObject.Predmet.TrenutnaVrijednost_1">1596633.15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IZAZOV d.o.o. Autoškola Koledž, obrazovanje, posredovanje, uvoz-izvoz zastupanog po punomoćniku Andrej Peras</item>
    </izvorni_sadrzaj>
    <derivirana_varijabla naziv="DomainObject.Predmet.ProtuStrankaListFormated_1">
      <item>IZAZOV d.o.o. Autoškola Koledž, obrazovanje, posredovanje, uvoz-izvoz zastupanog po punomoćniku Andrej Peras</item>
    </derivirana_varijabla>
  </DomainObject.Predmet.ProtuStrankaListFormated>
  <DomainObject.Predmet.ProtuStrankaListFormatedOIB>
    <izvorni_sadrzaj>
      <item>IZAZOV d.o.o. Autoškola Koledž, obrazovanje, posredovanje, uvoz-izvoz, OIB 70117058988 zastupanog po punomoćniku Andrej Peras</item>
    </izvorni_sadrzaj>
    <derivirana_varijabla naziv="DomainObject.Predmet.ProtuStrankaListFormatedOIB_1">
      <item>IZAZOV d.o.o. Autoškola Koledž, obrazovanje, posredovanje, uvoz-izvoz, OIB 70117058988 zastupanog po punomoćniku Andrej Peras</item>
    </derivirana_varijabla>
  </DomainObject.Predmet.ProtuStrankaListFormatedOIB>
  <DomainObject.Predmet.ProtuStrankaListFormatedWithAdress>
    <izvorni_sadrzaj>
      <item>IZAZOV d.o.o. Autoškola Koledž, obrazovanje, posredovanje, uvoz-izvoz, Bana Josipa Jelačića 40, 40000 Čakovec zastupanog po punomoćniku Andrej Peras</item>
    </izvorni_sadrzaj>
    <derivirana_varijabla naziv="DomainObject.Predmet.ProtuStrankaListFormatedWithAdress_1">
      <item>IZAZOV d.o.o. Autoškola Koledž, obrazovanje, posredovanje, uvoz-izvoz, Bana Josipa Jelačića 40, 40000 Čakovec zastupanog po punomoćniku Andrej Peras</item>
    </derivirana_varijabla>
  </DomainObject.Predmet.ProtuStrankaListFormatedWithAdress>
  <DomainObject.Predmet.ProtuStrankaListFormatedWithAdressOIB>
    <izvorni_sadrzaj>
      <item>IZAZOV d.o.o. Autoškola Koledž, obrazovanje, posredovanje, uvoz-izvoz, OIB 70117058988, Bana Josipa Jelačića 40, 40000 Čakovec zastupanog po punomoćniku Andrej Peras</item>
    </izvorni_sadrzaj>
    <derivirana_varijabla naziv="DomainObject.Predmet.ProtuStrankaListFormatedWithAdressOIB_1">
      <item>IZAZOV d.o.o. Autoškola Koledž, obrazovanje, posredovanje, uvoz-izvoz, OIB 70117058988, Bana Josipa Jelačića 40, 40000 Čakovec zastupanog po punomoćniku Andrej Peras</item>
    </derivirana_varijabla>
  </DomainObject.Predmet.ProtuStrankaListFormatedWithAdressOIB>
  <DomainObject.Predmet.ProtuStrankaListNazivFormated>
    <izvorni_sadrzaj>
      <item>IZAZOV d.o.o. Autoškola Koledž, obrazovanje, posredovanje, uvoz-izvoz</item>
    </izvorni_sadrzaj>
    <derivirana_varijabla naziv="DomainObject.Predmet.ProtuStrankaListNazivFormated_1">
      <item>IZAZOV d.o.o. Autoškola Koledž, obrazovanje, posredovanje, uvoz-izvoz</item>
    </derivirana_varijabla>
  </DomainObject.Predmet.ProtuStrankaListNazivFormated>
  <DomainObject.Predmet.ProtuStrankaListNazivFormatedOIB>
    <izvorni_sadrzaj>
      <item>IZAZOV d.o.o. Autoškola Koledž, obrazovanje, posredovanje, uvoz-izvoz, OIB 70117058988</item>
    </izvorni_sadrzaj>
    <derivirana_varijabla naziv="DomainObject.Predmet.ProtuStrankaListNazivFormatedOIB_1">
      <item>IZAZOV d.o.o. Autoškola Koledž, obrazovanje, posredovanje, uvoz-izvoz, OIB 70117058988</item>
    </derivirana_varijabla>
  </DomainObject.Predmet.ProtuStrankaListNazivFormatedOIB>
  <DomainObject.Predmet.OstaliListFormated>
    <izvorni_sadrzaj>
      <item>Sudski registar</item>
      <item>Andrej Peras punomoćnik sudionika u postupku IZAZOV d.o.o. Autoškola Koledž, obrazovanje, posredovanje, uvoz-izvoz</item>
    </izvorni_sadrzaj>
    <derivirana_varijabla naziv="DomainObject.Predmet.OstaliListFormated_1">
      <item>Sudski registar</item>
      <item>Andrej Peras punomoćnik sudionika u postupku IZAZOV d.o.o. Autoškola Koledž, obrazovanje, posredovanje, uvoz-izvoz</item>
    </derivirana_varijabla>
  </DomainObject.Predmet.OstaliListFormated>
  <DomainObject.Predmet.OstaliListFormatedOIB>
    <izvorni_sadrzaj>
      <item>Sudski registar</item>
      <item>Andrej Peras, OIB 06588291431 punomoćnik sudionika u postupku IZAZOV d.o.o. Autoškola Koledž, obrazovanje, posredovanje, uvoz-izvoz</item>
    </izvorni_sadrzaj>
    <derivirana_varijabla naziv="DomainObject.Predmet.OstaliListFormatedOIB_1">
      <item>Sudski registar</item>
      <item>Andrej Peras, OIB 06588291431 punomoćnik sudionika u postupku IZAZOV d.o.o. Autoškola Koledž, obrazovanje, posredovanje, uvoz-izvoz</item>
    </derivirana_varijabla>
  </DomainObject.Predmet.OstaliListFormatedOIB>
  <DomainObject.Predmet.OstaliListFormatedWithAdress>
    <izvorni_sadrzaj>
      <item>Sudski registar</item>
      <item>Andrej Peras, Dravska 15, 42000 Varaždin punomoćnik sudionika u postupku IZAZOV d.o.o. Autoškola Koledž, obrazovanje, posredovanje, uvoz-izvoz</item>
    </izvorni_sadrzaj>
    <derivirana_varijabla naziv="DomainObject.Predmet.OstaliListFormatedWithAdress_1">
      <item>Sudski registar</item>
      <item>Andrej Peras, Dravska 15, 42000 Varaždin punomoćnik sudionika u postupku IZAZOV d.o.o. Autoškola Koledž, obrazovanje, posredovanje, uvoz-izvoz</item>
    </derivirana_varijabla>
  </DomainObject.Predmet.OstaliListFormatedWithAdress>
  <DomainObject.Predmet.OstaliListFormatedWithAdressOIB>
    <izvorni_sadrzaj>
      <item>Sudski registar</item>
      <item>Andrej Peras, OIB 06588291431, Dravska 15, 42000 Varaždin punomoćnik sudionika u postupku IZAZOV d.o.o. Autoškola Koledž, obrazovanje, posredovanje, uvoz-izvoz</item>
    </izvorni_sadrzaj>
    <derivirana_varijabla naziv="DomainObject.Predmet.OstaliListFormatedWithAdressOIB_1">
      <item>Sudski registar</item>
      <item>Andrej Peras, OIB 06588291431, Dravska 15, 42000 Varaždin punomoćnik sudionika u postupku IZAZOV d.o.o. Autoškola Koledž, obrazovanje, posredovanje, uvoz-izvoz</item>
    </derivirana_varijabla>
  </DomainObject.Predmet.OstaliListFormatedWithAdressOIB>
  <DomainObject.Predmet.OstaliListNazivFormated>
    <izvorni_sadrzaj>
      <item>Sudski registar</item>
      <item>Andrej Peras</item>
    </izvorni_sadrzaj>
    <derivirana_varijabla naziv="DomainObject.Predmet.OstaliListNazivFormated_1">
      <item>Sudski registar</item>
      <item>Andrej Peras</item>
    </derivirana_varijabla>
  </DomainObject.Predmet.OstaliListNazivFormated>
  <DomainObject.Predmet.OstaliListNazivFormatedOIB>
    <izvorni_sadrzaj>
      <item>Sudski registar</item>
      <item>Andrej Peras, OIB 06588291431</item>
    </izvorni_sadrzaj>
    <derivirana_varijabla naziv="DomainObject.Predmet.OstaliListNazivFormatedOIB_1">
      <item>Sudski registar</item>
      <item>Andrej Peras, OIB 06588291431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IZAZOV d.o.o. Autoškola Koledž, obrazovanje, posredovanje, uvoz-izvoz</izvorni_sadrzaj>
    <derivirana_varijabla naziv="DomainObject.Predmet.ProtustrankaIDrugi_1">IZAZOV d.o.o. Autoškola Koledž, obrazovanje, posredovanje, uvoz-izvoz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IZAZOV d.o.o. Autoškola Koledž, obrazovanje, posredovanje, uvoz-izvoz, OIB 70117058988, Bana Josipa Jelačića 40, 40000 Čakovec</izvorni_sadrzaj>
    <derivirana_varijabla naziv="DomainObject.Predmet.ProtustrankaIDrugiAdressOIB_1">IZAZOV d.o.o. Autoškola Koledž, obrazovanje, posredovanje, uvoz-izvoz, OIB 70117058988, Bana Josipa Jelačića 40,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IZAZOV d.o.o. Autoškola Koledž, obrazovanje, posredovanje, uvoz-izvoz</item>
      <item>Sudski registar</item>
      <item>Andrej Peras</item>
    </izvorni_sadrzaj>
    <derivirana_varijabla naziv="DomainObject.Predmet.SudioniciListNaziv_1">
      <item>Financijska agencija</item>
      <item>IZAZOV d.o.o. Autoškola Koledž, obrazovanje, posredovanje, uvoz-izvoz</item>
      <item>Sudski registar</item>
      <item>Andrej Peras</item>
    </derivirana_varijabla>
  </DomainObject.Predmet.SudioniciListNaziv>
  <DomainObject.Predmet.SudioniciListAdressOIB>
    <izvorni_sadrzaj>
      <item>Financijska agencija, OIB 85821130368, A. Cesarca 2,42000 Varaždin</item>
      <item>IZAZOV d.o.o. Autoškola Koledž, obrazovanje, posredovanje, uvoz-izvoz, OIB 70117058988, Bana Josipa Jelačića 40,40000 Čakovec</item>
      <item>Sudski registar</item>
      <item>Andrej Peras, OIB 06588291431, Dravska 15,42000 Varaždin</item>
    </izvorni_sadrzaj>
    <derivirana_varijabla naziv="DomainObject.Predmet.SudioniciListAdressOIB_1">
      <item>Financijska agencija, OIB 85821130368, A. Cesarca 2,42000 Varaždin</item>
      <item>IZAZOV d.o.o. Autoškola Koledž, obrazovanje, posredovanje, uvoz-izvoz, OIB 70117058988, Bana Josipa Jelačića 40,40000 Čakovec</item>
      <item>Sudski registar</item>
      <item>Andrej Peras, OIB 06588291431, Dravska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70117058988</item>
      <item>, OIB null</item>
      <item>, OIB 06588291431</item>
    </izvorni_sadrzaj>
    <derivirana_varijabla naziv="DomainObject.Predmet.SudioniciListNazivOIB_1">
      <item>, OIB 85821130368</item>
      <item>, OIB 70117058988</item>
      <item>, OIB null</item>
      <item>, OIB 06588291431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2038</properties:Characters>
  <properties:Lines>80</properties:Lines>
  <properties:Paragraphs>28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2018-11-23T09:21:00Z</cp:lastPrinted>
  <dcterms:modified xmlns:xsi="http://www.w3.org/2001/XMLSchema-instance" xsi:type="dcterms:W3CDTF">2018-11-23T09:22:00Z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(ST-290-18-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