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6745" w14:paraId="98a6745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7B1978">
        <w:rPr>
          <w:sz w:val="24"/>
          <w:szCs w:val="24"/>
        </w:rPr>
        <w:t>187</w:t>
      </w:r>
      <w:r w:rsidRPr="00363B59">
        <w:rPr>
          <w:sz w:val="24"/>
          <w:szCs w:val="24"/>
        </w:rPr>
        <w:t>/</w:t>
      </w:r>
      <w:r w:rsidR="007B1978">
        <w:rPr>
          <w:sz w:val="24"/>
          <w:szCs w:val="24"/>
        </w:rPr>
        <w:t>12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7B1978" w:rsidRPr="007B1978">
        <w:rPr>
          <w:sz w:val="24"/>
          <w:szCs w:val="24"/>
        </w:rPr>
        <w:t>DUBROVNIK</w:t>
      </w:r>
      <w:proofErr w:type="spellEnd"/>
      <w:r w:rsidR="007B1978" w:rsidRPr="007B1978">
        <w:rPr>
          <w:sz w:val="24"/>
          <w:szCs w:val="24"/>
        </w:rPr>
        <w:t xml:space="preserve"> </w:t>
      </w:r>
      <w:proofErr w:type="spellStart"/>
      <w:r w:rsidR="007B1978" w:rsidRPr="007B1978">
        <w:rPr>
          <w:sz w:val="24"/>
          <w:szCs w:val="24"/>
        </w:rPr>
        <w:t>AIRLINE</w:t>
      </w:r>
      <w:proofErr w:type="spellEnd"/>
      <w:r w:rsidR="007B1978" w:rsidRPr="007B1978">
        <w:rPr>
          <w:sz w:val="24"/>
          <w:szCs w:val="24"/>
        </w:rPr>
        <w:t xml:space="preserve"> d.o.o. u stečaju, Zagreb, </w:t>
      </w:r>
      <w:proofErr w:type="spellStart"/>
      <w:r w:rsidR="007B1978" w:rsidRPr="007B1978">
        <w:rPr>
          <w:sz w:val="24"/>
          <w:szCs w:val="24"/>
        </w:rPr>
        <w:t>Žigrovićeva</w:t>
      </w:r>
      <w:proofErr w:type="spellEnd"/>
      <w:r w:rsidR="007B1978" w:rsidRPr="007B1978">
        <w:rPr>
          <w:sz w:val="24"/>
          <w:szCs w:val="24"/>
        </w:rPr>
        <w:t xml:space="preserve"> 5, </w:t>
      </w:r>
      <w:proofErr w:type="spellStart"/>
      <w:r w:rsidR="007B1978" w:rsidRPr="007B1978">
        <w:rPr>
          <w:sz w:val="24"/>
          <w:szCs w:val="24"/>
        </w:rPr>
        <w:t>MBS</w:t>
      </w:r>
      <w:proofErr w:type="spellEnd"/>
      <w:r w:rsidR="007B1978" w:rsidRPr="007B1978">
        <w:rPr>
          <w:sz w:val="24"/>
          <w:szCs w:val="24"/>
        </w:rPr>
        <w:t xml:space="preserve">:090010992, </w:t>
      </w:r>
      <w:proofErr w:type="spellStart"/>
      <w:r w:rsidR="007B1978" w:rsidRPr="007B1978">
        <w:rPr>
          <w:sz w:val="24"/>
          <w:szCs w:val="24"/>
        </w:rPr>
        <w:t>OIB</w:t>
      </w:r>
      <w:proofErr w:type="spellEnd"/>
      <w:r w:rsidR="007B1978" w:rsidRPr="007B1978">
        <w:rPr>
          <w:sz w:val="24"/>
          <w:szCs w:val="24"/>
        </w:rPr>
        <w:t>:48817868987</w:t>
      </w:r>
      <w:r w:rsidR="00546421" w:rsidRPr="00546421">
        <w:rPr>
          <w:sz w:val="24"/>
          <w:szCs w:val="24"/>
        </w:rPr>
        <w:t xml:space="preserve">, </w:t>
      </w:r>
      <w:r w:rsidR="00FE6891">
        <w:rPr>
          <w:sz w:val="24"/>
          <w:szCs w:val="24"/>
        </w:rPr>
        <w:t>28</w:t>
      </w:r>
      <w:r w:rsidR="00546421" w:rsidRPr="00546421">
        <w:rPr>
          <w:sz w:val="24"/>
          <w:szCs w:val="24"/>
        </w:rPr>
        <w:t xml:space="preserve">. </w:t>
      </w:r>
      <w:r w:rsidR="007B1978">
        <w:rPr>
          <w:sz w:val="24"/>
          <w:szCs w:val="24"/>
        </w:rPr>
        <w:t>ožujka</w:t>
      </w:r>
      <w:r w:rsidR="00546421" w:rsidRPr="00546421">
        <w:rPr>
          <w:sz w:val="24"/>
          <w:szCs w:val="24"/>
        </w:rPr>
        <w:t xml:space="preserve"> 201</w:t>
      </w:r>
      <w:r w:rsidR="007B1978">
        <w:rPr>
          <w:sz w:val="24"/>
          <w:szCs w:val="24"/>
        </w:rPr>
        <w:t>8</w:t>
      </w:r>
      <w:r w:rsidR="00546421" w:rsidRPr="00546421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546421" w:rsidP="0033361E" w:rsidR="00546421">
      <w:pPr>
        <w:ind w:firstLine="708" w:left="708"/>
        <w:rPr>
          <w:sz w:val="24"/>
          <w:szCs w:val="24"/>
        </w:rPr>
      </w:pPr>
    </w:p>
    <w:p w:rsidRDefault="0033361E" w:rsidP="007B1978" w:rsidR="0033361E" w:rsidRPr="007B1978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7B1978">
        <w:rPr>
          <w:sz w:val="24"/>
          <w:szCs w:val="24"/>
        </w:rPr>
        <w:t>podnošenja izvješća stečajn</w:t>
      </w:r>
      <w:r w:rsidR="00546421" w:rsidRPr="007B1978">
        <w:rPr>
          <w:sz w:val="24"/>
          <w:szCs w:val="24"/>
        </w:rPr>
        <w:t>og</w:t>
      </w:r>
      <w:r w:rsidRPr="007B1978">
        <w:rPr>
          <w:sz w:val="24"/>
          <w:szCs w:val="24"/>
        </w:rPr>
        <w:t xml:space="preserve"> upravitelj</w:t>
      </w:r>
      <w:r w:rsidR="00546421" w:rsidRPr="007B1978">
        <w:rPr>
          <w:sz w:val="24"/>
          <w:szCs w:val="24"/>
        </w:rPr>
        <w:t>a</w:t>
      </w:r>
      <w:r w:rsidRPr="007B1978">
        <w:rPr>
          <w:sz w:val="24"/>
          <w:szCs w:val="24"/>
        </w:rPr>
        <w:t xml:space="preserve">, </w:t>
      </w:r>
    </w:p>
    <w:p w:rsidRDefault="007B1978" w:rsidP="007B1978" w:rsidR="007B1978" w:rsidRPr="007B1978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davanje</w:t>
      </w:r>
      <w:r w:rsidRPr="007B1978">
        <w:rPr>
          <w:sz w:val="24"/>
          <w:szCs w:val="24"/>
        </w:rPr>
        <w:t xml:space="preserve"> odobrenj</w:t>
      </w:r>
      <w:r>
        <w:rPr>
          <w:sz w:val="24"/>
          <w:szCs w:val="24"/>
        </w:rPr>
        <w:t>a</w:t>
      </w:r>
      <w:r w:rsidRPr="007B1978">
        <w:rPr>
          <w:sz w:val="24"/>
          <w:szCs w:val="24"/>
        </w:rPr>
        <w:t xml:space="preserve"> stečajnoj upraviteljici za sklapanje nagodbe sa Andrijom Kale iz Zadra, V. Lisinskog 14, </w:t>
      </w:r>
      <w:proofErr w:type="spellStart"/>
      <w:r w:rsidRPr="007B1978">
        <w:rPr>
          <w:sz w:val="24"/>
          <w:szCs w:val="24"/>
        </w:rPr>
        <w:t>OIB</w:t>
      </w:r>
      <w:proofErr w:type="spellEnd"/>
      <w:r w:rsidRPr="007B1978">
        <w:rPr>
          <w:sz w:val="24"/>
          <w:szCs w:val="24"/>
        </w:rPr>
        <w:t xml:space="preserve">: 47016926611 radi mirnog rješenja spora koji se vodi pred Općinskim sudom u Dubrovniku pod </w:t>
      </w:r>
      <w:proofErr w:type="spellStart"/>
      <w:r w:rsidRPr="007B1978">
        <w:rPr>
          <w:sz w:val="24"/>
          <w:szCs w:val="24"/>
        </w:rPr>
        <w:t>posl</w:t>
      </w:r>
      <w:proofErr w:type="spellEnd"/>
      <w:r w:rsidRPr="007B1978">
        <w:rPr>
          <w:sz w:val="24"/>
          <w:szCs w:val="24"/>
        </w:rPr>
        <w:t xml:space="preserve">. br.: </w:t>
      </w:r>
      <w:proofErr w:type="spellStart"/>
      <w:r w:rsidRPr="007B1978">
        <w:rPr>
          <w:sz w:val="24"/>
          <w:szCs w:val="24"/>
        </w:rPr>
        <w:t>Pr</w:t>
      </w:r>
      <w:proofErr w:type="spellEnd"/>
      <w:r w:rsidRPr="007B1978">
        <w:rPr>
          <w:sz w:val="24"/>
          <w:szCs w:val="24"/>
        </w:rPr>
        <w:t xml:space="preserve">-20/16 i to plaćanjem glavnice u iznosu od 60.000,00 kn, bez zaračunavanja zateznih kamata, jednokratno u roku od 8 dana od dana sklapanja Nagodbe.  </w:t>
      </w:r>
    </w:p>
    <w:p w:rsidRDefault="00546421" w:rsidP="009A666E" w:rsidR="00546421">
      <w:pPr>
        <w:jc w:val="center"/>
        <w:rPr>
          <w:b/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FE6891">
        <w:rPr>
          <w:b/>
          <w:sz w:val="24"/>
          <w:szCs w:val="24"/>
        </w:rPr>
        <w:t>9</w:t>
      </w:r>
      <w:r w:rsidR="000971F0">
        <w:rPr>
          <w:b/>
          <w:sz w:val="24"/>
          <w:szCs w:val="24"/>
        </w:rPr>
        <w:t xml:space="preserve">. </w:t>
      </w:r>
      <w:r w:rsidR="00FE6891">
        <w:rPr>
          <w:b/>
          <w:sz w:val="24"/>
          <w:szCs w:val="24"/>
        </w:rPr>
        <w:t>travnja</w:t>
      </w:r>
      <w:r w:rsidR="00055C00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D06314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7B1978">
        <w:rPr>
          <w:b/>
          <w:sz w:val="24"/>
          <w:szCs w:val="24"/>
        </w:rPr>
        <w:t>00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46421" w:rsidP="00A67E0A" w:rsidR="00546421">
      <w:pPr>
        <w:ind w:left="720"/>
        <w:jc w:val="center"/>
        <w:rPr>
          <w:sz w:val="24"/>
          <w:szCs w:val="24"/>
        </w:rPr>
      </w:pP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D06314">
        <w:rPr>
          <w:sz w:val="24"/>
          <w:szCs w:val="24"/>
        </w:rPr>
        <w:t>28</w:t>
      </w:r>
      <w:r w:rsidR="00060EF2" w:rsidRPr="00060EF2">
        <w:rPr>
          <w:sz w:val="24"/>
          <w:szCs w:val="24"/>
        </w:rPr>
        <w:t xml:space="preserve">. </w:t>
      </w:r>
      <w:r w:rsidR="007B1978">
        <w:rPr>
          <w:sz w:val="24"/>
          <w:szCs w:val="24"/>
        </w:rPr>
        <w:t>ožujka</w:t>
      </w:r>
      <w:r w:rsidR="00060EF2" w:rsidRPr="00060EF2">
        <w:rPr>
          <w:sz w:val="24"/>
          <w:szCs w:val="24"/>
        </w:rPr>
        <w:t xml:space="preserve"> 201</w:t>
      </w:r>
      <w:r w:rsidR="007B1978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0A0D98">
        <w:rPr>
          <w:sz w:val="24"/>
          <w:szCs w:val="24"/>
        </w:rPr>
        <w:t xml:space="preserve"> v.r.</w:t>
      </w:r>
    </w:p>
    <w:p w:rsidRDefault="0011371E" w:rsidP="008D3494" w:rsidR="0011371E" w:rsidRPr="000352C4">
      <w:pPr>
        <w:pStyle w:val="Tijeloteksta"/>
        <w:ind w:left="5760"/>
        <w:rPr>
          <w:sz w:val="24"/>
          <w:szCs w:val="24"/>
        </w:rPr>
      </w:pP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0A0D98" w:rsidR="000A0D98" w:rsidRPr="000A0D98">
      <w:pPr>
        <w:rPr>
          <w:sz w:val="24"/>
          <w:szCs w:val="24"/>
        </w:rPr>
      </w:pPr>
      <w:r w:rsidRPr="000A0D98">
        <w:rPr>
          <w:sz w:val="24"/>
          <w:szCs w:val="24"/>
        </w:rPr>
        <w:t xml:space="preserve">Za točnost </w:t>
      </w:r>
      <w:proofErr w:type="spellStart"/>
      <w:r w:rsidRPr="000A0D98">
        <w:rPr>
          <w:sz w:val="24"/>
          <w:szCs w:val="24"/>
        </w:rPr>
        <w:t>otpravka</w:t>
      </w:r>
      <w:proofErr w:type="spellEnd"/>
      <w:r w:rsidRPr="000A0D98">
        <w:rPr>
          <w:sz w:val="24"/>
          <w:szCs w:val="24"/>
        </w:rPr>
        <w:t xml:space="preserve"> - ovlašteni službenik</w:t>
      </w:r>
    </w:p>
    <w:p w:rsidRDefault="000A0D98" w:rsidR="000A0D98" w:rsidRPr="000A0D98">
      <w:pPr>
        <w:rPr>
          <w:sz w:val="24"/>
          <w:szCs w:val="24"/>
        </w:rPr>
      </w:pPr>
      <w:r w:rsidRPr="000A0D98">
        <w:rPr>
          <w:sz w:val="24"/>
          <w:szCs w:val="24"/>
        </w:rPr>
        <w:tab/>
        <w:t xml:space="preserve">      Ivana Stampf</w:t>
      </w:r>
    </w:p>
    <w:p w:rsidRDefault="005C1297" w:rsidP="000A0D98" w:rsidR="005C1297" w:rsidRPr="000A0D98">
      <w:pPr>
        <w:rPr>
          <w:sz w:val="24"/>
          <w:szCs w:val="24"/>
        </w:rPr>
      </w:pPr>
    </w:p>
    <w:sectPr w:rsidSect="0092581B" w:rsidR="005C1297" w:rsidRPr="000A0D98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421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E013B6A"/>
    <w:multiLevelType w:val="hybridMultilevel"/>
    <w:tmpl w:val="3844D02A"/>
    <w:lvl w:tplc="57CEF2F4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0D98"/>
    <w:rsid w:val="000A7827"/>
    <w:rsid w:val="000D7233"/>
    <w:rsid w:val="0011371E"/>
    <w:rsid w:val="00113EA6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3361E"/>
    <w:rsid w:val="00380169"/>
    <w:rsid w:val="00386FAE"/>
    <w:rsid w:val="003914B8"/>
    <w:rsid w:val="003E1219"/>
    <w:rsid w:val="00462DAC"/>
    <w:rsid w:val="00497ADF"/>
    <w:rsid w:val="00530E7E"/>
    <w:rsid w:val="00546421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7B1978"/>
    <w:rsid w:val="008531E4"/>
    <w:rsid w:val="00884ADD"/>
    <w:rsid w:val="008D3494"/>
    <w:rsid w:val="00923F65"/>
    <w:rsid w:val="0092581B"/>
    <w:rsid w:val="009516B5"/>
    <w:rsid w:val="00987CEF"/>
    <w:rsid w:val="009A666E"/>
    <w:rsid w:val="00A67E0A"/>
    <w:rsid w:val="00AB622C"/>
    <w:rsid w:val="00AD6D3A"/>
    <w:rsid w:val="00B0658F"/>
    <w:rsid w:val="00C019F2"/>
    <w:rsid w:val="00C34BFE"/>
    <w:rsid w:val="00C368EF"/>
    <w:rsid w:val="00C611E2"/>
    <w:rsid w:val="00C94014"/>
    <w:rsid w:val="00D06314"/>
    <w:rsid w:val="00DA37DB"/>
    <w:rsid w:val="00DD1ACD"/>
    <w:rsid w:val="00DD2D3D"/>
    <w:rsid w:val="00DF7EE7"/>
    <w:rsid w:val="00E13ABD"/>
    <w:rsid w:val="00E31C51"/>
    <w:rsid w:val="00E66661"/>
    <w:rsid w:val="00ED0DD8"/>
    <w:rsid w:val="00F06235"/>
    <w:rsid w:val="00F33626"/>
    <w:rsid w:val="00F852D4"/>
    <w:rsid w:val="00FC3A9B"/>
    <w:rsid w:val="00FE6891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7B19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D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7B19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D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Skupštine vjerovnika</izvorni_sadrzaj>
    <derivirana_varijabla naziv="DomainObject.Primjedba_1">sazivanje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2012.</izvorni_sadrzaj>
    <derivirana_varijabla naziv="DomainObject.Predmet.DatumOsnivanja_1">9.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St-187/2012</izvorni_sadrzaj>
    <derivirana_varijabla naziv="DomainObject.Predmet.OznakaBroj_1">St-187/2012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AIRLINE d.o.o.</izvorni_sadrzaj>
    <derivirana_varijabla naziv="DomainObject.Predmet.ProtustrankaFormated_1">  DUBROVNIK AIRLINE d.o.o.</derivirana_varijabla>
  </DomainObject.Predmet.ProtustrankaFormated>
  <DomainObject.Predmet.ProtustrankaFormatedOIB>
    <izvorni_sadrzaj>  DUBROVNIK AIRLINE d.o.o., OIB 48817868987</izvorni_sadrzaj>
    <derivirana_varijabla naziv="DomainObject.Predmet.ProtustrankaFormatedOIB_1">  DUBROVNIK AIRLINE d.o.o., OIB 48817868987</derivirana_varijabla>
  </DomainObject.Predmet.ProtustrankaFormatedOIB>
  <DomainObject.Predmet.ProtustrankaFormatedWithAdress>
    <izvorni_sadrzaj> DUBROVNIK AIRLINE d.o.o., ŽIGROVIĆEVA5, 10000 Zagreb</izvorni_sadrzaj>
    <derivirana_varijabla naziv="DomainObject.Predmet.ProtustrankaFormatedWithAdress_1"> DUBROVNIK AIRLINE d.o.o., ŽIGROVIĆEVA5, 10000 Zagreb</derivirana_varijabla>
  </DomainObject.Predmet.ProtustrankaFormatedWithAdress>
  <DomainObject.Predmet.ProtustrankaFormatedWithAdressOIB>
    <izvorni_sadrzaj> DUBROVNIK AIRLINE d.o.o., OIB 48817868987, ŽIGROVIĆEVA5, 10000 Zagreb</izvorni_sadrzaj>
    <derivirana_varijabla naziv="DomainObject.Predmet.ProtustrankaFormatedWithAdressOIB_1"> DUBROVNIK AIRLINE d.o.o., OIB 48817868987, ŽIGROVIĆEVA5, 10000 Zagreb</derivirana_varijabla>
  </DomainObject.Predmet.ProtustrankaFormatedWithAdressOIB>
  <DomainObject.Predmet.ProtustrankaWithAdress>
    <izvorni_sadrzaj>DUBROVNIK AIRLINE d.o.o. ŽIGROVIĆEVA5, 10000 Zagreb</izvorni_sadrzaj>
    <derivirana_varijabla naziv="DomainObject.Predmet.ProtustrankaWithAdress_1">DUBROVNIK AIRLINE d.o.o. ŽIGROVIĆEVA5, 10000 Zagreb</derivirana_varijabla>
  </DomainObject.Predmet.ProtustrankaWithAdress>
  <DomainObject.Predmet.ProtustrankaWithAdressOIB>
    <izvorni_sadrzaj>DUBROVNIK AIRLINE d.o.o., OIB 48817868987, ŽIGROVIĆEVA5, 10000 Zagreb</izvorni_sadrzaj>
    <derivirana_varijabla naziv="DomainObject.Predmet.ProtustrankaWithAdressOIB_1">DUBROVNIK AIRLINE d.o.o., OIB 48817868987, ŽIGROVIĆEVA5, 10000 Zagreb</derivirana_varijabla>
  </DomainObject.Predmet.ProtustrankaWithAdressOIB>
  <DomainObject.Predmet.ProtustrankaNazivFormated>
    <izvorni_sadrzaj>DUBROVNIK AIRLINE d.o.o.</izvorni_sadrzaj>
    <derivirana_varijabla naziv="DomainObject.Predmet.ProtustrankaNazivFormated_1">DUBROVNIK AIRLINE d.o.o.</derivirana_varijabla>
  </DomainObject.Predmet.ProtustrankaNazivFormated>
  <DomainObject.Predmet.ProtustrankaNazivFormatedOIB>
    <izvorni_sadrzaj>DUBROVNIK AIRLINE d.o.o., OIB 48817868987</izvorni_sadrzaj>
    <derivirana_varijabla naziv="DomainObject.Predmet.ProtustrankaNazivFormatedOIB_1">DUBROVNIK AIRLINE d.o.o., OIB 48817868987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BEDIĆ; JETMAGIC LIMITED</izvorni_sadrzaj>
    <derivirana_varijabla naziv="DomainObject.Predmet.StrankaFormated_1">  STJEPAN BEDIĆ; JETMAGIC LIMITED</derivirana_varijabla>
  </DomainObject.Predmet.StrankaFormated>
  <DomainObject.Predmet.StrankaFormatedOIB>
    <izvorni_sadrzaj>  STJEPAN BEDIĆ, OIB 74768880762; JETMAGIC LIMITED</izvorni_sadrzaj>
    <derivirana_varijabla naziv="DomainObject.Predmet.StrankaFormatedOIB_1">  STJEPAN BEDIĆ, OIB 74768880762; JETMAGIC LIMITED</derivirana_varijabla>
  </DomainObject.Predmet.StrankaFormatedOIB>
  <DomainObject.Predmet.StrankaFormatedWithAdress>
    <izvorni_sadrzaj> STJEPAN BEDIĆ, J. DRAŠKOVIĆA 72, 10290 Zaprešić; JETMAGIC LIMITED</izvorni_sadrzaj>
    <derivirana_varijabla naziv="DomainObject.Predmet.StrankaFormatedWithAdress_1"> STJEPAN BEDIĆ, J. DRAŠKOVIĆA 72, 10290 Zaprešić; JETMAGIC LIMITED</derivirana_varijabla>
  </DomainObject.Predmet.StrankaFormatedWithAdress>
  <DomainObject.Predmet.StrankaFormatedWithAdressOIB>
    <izvorni_sadrzaj> STJEPAN BEDIĆ, OIB 74768880762, J. DRAŠKOVIĆA 72, 10290 Zaprešić; JETMAGIC LIMITED</izvorni_sadrzaj>
    <derivirana_varijabla naziv="DomainObject.Predmet.StrankaFormatedWithAdressOIB_1"> STJEPAN BEDIĆ, OIB 74768880762, J. DRAŠKOVIĆA 72, 10290 Zaprešić; JETMAGIC LIMITED</derivirana_varijabla>
  </DomainObject.Predmet.StrankaFormatedWithAdressOIB>
  <DomainObject.Predmet.StrankaWithAdress>
    <izvorni_sadrzaj>STJEPAN BEDIĆ J. DRAŠKOVIĆA 72,10290 Zaprešić,JETMAGIC LIMITED </izvorni_sadrzaj>
    <derivirana_varijabla naziv="DomainObject.Predmet.StrankaWithAdress_1">STJEPAN BEDIĆ J. DRAŠKOVIĆA 72,10290 Zaprešić,JETMAGIC LIMITED </derivirana_varijabla>
  </DomainObject.Predmet.StrankaWithAdress>
  <DomainObject.Predmet.StrankaWithAdressOIB>
    <izvorni_sadrzaj>STJEPAN BEDIĆ, OIB 74768880762, J. DRAŠKOVIĆA 72,10290 Zaprešić,JETMAGIC LIMITED</izvorni_sadrzaj>
    <derivirana_varijabla naziv="DomainObject.Predmet.StrankaWithAdressOIB_1">STJEPAN BEDIĆ, OIB 74768880762, J. DRAŠKOVIĆA 72,10290 Zaprešić,JETMAGIC LIMITED</derivirana_varijabla>
  </DomainObject.Predmet.StrankaWithAdressOIB>
  <DomainObject.Predmet.StrankaNazivFormated>
    <izvorni_sadrzaj>STJEPAN BEDIĆ,JETMAGIC LIMITED</izvorni_sadrzaj>
    <derivirana_varijabla naziv="DomainObject.Predmet.StrankaNazivFormated_1">STJEPAN BEDIĆ,JETMAGIC LIMITED</derivirana_varijabla>
  </DomainObject.Predmet.StrankaNazivFormated>
  <DomainObject.Predmet.StrankaNazivFormatedOIB>
    <izvorni_sadrzaj>STJEPAN BEDIĆ, OIB 74768880762,JETMAGIC LIMITED</izvorni_sadrzaj>
    <derivirana_varijabla naziv="DomainObject.Predmet.StrankaNazivFormatedOIB_1">STJEPAN BEDIĆ, OIB 74768880762,JETMAGIC LIMITED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29398.97</izvorni_sadrzaj>
    <derivirana_varijabla naziv="DomainObject.Predmet.TrenutnaVrijednost_1">29398.97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STJEPAN BEDIĆ</item>
      <item>JETMAGIC LIMITED</item>
    </izvorni_sadrzaj>
    <derivirana_varijabla naziv="DomainObject.Predmet.StrankaListFormated_1">
      <item>STJEPAN BEDIĆ</item>
      <item>JETMAGIC LIMITED</item>
    </derivirana_varijabla>
  </DomainObject.Predmet.StrankaListFormated>
  <DomainObject.Predmet.StrankaListFormatedOIB>
    <izvorni_sadrzaj>
      <item>STJEPAN BEDIĆ, OIB 74768880762</item>
      <item>JETMAGIC LIMITED</item>
    </izvorni_sadrzaj>
    <derivirana_varijabla naziv="DomainObject.Predmet.StrankaListFormatedOIB_1">
      <item>STJEPAN BEDIĆ, OIB 74768880762</item>
      <item>JETMAGIC LIMITED</item>
    </derivirana_varijabla>
  </DomainObject.Predmet.StrankaListFormatedOIB>
  <DomainObject.Predmet.StrankaListFormatedWithAdress>
    <izvorni_sadrzaj>
      <item>STJEPAN BEDIĆ, J. DRAŠKOVIĆA 72, 10290 Zaprešić</item>
      <item>JETMAGIC LIMITED</item>
    </izvorni_sadrzaj>
    <derivirana_varijabla naziv="DomainObject.Predmet.StrankaListFormatedWithAdress_1">
      <item>STJEPAN BEDIĆ, J. DRAŠKOVIĆA 72, 10290 Zaprešić</item>
      <item>JETMAGIC LIMITED</item>
    </derivirana_varijabla>
  </DomainObject.Predmet.StrankaListFormatedWithAdress>
  <DomainObject.Predmet.StrankaListFormatedWithAdressOIB>
    <izvorni_sadrzaj>
      <item>STJEPAN BEDIĆ, OIB 74768880762, J. DRAŠKOVIĆA 72, 10290 Zaprešić</item>
      <item>JETMAGIC LIMITED</item>
    </izvorni_sadrzaj>
    <derivirana_varijabla naziv="DomainObject.Predmet.StrankaListFormatedWithAdressOIB_1">
      <item>STJEPAN BEDIĆ, OIB 74768880762, J. DRAŠKOVIĆA 72, 10290 Zaprešić</item>
      <item>JETMAGIC LIMITED</item>
    </derivirana_varijabla>
  </DomainObject.Predmet.StrankaListFormatedWithAdressOIB>
  <DomainObject.Predmet.StrankaListNazivFormated>
    <izvorni_sadrzaj>
      <item>STJEPAN BEDIĆ</item>
      <item>JETMAGIC LIMITED</item>
    </izvorni_sadrzaj>
    <derivirana_varijabla naziv="DomainObject.Predmet.StrankaListNazivFormated_1">
      <item>STJEPAN BEDIĆ</item>
      <item>JETMAGIC LIMITED</item>
    </derivirana_varijabla>
  </DomainObject.Predmet.StrankaListNazivFormated>
  <DomainObject.Predmet.StrankaListNazivFormatedOIB>
    <izvorni_sadrzaj>
      <item>STJEPAN BEDIĆ, OIB 74768880762</item>
      <item>JETMAGIC LIMITED</item>
    </izvorni_sadrzaj>
    <derivirana_varijabla naziv="DomainObject.Predmet.StrankaListNazivFormatedOIB_1">
      <item>STJEPAN BEDIĆ, OIB 74768880762</item>
      <item>JETMAGIC LIMITED</item>
    </derivirana_varijabla>
  </DomainObject.Predmet.StrankaListNazivFormatedOIB>
  <DomainObject.Predmet.ProtuStrankaListFormated>
    <izvorni_sadrzaj>
      <item>DUBROVNIK AIRLINE d.o.o.</item>
    </izvorni_sadrzaj>
    <derivirana_varijabla naziv="DomainObject.Predmet.ProtuStrankaListFormated_1">
      <item>DUBROVNIK AIRLINE d.o.o.</item>
    </derivirana_varijabla>
  </DomainObject.Predmet.ProtuStrankaListFormated>
  <DomainObject.Predmet.ProtuStrankaListFormatedOIB>
    <izvorni_sadrzaj>
      <item>DUBROVNIK AIRLINE d.o.o., OIB 48817868987</item>
    </izvorni_sadrzaj>
    <derivirana_varijabla naziv="DomainObject.Predmet.ProtuStrankaListFormatedOIB_1">
      <item>DUBROVNIK AIRLINE d.o.o., OIB 48817868987</item>
    </derivirana_varijabla>
  </DomainObject.Predmet.ProtuStrankaListFormatedOIB>
  <DomainObject.Predmet.ProtuStrankaListFormatedWithAdress>
    <izvorni_sadrzaj>
      <item>DUBROVNIK AIRLINE d.o.o., ŽIGROVIĆEVA5, 10000 Zagreb</item>
    </izvorni_sadrzaj>
    <derivirana_varijabla naziv="DomainObject.Predmet.ProtuStrankaListFormatedWithAdress_1">
      <item>DUBROVNIK AIRLINE d.o.o., ŽIGROVIĆEVA5, 10000 Zagreb</item>
    </derivirana_varijabla>
  </DomainObject.Predmet.ProtuStrankaListFormatedWithAdress>
  <DomainObject.Predmet.ProtuStrankaListFormatedWithAdressOIB>
    <izvorni_sadrzaj>
      <item>DUBROVNIK AIRLINE d.o.o., OIB 48817868987, ŽIGROVIĆEVA5, 10000 Zagreb</item>
    </izvorni_sadrzaj>
    <derivirana_varijabla naziv="DomainObject.Predmet.ProtuStrankaListFormatedWithAdressOIB_1">
      <item>DUBROVNIK AIRLINE d.o.o., OIB 48817868987, ŽIGROVIĆEVA5, 10000 Zagreb</item>
    </derivirana_varijabla>
  </DomainObject.Predmet.ProtuStrankaListFormatedWithAdressOIB>
  <DomainObject.Predmet.ProtuStrankaListNazivFormated>
    <izvorni_sadrzaj>
      <item>DUBROVNIK AIRLINE d.o.o.</item>
    </izvorni_sadrzaj>
    <derivirana_varijabla naziv="DomainObject.Predmet.ProtuStrankaListNazivFormated_1">
      <item>DUBROVNIK AIRLINE d.o.o.</item>
    </derivirana_varijabla>
  </DomainObject.Predmet.ProtuStrankaListNazivFormated>
  <DomainObject.Predmet.ProtuStrankaListNazivFormatedOIB>
    <izvorni_sadrzaj>
      <item>DUBROVNIK AIRLINE d.o.o., OIB 48817868987</item>
    </izvorni_sadrzaj>
    <derivirana_varijabla naziv="DomainObject.Predmet.ProtuStrankaListNazivFormatedOIB_1">
      <item>DUBROVNIK AIRLINE d.o.o., OIB 48817868987</item>
    </derivirana_varijabla>
  </DomainObject.Predmet.ProtuStrankaListNazivFormatedOIB>
  <DomainObject.Predmet.OstaliListFormated>
    <izvorni_sadrzaj>
      <item>RAIFFEISENBANK AUSTRIA D.D.</item>
      <item>Zeno Singer</item>
      <item>Županijsko državno odvjetništvo</item>
      <item>Nikolica Brbora</item>
      <item>Agencija za civilno zrakoplovstvo</item>
      <item>Anamaria Ivanković</item>
    </izvorni_sadrzaj>
    <derivirana_varijabla naziv="DomainObject.Predmet.OstaliListFormated_1">
      <item>RAIFFEISENBANK AUSTRIA D.D.</item>
      <item>Zeno Singer</item>
      <item>Županijsko državno odvjetništvo</item>
      <item>Nikolica Brbora</item>
      <item>Agencija za civilno zrakoplovstvo</item>
      <item>Anamaria Ivanković</item>
    </derivirana_varijabla>
  </DomainObject.Predmet.OstaliListFormated>
  <DomainObject.Predmet.OstaliListFormatedOIB>
    <izvorni_sadrzaj>
      <item>RAIFFEISENBANK AUSTRIA D.D., OIB 53056966535</item>
      <item>Zeno Singer</item>
      <item>Županijsko državno odvjetništvo</item>
      <item>Nikolica Brbora</item>
      <item>Agencija za civilno zrakoplovstvo</item>
      <item>Anamaria Ivanković, OIB 26902318451</item>
    </izvorni_sadrzaj>
    <derivirana_varijabla naziv="DomainObject.Predmet.OstaliListFormatedOIB_1">
      <item>RAIFFEISENBANK AUSTRIA D.D., OIB 53056966535</item>
      <item>Zeno Singer</item>
      <item>Županijsko državno odvjetništvo</item>
      <item>Nikolica Brbora</item>
      <item>Agencija za civilno zrakoplovstvo</item>
      <item>Anamaria Ivanković, OIB 26902318451</item>
    </derivirana_varijabla>
  </DomainObject.Predmet.OstaliListFormatedOIB>
  <DomainObject.Predmet.OstaliListFormatedWithAdress>
    <izvorni_sadrzaj>
      <item>RAIFFEISENBANK AUSTRIA D.D., PETRINJSKA 59, 10000 Zagreb</item>
      <item>Zeno Singer, ANTUNA BAUERA 22, 10000 Zagreb</item>
      <item>Županijsko državno odvjetništvo</item>
      <item>Nikolica Brbora, Petrova 48, 10000 Zagreb</item>
      <item>Agencija za civilno zrakoplovstvo, Ul. grada Vukovara 284, 10000 Zagreb</item>
      <item>Anamaria Ivanković, Britanski Trg 10, 10000 Zagreb</item>
    </izvorni_sadrzaj>
    <derivirana_varijabla naziv="DomainObject.Predmet.OstaliListFormatedWithAdress_1">
      <item>RAIFFEISENBANK AUSTRIA D.D., PETRINJSKA 59, 10000 Zagreb</item>
      <item>Zeno Singer, ANTUNA BAUERA 22, 10000 Zagreb</item>
      <item>Županijsko državno odvjetništvo</item>
      <item>Nikolica Brbora, Petrova 48, 10000 Zagreb</item>
      <item>Agencija za civilno zrakoplovstvo, Ul. grada Vukovara 284, 10000 Zagreb</item>
      <item>Anamaria Ivanković, Britanski Trg 10,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Zeno Singer, ANTUNA BAUERA 22, 10000 Zagreb</item>
      <item>Županijsko državno odvjetništvo</item>
      <item>Nikolica Brbora, Petrova 48, 10000 Zagreb</item>
      <item>Agencija za civilno zrakoplovstvo, Ul. grada Vukovara 284, 10000 Zagreb</item>
      <item>Anamaria Ivanković, OIB 26902318451, Britanski Trg 10, 10000 Zagreb</item>
    </izvorni_sadrzaj>
    <derivirana_varijabla naziv="DomainObject.Predmet.OstaliListFormatedWithAdressOIB_1">
      <item>RAIFFEISENBANK AUSTRIA D.D., OIB 53056966535, PETRINJSKA 59, 10000 Zagreb</item>
      <item>Zeno Singer, ANTUNA BAUERA 22, 10000 Zagreb</item>
      <item>Županijsko državno odvjetništvo</item>
      <item>Nikolica Brbora, Petrova 48, 10000 Zagreb</item>
      <item>Agencija za civilno zrakoplovstvo, Ul. grada Vukovara 284, 10000 Zagreb</item>
      <item>Anamaria Ivanković, OIB 26902318451, Britanski Trg 10, 10000 Zagreb</item>
    </derivirana_varijabla>
  </DomainObject.Predmet.OstaliListFormatedWithAdressOIB>
  <DomainObject.Predmet.OstaliListNazivFormated>
    <izvorni_sadrzaj>
      <item>RAIFFEISENBANK AUSTRIA D.D.</item>
      <item>Zeno Singer</item>
      <item>Županijsko državno odvjetništvo</item>
      <item>Nikolica Brbora</item>
      <item>Agencija za civilno zrakoplovstvo</item>
      <item>Anamaria Ivanković</item>
    </izvorni_sadrzaj>
    <derivirana_varijabla naziv="DomainObject.Predmet.OstaliListNazivFormated_1">
      <item>RAIFFEISENBANK AUSTRIA D.D.</item>
      <item>Zeno Singer</item>
      <item>Županijsko državno odvjetništvo</item>
      <item>Nikolica Brbora</item>
      <item>Agencija za civilno zrakoplovstvo</item>
      <item>Anamaria Ivanković</item>
    </derivirana_varijabla>
  </DomainObject.Predmet.OstaliListNazivFormated>
  <DomainObject.Predmet.OstaliListNazivFormatedOIB>
    <izvorni_sadrzaj>
      <item>RAIFFEISENBANK AUSTRIA D.D., OIB 53056966535</item>
      <item>Zeno Singer</item>
      <item>Županijsko državno odvjetništvo</item>
      <item>Nikolica Brbora</item>
      <item>Agencija za civilno zrakoplovstvo</item>
      <item>Anamaria Ivanković, OIB 26902318451</item>
    </izvorni_sadrzaj>
    <derivirana_varijabla naziv="DomainObject.Predmet.OstaliListNazivFormatedOIB_1">
      <item>RAIFFEISENBANK AUSTRIA D.D., OIB 53056966535</item>
      <item>Zeno Singer</item>
      <item>Županijsko državno odvjetništvo</item>
      <item>Nikolica Brbora</item>
      <item>Agencija za civilno zrakoplovstvo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BEDIĆ i dr.</izvorni_sadrzaj>
    <derivirana_varijabla naziv="DomainObject.Predmet.StrankaIDrugi_1">STJEPAN BEDIĆ i dr.</derivirana_varijabla>
  </DomainObject.Predmet.StrankaIDrugi>
  <DomainObject.Predmet.ProtustrankaIDrugi>
    <izvorni_sadrzaj>DUBROVNIK AIRLINE d.o.o.</izvorni_sadrzaj>
    <derivirana_varijabla naziv="DomainObject.Predmet.ProtustrankaIDrugi_1">DUBROVNIK AIRLINE d.o.o.</derivirana_varijabla>
  </DomainObject.Predmet.ProtustrankaIDrugi>
  <DomainObject.Predmet.StrankaIDrugiAdressOIB>
    <izvorni_sadrzaj>STJEPAN BEDIĆ, OIB 74768880762, J. DRAŠKOVIĆA 72, 10290 Zaprešić i dr.</izvorni_sadrzaj>
    <derivirana_varijabla naziv="DomainObject.Predmet.StrankaIDrugiAdressOIB_1">STJEPAN BEDIĆ, OIB 74768880762, J. DRAŠKOVIĆA 72, 10290 Zaprešić i dr.</derivirana_varijabla>
  </DomainObject.Predmet.StrankaIDrugiAdressOIB>
  <DomainObject.Predmet.ProtustrankaIDrugiAdressOIB>
    <izvorni_sadrzaj>DUBROVNIK AIRLINE d.o.o., OIB 48817868987, ŽIGROVIĆEVA5, 10000 Zagreb</izvorni_sadrzaj>
    <derivirana_varijabla naziv="DomainObject.Predmet.ProtustrankaIDrugiAdressOIB_1">DUBROVNIK AIRLINE d.o.o., OIB 48817868987, ŽIGROVIĆEVA5,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DUBROVNIK AIRLINE d.o.o.</item>
      <item>STJEPAN BEDIĆ</item>
      <item>RAIFFEISENBANK AUSTRIA D.D.</item>
      <item>Zeno Singer</item>
      <item>Županijsko državno odvjetništvo</item>
      <item>Nikolica Brbora</item>
      <item>Agencija za civilno zrakoplovstvo</item>
      <item>JETMAGIC LIMITED</item>
      <item>Anamaria Ivanković</item>
    </izvorni_sadrzaj>
    <derivirana_varijabla naziv="DomainObject.Predmet.SudioniciListNaziv_1">
      <item>DUBROVNIK AIRLINE d.o.o.</item>
      <item>STJEPAN BEDIĆ</item>
      <item>RAIFFEISENBANK AUSTRIA D.D.</item>
      <item>Zeno Singer</item>
      <item>Županijsko državno odvjetništvo</item>
      <item>Nikolica Brbora</item>
      <item>Agencija za civilno zrakoplovstvo</item>
      <item>JETMAGIC LIMITED</item>
      <item>Anamaria Ivanković</item>
    </derivirana_varijabla>
  </DomainObject.Predmet.SudioniciListNaziv>
  <DomainObject.Predmet.SudioniciListAdressOIB>
    <izvorni_sadrzaj>
      <item>DUBROVNIK AIRLINE d.o.o., OIB 48817868987, ŽIGROVIĆEVA5,10000 Zagreb</item>
      <item>STJEPAN BEDIĆ, OIB 74768880762, J. DRAŠKOVIĆA 72,10290 Zaprešić</item>
      <item>RAIFFEISENBANK AUSTRIA D.D., OIB 53056966535, PETRINJSKA 59,10000 Zagreb</item>
      <item>Zeno Singer, ANTUNA BAUERA 22,10000 Zagreb</item>
      <item>Županijsko državno odvjetništvo</item>
      <item>Nikolica Brbora, Petrova 48,10000 Zagreb</item>
      <item>Agencija za civilno zrakoplovstvo, Ul. grada Vukovara 284,10000 Zagreb</item>
      <item>JETMAGIC LIMITED</item>
      <item>Anamaria Ivanković, OIB 26902318451, Britanski Trg 10,10000 Zagreb</item>
    </izvorni_sadrzaj>
    <derivirana_varijabla naziv="DomainObject.Predmet.SudioniciListAdressOIB_1">
      <item>DUBROVNIK AIRLINE d.o.o., OIB 48817868987, ŽIGROVIĆEVA5,10000 Zagreb</item>
      <item>STJEPAN BEDIĆ, OIB 74768880762, J. DRAŠKOVIĆA 72,10290 Zaprešić</item>
      <item>RAIFFEISENBANK AUSTRIA D.D., OIB 53056966535, PETRINJSKA 59,10000 Zagreb</item>
      <item>Zeno Singer, ANTUNA BAUERA 22,10000 Zagreb</item>
      <item>Županijsko državno odvjetništvo</item>
      <item>Nikolica Brbora, Petrova 48,10000 Zagreb</item>
      <item>Agencija za civilno zrakoplovstvo, Ul. grada Vukovara 284,10000 Zagreb</item>
      <item>JETMAGIC LIMITED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48817868987</item>
      <item>, OIB 74768880762</item>
      <item>, OIB 53056966535</item>
      <item>, OIB null</item>
      <item>, OIB null</item>
      <item>, OIB null</item>
      <item>, OIB null</item>
      <item>, OIB null</item>
      <item>, OIB 26902318451</item>
    </izvorni_sadrzaj>
    <derivirana_varijabla naziv="DomainObject.Predmet.SudioniciListNazivOIB_1">
      <item>, OIB 48817868987</item>
      <item>, OIB 74768880762</item>
      <item>, OIB 53056966535</item>
      <item>, OIB null</item>
      <item>, OIB null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1034</properties:Characters>
  <properties:Lines>39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2018-03-28T08:06:00Z</dcterms:created>
  <dc:creator>mkolakusic</dc:creator>
  <cp:lastModifiedBy>Ivana Stampf</cp:lastModifiedBy>
  <cp:lastPrinted>2017-12-13T09:30:00Z</cp:lastPrinted>
  <dcterms:modified xmlns:xsi="http://www.w3.org/2001/XMLSchema-instance" xsi:type="dcterms:W3CDTF">2018-03-28T08:12:00Z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(53 St-187-12 zaključak skupština podnošenje izvješća i nagodba.docx)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