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f0e2" w14:paraId="fc7f0e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A5456">
        <w:t>5672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473835">
        <w:t xml:space="preserve"> </w:t>
      </w:r>
      <w:r w:rsidR="007A5456">
        <w:t>INSTALACIJA-COMMERCE d.o.o. Zagreb, Vinkovićeva 3, MBS: 080101657, OIB: 09226308960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7A5456">
        <w:t>498.581,20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16E"/>
    <w:rsid w:val="00114EA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A545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15B6F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1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1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1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1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1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1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1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1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5672</izvorni_sadrzaj>
    <derivirana_varijabla naziv="DomainObject.Predmet.Broj_1">5672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St-5672/2015</izvorni_sadrzaj>
    <derivirana_varijabla naziv="DomainObject.Predmet.OznakaBroj_1">St-5672/2015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INSTALACIJA-COMMERCE d.o.o. zastupanog po punomoćniku Mladen Šurbek</izvorni_sadrzaj>
    <derivirana_varijabla naziv="DomainObject.Predmet.ProtustrankaFormated_1">  INSTALACIJA-COMMERCE d.o.o. zastupanog po punomoćniku Mladen Šurbek</derivirana_varijabla>
  </DomainObject.Predmet.ProtustrankaFormated>
  <DomainObject.Predmet.ProtustrankaFormatedOIB>
    <izvorni_sadrzaj>  INSTALACIJA-COMMERCE d.o.o., OIB 09226308960 zastupanog po punomoćniku Mladen Šurbek</izvorni_sadrzaj>
    <derivirana_varijabla naziv="DomainObject.Predmet.ProtustrankaFormatedOIB_1">  INSTALACIJA-COMMERCE d.o.o., OIB 09226308960 zastupanog po punomoćniku Mladen Šurbek</derivirana_varijabla>
  </DomainObject.Predmet.ProtustrankaFormatedOIB>
  <DomainObject.Predmet.ProtustrankaFormatedWithAdress>
    <izvorni_sadrzaj> INSTALACIJA-COMMERCE d.o.o., Vinkovićeva 3, 10000 Zagreb zastupanog po punomoćniku Mladen Šurbek</izvorni_sadrzaj>
    <derivirana_varijabla naziv="DomainObject.Predmet.ProtustrankaFormatedWithAdress_1"> INSTALACIJA-COMMERCE d.o.o., Vinkovićeva 3, 10000 Zagreb zastupanog po punomoćniku Mladen Šurbek</derivirana_varijabla>
  </DomainObject.Predmet.ProtustrankaFormatedWithAdress>
  <DomainObject.Predmet.ProtustrankaFormatedWithAdressOIB>
    <izvorni_sadrzaj> INSTALACIJA-COMMERCE d.o.o., OIB 09226308960, Vinkovićeva 3, 10000 Zagreb zastupanog po punomoćniku Mladen Šurbek</izvorni_sadrzaj>
    <derivirana_varijabla naziv="DomainObject.Predmet.ProtustrankaFormatedWithAdressOIB_1"> INSTALACIJA-COMMERCE d.o.o., OIB 09226308960, Vinkovićeva 3, 10000 Zagreb zastupanog po punomoćniku Mladen Šurbek</derivirana_varijabla>
  </DomainObject.Predmet.ProtustrankaFormatedWithAdressOIB>
  <DomainObject.Predmet.ProtustrankaWithAdress>
    <izvorni_sadrzaj>INSTALACIJA-COMMERCE d.o.o. Vinkovićeva 3, 10000 Zagreb</izvorni_sadrzaj>
    <derivirana_varijabla naziv="DomainObject.Predmet.ProtustrankaWithAdress_1">INSTALACIJA-COMMERCE d.o.o. Vinkovićeva 3, 10000 Zagreb</derivirana_varijabla>
  </DomainObject.Predmet.ProtustrankaWithAdress>
  <DomainObject.Predmet.ProtustrankaWithAdressOIB>
    <izvorni_sadrzaj>INSTALACIJA-COMMERCE d.o.o., OIB 09226308960, Vinkovićeva 3, 10000 Zagreb</izvorni_sadrzaj>
    <derivirana_varijabla naziv="DomainObject.Predmet.ProtustrankaWithAdressOIB_1">INSTALACIJA-COMMERCE d.o.o., OIB 09226308960, Vinkovićeva 3, 10000 Zagreb</derivirana_varijabla>
  </DomainObject.Predmet.ProtustrankaWithAdressOIB>
  <DomainObject.Predmet.ProtustrankaNazivFormated>
    <izvorni_sadrzaj>INSTALACIJA-COMMERCE d.o.o.</izvorni_sadrzaj>
    <derivirana_varijabla naziv="DomainObject.Predmet.ProtustrankaNazivFormated_1">INSTALACIJA-COMMERCE d.o.o.</derivirana_varijabla>
  </DomainObject.Predmet.ProtustrankaNazivFormated>
  <DomainObject.Predmet.ProtustrankaNazivFormatedOIB>
    <izvorni_sadrzaj>INSTALACIJA-COMMERCE d.o.o., OIB 09226308960</izvorni_sadrzaj>
    <derivirana_varijabla naziv="DomainObject.Predmet.ProtustrankaNazivFormatedOIB_1">INSTALACIJA-COMMERCE d.o.o., OIB 09226308960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INSTALACIJA-COMMERCE d.o.o. zastupanog po punomoćniku Mladen Šurbek</item>
    </izvorni_sadrzaj>
    <derivirana_varijabla naziv="DomainObject.Predmet.ProtuStrankaListFormated_1">
      <item>INSTALACIJA-COMMERCE d.o.o. zastupanog po punomoćniku Mladen Šurbek</item>
    </derivirana_varijabla>
  </DomainObject.Predmet.ProtuStrankaListFormated>
  <DomainObject.Predmet.ProtuStrankaListFormatedOIB>
    <izvorni_sadrzaj>
      <item>INSTALACIJA-COMMERCE d.o.o., OIB 09226308960 zastupanog po punomoćniku Mladen Šurbek</item>
    </izvorni_sadrzaj>
    <derivirana_varijabla naziv="DomainObject.Predmet.ProtuStrankaListFormatedOIB_1">
      <item>INSTALACIJA-COMMERCE d.o.o., OIB 09226308960 zastupanog po punomoćniku Mladen Šurbek</item>
    </derivirana_varijabla>
  </DomainObject.Predmet.ProtuStrankaListFormatedOIB>
  <DomainObject.Predmet.ProtuStrankaListFormatedWithAdress>
    <izvorni_sadrzaj>
      <item>INSTALACIJA-COMMERCE d.o.o., Vinkovićeva 3, 10000 Zagreb zastupanog po punomoćniku Mladen Šurbek</item>
    </izvorni_sadrzaj>
    <derivirana_varijabla naziv="DomainObject.Predmet.ProtuStrankaListFormatedWithAdress_1">
      <item>INSTALACIJA-COMMERCE d.o.o., Vinkovićeva 3, 10000 Zagreb zastupanog po punomoćniku Mladen Šurbek</item>
    </derivirana_varijabla>
  </DomainObject.Predmet.ProtuStrankaListFormatedWithAdress>
  <DomainObject.Predmet.ProtuStrankaListFormatedWithAdressOIB>
    <izvorni_sadrzaj>
      <item>INSTALACIJA-COMMERCE d.o.o., OIB 09226308960, Vinkovićeva 3, 10000 Zagreb zastupanog po punomoćniku Mladen Šurbek</item>
    </izvorni_sadrzaj>
    <derivirana_varijabla naziv="DomainObject.Predmet.ProtuStrankaListFormatedWithAdressOIB_1">
      <item>INSTALACIJA-COMMERCE d.o.o., OIB 09226308960, Vinkovićeva 3, 10000 Zagreb zastupanog po punomoćniku Mladen Šurbek</item>
    </derivirana_varijabla>
  </DomainObject.Predmet.ProtuStrankaListFormatedWithAdressOIB>
  <DomainObject.Predmet.ProtuStrankaListNazivFormated>
    <izvorni_sadrzaj>
      <item>INSTALACIJA-COMMERCE d.o.o.</item>
    </izvorni_sadrzaj>
    <derivirana_varijabla naziv="DomainObject.Predmet.ProtuStrankaListNazivFormated_1">
      <item>INSTALACIJA-COMMERCE d.o.o.</item>
    </derivirana_varijabla>
  </DomainObject.Predmet.ProtuStrankaListNazivFormated>
  <DomainObject.Predmet.ProtuStrankaListNazivFormatedOIB>
    <izvorni_sadrzaj>
      <item>INSTALACIJA-COMMERCE d.o.o., OIB 09226308960</item>
    </izvorni_sadrzaj>
    <derivirana_varijabla naziv="DomainObject.Predmet.ProtuStrankaListNazivFormatedOIB_1">
      <item>INSTALACIJA-COMMERCE d.o.o., OIB 09226308960</item>
    </derivirana_varijabla>
  </DomainObject.Predmet.ProtuStrankaListNazivFormatedOIB>
  <DomainObject.Predmet.OstaliListFormated>
    <izvorni_sadrzaj>
      <item>Mladen Šurbek punomoćnik sudionika u postupku INSTALACIJA-COMMERCE d.o.o.</item>
    </izvorni_sadrzaj>
    <derivirana_varijabla naziv="DomainObject.Predmet.OstaliListFormated_1">
      <item>Mladen Šurbek punomoćnik sudionika u postupku INSTALACIJA-COMMERCE d.o.o.</item>
    </derivirana_varijabla>
  </DomainObject.Predmet.OstaliListFormated>
  <DomainObject.Predmet.OstaliListFormatedOIB>
    <izvorni_sadrzaj>
      <item>Mladen Šurbek, OIB 81666371185 punomoćnik sudionika u postupku INSTALACIJA-COMMERCE d.o.o.</item>
    </izvorni_sadrzaj>
    <derivirana_varijabla naziv="DomainObject.Predmet.OstaliListFormatedOIB_1">
      <item>Mladen Šurbek, OIB 81666371185 punomoćnik sudionika u postupku INSTALACIJA-COMMERCE d.o.o.</item>
    </derivirana_varijabla>
  </DomainObject.Predmet.OstaliListFormatedOIB>
  <DomainObject.Predmet.OstaliListFormatedWithAdress>
    <izvorni_sadrzaj>
      <item>Mladen Šurbek, Augusta Šenoe 7, 10434 Strmec punomoćnik sudionika u postupku INSTALACIJA-COMMERCE d.o.o.</item>
    </izvorni_sadrzaj>
    <derivirana_varijabla naziv="DomainObject.Predmet.OstaliListFormatedWithAdress_1">
      <item>Mladen Šurbek, Augusta Šenoe 7, 10434 Strmec punomoćnik sudionika u postupku INSTALACIJA-COMMERCE d.o.o.</item>
    </derivirana_varijabla>
  </DomainObject.Predmet.OstaliListFormatedWithAdress>
  <DomainObject.Predmet.OstaliListFormatedWithAdressOIB>
    <izvorni_sadrzaj>
      <item>Mladen Šurbek, OIB 81666371185, Augusta Šenoe 7, 10434 Strmec punomoćnik sudionika u postupku INSTALACIJA-COMMERCE d.o.o.</item>
    </izvorni_sadrzaj>
    <derivirana_varijabla naziv="DomainObject.Predmet.OstaliListFormatedWithAdressOIB_1">
      <item>Mladen Šurbek, OIB 81666371185, Augusta Šenoe 7, 10434 Strmec punomoćnik sudionika u postupku INSTALACIJA-COMMERCE d.o.o.</item>
    </derivirana_varijabla>
  </DomainObject.Predmet.OstaliListFormatedWithAdressOIB>
  <DomainObject.Predmet.OstaliListNazivFormated>
    <izvorni_sadrzaj>
      <item>Mladen Šurbek</item>
    </izvorni_sadrzaj>
    <derivirana_varijabla naziv="DomainObject.Predmet.OstaliListNazivFormated_1">
      <item>Mladen Šurbek</item>
    </derivirana_varijabla>
  </DomainObject.Predmet.OstaliListNazivFormated>
  <DomainObject.Predmet.OstaliListNazivFormatedOIB>
    <izvorni_sadrzaj>
      <item>Mladen Šurbek, OIB 81666371185</item>
    </izvorni_sadrzaj>
    <derivirana_varijabla naziv="DomainObject.Predmet.OstaliListNazivFormatedOIB_1">
      <item>Mladen Šurbek, OIB 81666371185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INSTALACIJA-COMMERCE d.o.o.</izvorni_sadrzaj>
    <derivirana_varijabla naziv="DomainObject.Predmet.ProtustrankaIDrugi_1">INSTALACIJA-COMMERCE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INSTALACIJA-COMMERCE d.o.o., OIB 09226308960, Vinkovićeva 3, 10000 Zagreb</izvorni_sadrzaj>
    <derivirana_varijabla naziv="DomainObject.Predmet.ProtustrankaIDrugiAdressOIB_1">INSTALACIJA-COMMERCE d.o.o., OIB 09226308960, Vinkovićeva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INSTALACIJA-COMMERCE d.o.o.</item>
      <item>Mladen Šurbek</item>
    </izvorni_sadrzaj>
    <derivirana_varijabla naziv="DomainObject.Predmet.SudioniciListNaziv_1">
      <item>FINA Regionalni centar Zagreb</item>
      <item>INSTALACIJA-COMMERCE d.o.o.</item>
      <item>Mladen Šurbek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INSTALACIJA-COMMERCE d.o.o., OIB 09226308960, Vinkovićeva 3,10000 Zagreb</item>
      <item>Mladen Šurbek, OIB 81666371185, Augusta Šenoe 7,10434 Strmec</item>
    </izvorni_sadrzaj>
    <derivirana_varijabla naziv="DomainObject.Predmet.SudioniciListAdressOIB_1">
      <item>FINA Regionalni centar Zagreb, OIB 85821130368, Trg svibanjskih žrtava 1995. br.1,10000 Zagreb</item>
      <item>INSTALACIJA-COMMERCE d.o.o., OIB 09226308960, Vinkovićeva 3,10000 Zagreb</item>
      <item>Mladen Šurbek, OIB 81666371185, Augusta Šenoe 7,10434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09226308960</item>
      <item>, OIB 81666371185</item>
    </izvorni_sadrzaj>
    <derivirana_varijabla naziv="DomainObject.Predmet.SudioniciListNazivOIB_1">
      <item>, OIB 85821130368</item>
      <item>, OIB 09226308960</item>
      <item>, OIB 81666371185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1344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2016-01-14T09:10:00Z</dcterms:created>
  <dc:creator>ilukac</dc:creator>
  <cp:lastModifiedBy>Višnja Svečak</cp:lastModifiedBy>
  <cp:lastPrinted>2016-01-14T09:10:00Z</cp:lastPrinted>
  <dcterms:modified xmlns:xsi="http://www.w3.org/2001/XMLSchema-instance" xsi:type="dcterms:W3CDTF">2016-01-14T09:10:00Z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