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e900" w14:paraId="892e900" w:rsidRDefault="00D47165" w:rsidP="00D47165" w:rsidR="00D47165" w:rsidRPr="002967EF">
      <w:pPr>
        <w:ind w:right="-288"/>
        <w15:collapsed w:val="false"/>
        <w:rPr>
          <w:bCs/>
        </w:rPr>
      </w:pPr>
      <w:bookmarkStart w:name="_GoBack" w:id="0"/>
      <w:bookmarkEnd w:id="0"/>
    </w:p>
    <w:p w:rsidRDefault="003E3314" w:rsidP="003E3314" w:rsidR="003E3314" w:rsidRPr="00C226CF">
      <w:pPr>
        <w:rPr>
          <w:b/>
        </w:rPr>
      </w:pPr>
      <w:r w:rsidRPr="00C226CF">
        <w:rPr>
          <w:b/>
        </w:rPr>
        <w:t>Stečajni upravitelj</w:t>
      </w:r>
    </w:p>
    <w:p w:rsidRDefault="003E3314" w:rsidP="003E3314" w:rsidR="003E3314" w:rsidRPr="00C226CF">
      <w:pPr>
        <w:rPr>
          <w:b/>
        </w:rPr>
      </w:pPr>
      <w:r w:rsidRPr="00C226CF">
        <w:rPr>
          <w:b/>
        </w:rPr>
        <w:t>Milan Kanjer</w:t>
      </w:r>
    </w:p>
    <w:p w:rsidRDefault="003E3314" w:rsidP="003E3314" w:rsidR="003E3314" w:rsidRPr="00C226CF">
      <w:r w:rsidRPr="00C226CF">
        <w:t>10000 Zagreb, II Praćanska 6a</w:t>
      </w:r>
    </w:p>
    <w:p w:rsidRDefault="003E3314" w:rsidP="003E3314" w:rsidR="003E3314" w:rsidRPr="003E3314">
      <w:r w:rsidRPr="003E3314">
        <w:t>Tel. 091/ 3823-035, fax. 01/6050-415</w:t>
      </w:r>
    </w:p>
    <w:p w:rsidRDefault="00CD293B" w:rsidP="003E3314" w:rsidR="00CD293B" w:rsidRPr="003E3314">
      <w:pPr>
        <w:ind w:firstLine="136" w:left="4820"/>
      </w:pPr>
    </w:p>
    <w:p w:rsidRDefault="003E3314" w:rsidP="00E82DB8" w:rsidR="003E3314">
      <w:pPr>
        <w:ind w:firstLine="136" w:left="4820"/>
        <w:rPr>
          <w:u w:val="single"/>
        </w:rPr>
      </w:pPr>
    </w:p>
    <w:p w:rsidRDefault="00596860" w:rsidP="00E82DB8" w:rsidR="00CF5736" w:rsidRPr="002967EF">
      <w:pPr>
        <w:ind w:firstLine="136" w:left="4820"/>
        <w:rPr>
          <w:u w:val="single"/>
        </w:rPr>
      </w:pPr>
      <w:r w:rsidRPr="002967EF">
        <w:rPr>
          <w:u w:val="single"/>
        </w:rPr>
        <w:t xml:space="preserve">Na posl. br. </w:t>
      </w:r>
      <w:r w:rsidR="00DA7672" w:rsidRPr="00DA7672">
        <w:rPr>
          <w:u w:val="single"/>
        </w:rPr>
        <w:t>St-1415/2018</w:t>
      </w:r>
    </w:p>
    <w:p w:rsidRDefault="00CF5736" w:rsidP="00E82DB8" w:rsidR="00CF5736" w:rsidRPr="002967EF">
      <w:pPr>
        <w:ind w:firstLine="136" w:left="4820"/>
      </w:pPr>
    </w:p>
    <w:p w:rsidRDefault="00CF5736" w:rsidP="00E82DB8" w:rsidR="00CF5736" w:rsidRPr="002967EF">
      <w:pPr>
        <w:pStyle w:val="Naslov1"/>
        <w:ind w:firstLine="136" w:left="4820"/>
        <w:rPr>
          <w:rFonts w:cs="Times New Roman" w:hAnsi="Times New Roman" w:ascii="Times New Roman"/>
          <w:b w:val="false"/>
        </w:rPr>
      </w:pPr>
    </w:p>
    <w:p w:rsidRDefault="00E82DB8" w:rsidP="00E82DB8" w:rsidR="00CF5736" w:rsidRPr="002967EF">
      <w:pPr>
        <w:pStyle w:val="Naslov1"/>
        <w:ind w:firstLine="136" w:left="482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="00CF5736" w:rsidRPr="002967EF">
        <w:rPr>
          <w:rFonts w:cs="Times New Roman" w:hAnsi="Times New Roman" w:ascii="Times New Roman"/>
        </w:rPr>
        <w:t>REPUBLIKA HRVATSKA</w:t>
      </w:r>
    </w:p>
    <w:p w:rsidRDefault="00CF5736" w:rsidP="00E82DB8" w:rsidR="00CF5736" w:rsidRPr="002967EF">
      <w:pPr>
        <w:ind w:firstLine="136" w:left="4820"/>
        <w:rPr>
          <w:b/>
          <w:bCs/>
        </w:rPr>
      </w:pPr>
      <w:r w:rsidRPr="002967EF">
        <w:rPr>
          <w:b/>
          <w:bCs/>
        </w:rPr>
        <w:t>TRGOVAČKI SUD U ZAGREBU</w:t>
      </w:r>
    </w:p>
    <w:p w:rsidRDefault="00D47165" w:rsidP="00E82DB8" w:rsidR="00CF5736">
      <w:pPr>
        <w:ind w:firstLine="136" w:left="4820"/>
        <w:rPr>
          <w:b/>
          <w:bCs/>
        </w:rPr>
      </w:pP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</w:p>
    <w:p w:rsidRDefault="003E3314" w:rsidP="00E82DB8" w:rsidR="003E3314" w:rsidRPr="002967EF">
      <w:pPr>
        <w:ind w:firstLine="136" w:left="4820"/>
        <w:rPr>
          <w:b/>
          <w:bCs/>
        </w:rPr>
      </w:pPr>
    </w:p>
    <w:p w:rsidRDefault="00CF5736" w:rsidP="00E82DB8" w:rsidR="00CF5736" w:rsidRPr="002967EF">
      <w:pPr>
        <w:ind w:firstLine="136" w:left="4820"/>
        <w:rPr>
          <w:bCs/>
        </w:rPr>
      </w:pPr>
    </w:p>
    <w:p w:rsidRDefault="00CF5736" w:rsidP="004A2405" w:rsidR="00CF5736" w:rsidRPr="002967EF"/>
    <w:p w:rsidRDefault="00CF5736" w:rsidP="004A2405" w:rsidR="00CF5736" w:rsidRPr="002967EF"/>
    <w:p w:rsidRDefault="00CF5736" w:rsidP="004A2405" w:rsidR="00CF5736" w:rsidRPr="002967EF"/>
    <w:p w:rsidRDefault="00CF5736" w:rsidP="004A2405" w:rsidR="00CF5736" w:rsidRPr="002967EF"/>
    <w:p w:rsidRDefault="004D31AA" w:rsidP="00104C46" w:rsidR="004D31AA" w:rsidRPr="002967EF"/>
    <w:p w:rsidRDefault="00CF5736" w:rsidP="004A2405" w:rsidR="00CF5736" w:rsidRPr="002967EF"/>
    <w:p w:rsidRDefault="00CF5736" w:rsidP="00CF5736" w:rsidR="00CF5736" w:rsidRPr="002967EF">
      <w:pPr>
        <w:jc w:val="center"/>
        <w:rPr>
          <w:b/>
        </w:rPr>
      </w:pPr>
      <w:r w:rsidRPr="002967EF">
        <w:rPr>
          <w:b/>
        </w:rPr>
        <w:t>IZVJEŠĆE</w:t>
      </w:r>
    </w:p>
    <w:p w:rsidRDefault="00CF5736" w:rsidP="00CF5736" w:rsidR="00CF5736" w:rsidRPr="002967EF">
      <w:pPr>
        <w:pStyle w:val="Naslov4"/>
        <w:jc w:val="center"/>
        <w:rPr>
          <w:sz w:val="24"/>
          <w:szCs w:val="24"/>
        </w:rPr>
      </w:pPr>
      <w:r w:rsidRPr="002967EF">
        <w:rPr>
          <w:caps/>
          <w:sz w:val="24"/>
          <w:szCs w:val="24"/>
        </w:rPr>
        <w:t>Privremen</w:t>
      </w:r>
      <w:r w:rsidR="00241DA4" w:rsidRPr="002967EF">
        <w:rPr>
          <w:caps/>
          <w:sz w:val="24"/>
          <w:szCs w:val="24"/>
        </w:rPr>
        <w:t>OG</w:t>
      </w:r>
      <w:r w:rsidR="00241DA4" w:rsidRPr="002967EF">
        <w:rPr>
          <w:sz w:val="24"/>
          <w:szCs w:val="24"/>
        </w:rPr>
        <w:t xml:space="preserve"> STEČAJNOG UPRAVITELJA</w:t>
      </w:r>
    </w:p>
    <w:p w:rsidRDefault="00BF1B3A" w:rsidP="00E8543C" w:rsidR="00F84700" w:rsidRPr="002967EF">
      <w:pPr>
        <w:spacing w:lineRule="auto" w:line="360"/>
        <w:jc w:val="center"/>
      </w:pPr>
      <w:r w:rsidRPr="002967EF">
        <w:t>sukladno čl. 119</w:t>
      </w:r>
      <w:r w:rsidR="00CF5736" w:rsidRPr="002967EF">
        <w:t>. Stečajnog zakona</w:t>
      </w:r>
    </w:p>
    <w:p w:rsidRDefault="00CF5736" w:rsidP="0029503E" w:rsidR="0029503E" w:rsidRPr="002967EF">
      <w:pPr>
        <w:jc w:val="center"/>
        <w:rPr>
          <w:b/>
        </w:rPr>
      </w:pPr>
      <w:r w:rsidRPr="002967EF">
        <w:rPr>
          <w:b/>
        </w:rPr>
        <w:t xml:space="preserve">o </w:t>
      </w:r>
      <w:r w:rsidR="00C30B97" w:rsidRPr="002967EF">
        <w:rPr>
          <w:b/>
        </w:rPr>
        <w:t xml:space="preserve">postojanju razloga </w:t>
      </w:r>
      <w:r w:rsidRPr="002967EF">
        <w:rPr>
          <w:b/>
        </w:rPr>
        <w:t>za otvaranje stečajnog postupka</w:t>
      </w:r>
      <w:r w:rsidR="0029503E" w:rsidRPr="002967EF">
        <w:rPr>
          <w:b/>
        </w:rPr>
        <w:t xml:space="preserve"> nad </w:t>
      </w:r>
    </w:p>
    <w:p w:rsidRDefault="0029503E" w:rsidP="00E822A9" w:rsidR="00CF5736" w:rsidRPr="002967EF">
      <w:pPr>
        <w:jc w:val="center"/>
        <w:rPr>
          <w:b/>
          <w:bCs/>
        </w:rPr>
      </w:pPr>
      <w:r w:rsidRPr="002967EF">
        <w:rPr>
          <w:b/>
        </w:rPr>
        <w:t>dužnikom</w:t>
      </w:r>
      <w:r w:rsidR="00393763">
        <w:rPr>
          <w:b/>
        </w:rPr>
        <w:t xml:space="preserve"> </w:t>
      </w:r>
      <w:r w:rsidR="003E3314" w:rsidRPr="003E3314">
        <w:rPr>
          <w:b/>
        </w:rPr>
        <w:t>TEHNOPETROL d.o.o. Karlovac, Gornja Trebnja 5, OIB: 42092588882</w:t>
      </w:r>
    </w:p>
    <w:p w:rsidRDefault="004B6404" w:rsidP="004B6404" w:rsidR="004B6404" w:rsidRPr="002967EF">
      <w:pPr>
        <w:jc w:val="center"/>
      </w:pPr>
    </w:p>
    <w:p w:rsidRDefault="00CF5736" w:rsidP="00CF5736" w:rsidR="00CF5736" w:rsidRPr="002967EF"/>
    <w:p w:rsidRDefault="00CF5736" w:rsidP="00CF5736" w:rsidR="00CF5736" w:rsidRPr="002967EF"/>
    <w:p w:rsidRDefault="00CF5736" w:rsidP="00CF5736" w:rsidR="00CF5736" w:rsidRPr="002967EF"/>
    <w:p w:rsidRDefault="00CF5736" w:rsidP="00CF5736" w:rsidR="00CF5736" w:rsidRPr="002967EF"/>
    <w:p w:rsidRDefault="00CF5736" w:rsidP="00CF5736" w:rsidR="00CF5736" w:rsidRPr="002967EF"/>
    <w:p w:rsidRDefault="00CF5736" w:rsidP="00CF5736" w:rsidR="00CF5736" w:rsidRPr="002967EF"/>
    <w:p w:rsidRDefault="00241DA4" w:rsidP="00CF5736" w:rsidR="00241DA4" w:rsidRPr="002967EF"/>
    <w:p w:rsidRDefault="00241DA4" w:rsidP="00CF5736" w:rsidR="00241DA4" w:rsidRPr="002967EF"/>
    <w:p w:rsidRDefault="00241DA4" w:rsidP="00CF5736" w:rsidR="00241DA4" w:rsidRPr="002967EF"/>
    <w:p w:rsidRDefault="00241DA4" w:rsidP="00CF5736" w:rsidR="00241DA4" w:rsidRPr="002967EF"/>
    <w:p w:rsidRDefault="001D7632" w:rsidP="00CF5736" w:rsidR="001D7632" w:rsidRPr="002967EF"/>
    <w:p w:rsidRDefault="001D7632" w:rsidP="00CF5736" w:rsidR="001D7632" w:rsidRPr="002967EF"/>
    <w:p w:rsidRDefault="001D7632" w:rsidP="00CF5736" w:rsidR="001D7632" w:rsidRPr="002967EF"/>
    <w:p w:rsidRDefault="00241DA4" w:rsidP="00241DA4" w:rsidR="00241DA4" w:rsidRPr="002967EF">
      <w:pPr>
        <w:rPr>
          <w:b/>
        </w:rPr>
      </w:pPr>
      <w:r w:rsidRPr="002967EF">
        <w:rPr>
          <w:b/>
        </w:rPr>
        <w:t>Privremeni stečajni upravitelj</w:t>
      </w:r>
    </w:p>
    <w:p w:rsidRDefault="003E3314" w:rsidP="00A8461F" w:rsidR="00A8461F" w:rsidRPr="002967EF">
      <w:pPr>
        <w:rPr>
          <w:b/>
        </w:rPr>
      </w:pPr>
      <w:r>
        <w:rPr>
          <w:b/>
        </w:rPr>
        <w:t>Milan Kanjer</w:t>
      </w:r>
      <w:r w:rsidR="00A8461F" w:rsidRPr="002967EF">
        <w:rPr>
          <w:b/>
        </w:rPr>
        <w:t>, dipl. oec.</w:t>
      </w:r>
    </w:p>
    <w:p w:rsidRDefault="00E822A9" w:rsidP="00104C46" w:rsidR="00E822A9" w:rsidRPr="002967EF"/>
    <w:p w:rsidRDefault="00E8543C" w:rsidP="00CF5736" w:rsidR="00E8543C" w:rsidRPr="002967EF"/>
    <w:p w:rsidRDefault="001D7632" w:rsidP="00CF5736" w:rsidR="001D7632" w:rsidRPr="002967EF"/>
    <w:p w:rsidRDefault="00AB7C4E" w:rsidP="008120E9" w:rsidR="007F07E8">
      <w:pPr>
        <w:jc w:val="center"/>
      </w:pPr>
      <w:r w:rsidRPr="002967EF">
        <w:t xml:space="preserve">U Zagrebu, </w:t>
      </w:r>
      <w:r w:rsidR="003E3314">
        <w:t>08</w:t>
      </w:r>
      <w:r w:rsidR="00CF5736" w:rsidRPr="002967EF">
        <w:t xml:space="preserve">. </w:t>
      </w:r>
      <w:r w:rsidR="003E3314">
        <w:t xml:space="preserve">veljače </w:t>
      </w:r>
      <w:r w:rsidR="00CF5736" w:rsidRPr="002967EF">
        <w:t>20</w:t>
      </w:r>
      <w:r w:rsidR="004B6404" w:rsidRPr="002967EF">
        <w:t>1</w:t>
      </w:r>
      <w:r w:rsidR="003E3314">
        <w:t>9.</w:t>
      </w:r>
      <w:r w:rsidR="00DA5DD3" w:rsidRPr="002967EF">
        <w:t xml:space="preserve"> godine</w:t>
      </w:r>
    </w:p>
    <w:p w:rsidRDefault="002967EF" w:rsidP="008120E9" w:rsidR="002967EF">
      <w:pPr>
        <w:jc w:val="center"/>
      </w:pPr>
    </w:p>
    <w:p w:rsidRDefault="002967EF" w:rsidP="008120E9" w:rsidR="002967EF" w:rsidRPr="002967EF">
      <w:pPr>
        <w:jc w:val="center"/>
      </w:pPr>
    </w:p>
    <w:p w:rsidRDefault="002D6B04" w:rsidP="00A337EF" w:rsidR="002D6B04" w:rsidRPr="002967EF">
      <w:pPr>
        <w:jc w:val="both"/>
      </w:pPr>
      <w:r w:rsidRPr="002967EF">
        <w:lastRenderedPageBreak/>
        <w:t>Rješenjem Trg</w:t>
      </w:r>
      <w:r w:rsidR="00F04B56" w:rsidRPr="002967EF">
        <w:t xml:space="preserve">ovačkog suda u Zagrebu br. </w:t>
      </w:r>
      <w:r w:rsidR="003E3314" w:rsidRPr="003E3314">
        <w:t>3 St-1415/18</w:t>
      </w:r>
      <w:r w:rsidR="003E3314">
        <w:t xml:space="preserve"> </w:t>
      </w:r>
      <w:r w:rsidRPr="002967EF">
        <w:rPr>
          <w:b/>
        </w:rPr>
        <w:t xml:space="preserve">dana </w:t>
      </w:r>
      <w:r w:rsidR="003E3314" w:rsidRPr="003E3314">
        <w:rPr>
          <w:b/>
        </w:rPr>
        <w:t>10. siječnja 2019</w:t>
      </w:r>
      <w:r w:rsidR="003E3314">
        <w:rPr>
          <w:b/>
        </w:rPr>
        <w:t xml:space="preserve">. </w:t>
      </w:r>
      <w:r w:rsidRPr="002967EF">
        <w:rPr>
          <w:b/>
        </w:rPr>
        <w:t xml:space="preserve">godine pokrenut je prethodni postupak </w:t>
      </w:r>
      <w:r w:rsidRPr="002967EF">
        <w:t>radi utvrđivanja uvjeta za otvaranje stečajnog postupka nad dužnikom – trgovačkim društvom</w:t>
      </w:r>
      <w:r w:rsidR="00DE40DB" w:rsidRPr="002967EF">
        <w:rPr>
          <w:b/>
        </w:rPr>
        <w:t xml:space="preserve"> </w:t>
      </w:r>
      <w:r w:rsidR="003E3314">
        <w:rPr>
          <w:b/>
        </w:rPr>
        <w:t>TEHNOPETROL d.o.o. Karlovac, Gornja Trebnja 5, OIB: 42092588882.</w:t>
      </w:r>
      <w:r w:rsidR="00393763">
        <w:rPr>
          <w:b/>
        </w:rPr>
        <w:t xml:space="preserve">, </w:t>
      </w:r>
      <w:r w:rsidR="00393763" w:rsidRPr="00393763">
        <w:t>istim rješenjem imenovan sam za privremenog stečajnog upravitelja društva</w:t>
      </w:r>
      <w:r w:rsidR="00393763" w:rsidRPr="007D4C46">
        <w:rPr>
          <w:color w:val="000000"/>
        </w:rPr>
        <w:t xml:space="preserve"> </w:t>
      </w:r>
      <w:r w:rsidR="003E3314">
        <w:t>TEHNOPETROL d.o.o. Karlovac, Gornja Trebnja 5, OIB: 42092588882.</w:t>
      </w:r>
      <w:r w:rsidR="00393763">
        <w:t>, t</w:t>
      </w:r>
      <w:r w:rsidRPr="002967EF">
        <w:t>e kao stručn</w:t>
      </w:r>
      <w:r w:rsidR="00CB1D25" w:rsidRPr="002967EF">
        <w:t>a osoba, u smislu odredbe čl. 119</w:t>
      </w:r>
      <w:r w:rsidRPr="002967EF">
        <w:t>. SZ-a, podnosim slijedeće:</w:t>
      </w:r>
    </w:p>
    <w:p w:rsidRDefault="002D6B04" w:rsidP="002D6B04" w:rsidR="002D6B04" w:rsidRPr="002967EF"/>
    <w:p w:rsidRDefault="00DA5DD3" w:rsidP="002D6B04" w:rsidR="00DA5DD3" w:rsidRPr="002967EF"/>
    <w:p w:rsidRDefault="002D6B04" w:rsidP="002D6B04" w:rsidR="002D6B04" w:rsidRPr="002967EF">
      <w:pPr>
        <w:pStyle w:val="Naslov2"/>
        <w:rPr>
          <w:rFonts w:cs="Times New Roman" w:hAnsi="Times New Roman" w:ascii="Times New Roman"/>
          <w:sz w:val="24"/>
        </w:rPr>
      </w:pPr>
      <w:r w:rsidRPr="002967EF">
        <w:rPr>
          <w:rFonts w:cs="Times New Roman" w:hAnsi="Times New Roman" w:ascii="Times New Roman"/>
          <w:sz w:val="24"/>
        </w:rPr>
        <w:t>I Z V J E Š Ć E</w:t>
      </w:r>
    </w:p>
    <w:p w:rsidRDefault="002D6B04" w:rsidP="002D6B04" w:rsidR="002D6B04" w:rsidRPr="002967EF">
      <w:pPr>
        <w:jc w:val="center"/>
        <w:rPr>
          <w:b/>
          <w:bCs/>
        </w:rPr>
      </w:pPr>
      <w:r w:rsidRPr="002967EF">
        <w:rPr>
          <w:b/>
          <w:bCs/>
        </w:rPr>
        <w:t>O ZATEČENOM STANJU I UTVRĐIVANJU RAZLOGA</w:t>
      </w:r>
      <w:r w:rsidR="0065089A" w:rsidRPr="0065089A">
        <w:t xml:space="preserve"> </w:t>
      </w:r>
    </w:p>
    <w:p w:rsidRDefault="002D6B04" w:rsidP="00CE6602" w:rsidR="00CE6602" w:rsidRPr="002967EF">
      <w:pPr>
        <w:jc w:val="center"/>
        <w:rPr>
          <w:b/>
          <w:bCs/>
        </w:rPr>
      </w:pPr>
      <w:r w:rsidRPr="002967EF">
        <w:rPr>
          <w:b/>
          <w:bCs/>
        </w:rPr>
        <w:t>ZA OTVARANJE STEČAJNOG POSTUPKA NAD DUŽNIKOM</w:t>
      </w:r>
      <w:r w:rsidR="00393763" w:rsidRPr="007D4C46">
        <w:rPr>
          <w:color w:val="000000"/>
        </w:rPr>
        <w:t xml:space="preserve"> </w:t>
      </w:r>
      <w:r w:rsidR="003E3314">
        <w:rPr>
          <w:b/>
          <w:bCs/>
        </w:rPr>
        <w:t>TEHNOPETROL d.o.o. Karlovac, Gornja Trebnja 5, OIB: 42092588882</w:t>
      </w:r>
      <w:r w:rsidR="005E5098" w:rsidRPr="002967EF">
        <w:rPr>
          <w:b/>
          <w:bCs/>
        </w:rPr>
        <w:t xml:space="preserve"> </w:t>
      </w:r>
    </w:p>
    <w:p w:rsidRDefault="002D6B04" w:rsidP="002D6B04" w:rsidR="002D6B04" w:rsidRPr="002967EF">
      <w:pPr>
        <w:jc w:val="center"/>
        <w:rPr>
          <w:b/>
          <w:bCs/>
        </w:rPr>
      </w:pPr>
    </w:p>
    <w:p w:rsidRDefault="00CB1D25" w:rsidP="00A8461F" w:rsidR="00CB1D25" w:rsidRPr="002967EF">
      <w:pPr>
        <w:jc w:val="center"/>
      </w:pPr>
    </w:p>
    <w:p w:rsidRDefault="00DA5DD3" w:rsidP="00A8461F" w:rsidR="00DA5DD3" w:rsidRPr="002967EF">
      <w:pPr>
        <w:jc w:val="center"/>
      </w:pPr>
    </w:p>
    <w:p w:rsidRDefault="002D6B04" w:rsidP="00A337EF" w:rsidR="002D6B04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Prijedlog za pokretanje stečajnog postupka nad navedenim dužnikom podni</w:t>
      </w:r>
      <w:r w:rsidR="00682C7A" w:rsidRPr="002967EF">
        <w:rPr>
          <w:rFonts w:cs="Times New Roman" w:hAnsi="Times New Roman" w:ascii="Times New Roman"/>
        </w:rPr>
        <w:t>jela</w:t>
      </w:r>
      <w:r w:rsidRPr="002967EF">
        <w:rPr>
          <w:rFonts w:cs="Times New Roman" w:hAnsi="Times New Roman" w:ascii="Times New Roman"/>
        </w:rPr>
        <w:t xml:space="preserve"> je, Trgovačkom sudu u Zagrebu, Financijska agencija, Regionalni centar Zagreb, sukladno članku </w:t>
      </w:r>
      <w:r w:rsidR="003E3314" w:rsidRPr="003E3314">
        <w:rPr>
          <w:rFonts w:cs="Times New Roman" w:hAnsi="Times New Roman" w:ascii="Times New Roman"/>
        </w:rPr>
        <w:t>110. stavak 1</w:t>
      </w:r>
      <w:r w:rsidRPr="002967EF">
        <w:rPr>
          <w:rFonts w:cs="Times New Roman" w:hAnsi="Times New Roman" w:ascii="Times New Roman"/>
        </w:rPr>
        <w:t>.</w:t>
      </w:r>
      <w:r w:rsidR="00DD0E0E" w:rsidRPr="002967EF">
        <w:rPr>
          <w:rFonts w:cs="Times New Roman" w:hAnsi="Times New Roman" w:ascii="Times New Roman"/>
        </w:rPr>
        <w:t xml:space="preserve"> Stečajnog zakona</w:t>
      </w:r>
      <w:r w:rsidRPr="002967EF">
        <w:rPr>
          <w:rFonts w:cs="Times New Roman" w:hAnsi="Times New Roman" w:ascii="Times New Roman"/>
        </w:rPr>
        <w:t>.</w:t>
      </w:r>
    </w:p>
    <w:p w:rsidRDefault="002D6B04" w:rsidP="003C4CA6" w:rsidR="002D6B04" w:rsidRPr="002967EF">
      <w:pPr>
        <w:pStyle w:val="Uvuenotijeloteksta"/>
        <w:ind w:firstLine="709" w:right="-53"/>
        <w:jc w:val="both"/>
        <w:rPr>
          <w:rFonts w:cs="Times New Roman" w:hAnsi="Times New Roman" w:ascii="Times New Roman"/>
        </w:rPr>
      </w:pPr>
    </w:p>
    <w:p w:rsidRDefault="00CD2D1E" w:rsidP="00A337EF" w:rsidR="00CD2D1E" w:rsidRPr="002967EF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 xml:space="preserve">Uz prijedlog za </w:t>
      </w:r>
      <w:r w:rsidR="003C1E15" w:rsidRPr="002967EF">
        <w:rPr>
          <w:rFonts w:cs="Times New Roman" w:hAnsi="Times New Roman" w:ascii="Times New Roman"/>
        </w:rPr>
        <w:t>pokreta</w:t>
      </w:r>
      <w:r w:rsidRPr="002967EF">
        <w:rPr>
          <w:rFonts w:cs="Times New Roman" w:hAnsi="Times New Roman" w:ascii="Times New Roman"/>
        </w:rPr>
        <w:t>nje stečajnog postupka predlagatelj</w:t>
      </w:r>
      <w:r w:rsidR="003C1E15" w:rsidRPr="002967EF">
        <w:rPr>
          <w:rFonts w:cs="Times New Roman" w:hAnsi="Times New Roman" w:ascii="Times New Roman"/>
        </w:rPr>
        <w:t xml:space="preserve"> </w:t>
      </w:r>
      <w:r w:rsidR="00021A2B" w:rsidRPr="002967EF">
        <w:rPr>
          <w:rFonts w:cs="Times New Roman" w:hAnsi="Times New Roman" w:ascii="Times New Roman"/>
        </w:rPr>
        <w:t>je</w:t>
      </w:r>
      <w:r w:rsidR="005E5098" w:rsidRPr="002967EF">
        <w:rPr>
          <w:rFonts w:cs="Times New Roman" w:hAnsi="Times New Roman" w:ascii="Times New Roman"/>
        </w:rPr>
        <w:t xml:space="preserve"> dostavio </w:t>
      </w:r>
      <w:r w:rsidR="00731D6E" w:rsidRPr="002967EF">
        <w:rPr>
          <w:rFonts w:cs="Times New Roman" w:hAnsi="Times New Roman" w:ascii="Times New Roman"/>
        </w:rPr>
        <w:t xml:space="preserve">potvrdu kako dužnik </w:t>
      </w:r>
      <w:r w:rsidR="00414031" w:rsidRPr="002967EF">
        <w:rPr>
          <w:rFonts w:cs="Times New Roman" w:hAnsi="Times New Roman" w:ascii="Times New Roman"/>
        </w:rPr>
        <w:t xml:space="preserve">na dan </w:t>
      </w:r>
      <w:r w:rsidR="003E3314" w:rsidRPr="003E3314">
        <w:rPr>
          <w:rFonts w:cs="Times New Roman" w:hAnsi="Times New Roman" w:ascii="Times New Roman"/>
        </w:rPr>
        <w:t>23. svibnja 2018</w:t>
      </w:r>
      <w:r w:rsidR="003E3314">
        <w:rPr>
          <w:rFonts w:cs="Times New Roman" w:hAnsi="Times New Roman" w:ascii="Times New Roman"/>
        </w:rPr>
        <w:t xml:space="preserve">. </w:t>
      </w:r>
      <w:r w:rsidR="001E68B1">
        <w:rPr>
          <w:rFonts w:cs="Times New Roman" w:hAnsi="Times New Roman" w:ascii="Times New Roman"/>
        </w:rPr>
        <w:t xml:space="preserve">godine u </w:t>
      </w:r>
      <w:r w:rsidR="001E68B1" w:rsidRPr="001E68B1">
        <w:rPr>
          <w:rFonts w:cs="Times New Roman" w:hAnsi="Times New Roman" w:ascii="Times New Roman"/>
        </w:rPr>
        <w:t xml:space="preserve">Očevidniku redoslijeda osnova za plaćanje </w:t>
      </w:r>
      <w:r w:rsidR="00731D6E" w:rsidRPr="002967EF">
        <w:rPr>
          <w:rFonts w:cs="Times New Roman" w:hAnsi="Times New Roman" w:ascii="Times New Roman"/>
        </w:rPr>
        <w:t xml:space="preserve">ima evidentirane neizvršene osnove za plaćanje u </w:t>
      </w:r>
      <w:r w:rsidR="00414031" w:rsidRPr="002967EF">
        <w:rPr>
          <w:rFonts w:cs="Times New Roman" w:hAnsi="Times New Roman" w:ascii="Times New Roman"/>
        </w:rPr>
        <w:t xml:space="preserve">neprekinutom </w:t>
      </w:r>
      <w:r w:rsidR="00731D6E" w:rsidRPr="002967EF">
        <w:rPr>
          <w:rFonts w:cs="Times New Roman" w:hAnsi="Times New Roman" w:ascii="Times New Roman"/>
        </w:rPr>
        <w:t xml:space="preserve">razdoblju </w:t>
      </w:r>
      <w:r w:rsidR="005F1E68" w:rsidRPr="002967EF">
        <w:rPr>
          <w:rFonts w:cs="Times New Roman" w:hAnsi="Times New Roman" w:ascii="Times New Roman"/>
        </w:rPr>
        <w:t xml:space="preserve">od </w:t>
      </w:r>
      <w:r w:rsidR="001E68B1">
        <w:rPr>
          <w:rFonts w:cs="Times New Roman" w:hAnsi="Times New Roman" w:ascii="Times New Roman"/>
        </w:rPr>
        <w:t>120</w:t>
      </w:r>
      <w:r w:rsidR="00731D6E" w:rsidRPr="002967EF">
        <w:rPr>
          <w:rFonts w:cs="Times New Roman" w:hAnsi="Times New Roman" w:ascii="Times New Roman"/>
        </w:rPr>
        <w:t xml:space="preserve"> dana</w:t>
      </w:r>
      <w:r w:rsidR="004762BE" w:rsidRPr="002967EF">
        <w:rPr>
          <w:rFonts w:cs="Times New Roman" w:hAnsi="Times New Roman" w:ascii="Times New Roman"/>
        </w:rPr>
        <w:t xml:space="preserve"> u ukupnom iznosu od </w:t>
      </w:r>
      <w:r w:rsidR="007A5C8F" w:rsidRPr="007A5C8F">
        <w:rPr>
          <w:rFonts w:cs="Times New Roman" w:hAnsi="Times New Roman" w:ascii="Times New Roman"/>
        </w:rPr>
        <w:t xml:space="preserve">367.414,91 </w:t>
      </w:r>
      <w:r w:rsidR="004762BE" w:rsidRPr="002967EF">
        <w:rPr>
          <w:rFonts w:cs="Times New Roman" w:hAnsi="Times New Roman" w:ascii="Times New Roman"/>
        </w:rPr>
        <w:t>kn</w:t>
      </w:r>
      <w:r w:rsidR="00731D6E" w:rsidRPr="002967EF">
        <w:rPr>
          <w:rFonts w:cs="Times New Roman" w:hAnsi="Times New Roman" w:ascii="Times New Roman"/>
        </w:rPr>
        <w:t>.</w:t>
      </w:r>
    </w:p>
    <w:p w:rsidRDefault="00CD2D1E" w:rsidP="0044505B" w:rsidR="00CD2D1E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B61A5F" w:rsidP="005F1E68" w:rsidR="005F1E68" w:rsidRPr="002967EF">
      <w:pPr>
        <w:pStyle w:val="Uvuenotijeloteksta"/>
        <w:ind w:firstLine="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  <w:b/>
          <w:bCs/>
        </w:rPr>
        <w:t>STANJE</w:t>
      </w:r>
      <w:r w:rsidR="001E12E5" w:rsidRPr="002967EF">
        <w:rPr>
          <w:rFonts w:cs="Times New Roman" w:hAnsi="Times New Roman" w:ascii="Times New Roman"/>
          <w:b/>
          <w:bCs/>
        </w:rPr>
        <w:t xml:space="preserve"> UPISA - IZVADAK IZ </w:t>
      </w:r>
      <w:r w:rsidR="007F07E8" w:rsidRPr="002967EF">
        <w:rPr>
          <w:rFonts w:cs="Times New Roman" w:hAnsi="Times New Roman" w:ascii="Times New Roman"/>
          <w:b/>
          <w:bCs/>
        </w:rPr>
        <w:t>SUDSK</w:t>
      </w:r>
      <w:r w:rsidR="001E12E5" w:rsidRPr="002967EF">
        <w:rPr>
          <w:rFonts w:cs="Times New Roman" w:hAnsi="Times New Roman" w:ascii="Times New Roman"/>
          <w:b/>
          <w:bCs/>
        </w:rPr>
        <w:t>OG</w:t>
      </w:r>
      <w:r w:rsidR="00AD322F" w:rsidRPr="002967EF">
        <w:rPr>
          <w:rFonts w:cs="Times New Roman" w:hAnsi="Times New Roman" w:ascii="Times New Roman"/>
          <w:b/>
          <w:bCs/>
        </w:rPr>
        <w:t xml:space="preserve"> </w:t>
      </w:r>
      <w:r w:rsidR="007F07E8" w:rsidRPr="002967EF">
        <w:rPr>
          <w:rFonts w:cs="Times New Roman" w:hAnsi="Times New Roman" w:ascii="Times New Roman"/>
          <w:b/>
          <w:bCs/>
        </w:rPr>
        <w:t xml:space="preserve"> REGISTR</w:t>
      </w:r>
      <w:r w:rsidR="001E12E5" w:rsidRPr="002967EF">
        <w:rPr>
          <w:rFonts w:cs="Times New Roman" w:hAnsi="Times New Roman" w:ascii="Times New Roman"/>
          <w:b/>
          <w:bCs/>
        </w:rPr>
        <w:t>A</w:t>
      </w:r>
      <w:r w:rsidR="001E12E5" w:rsidRPr="002967EF">
        <w:rPr>
          <w:rFonts w:cs="Times New Roman" w:hAnsi="Times New Roman" w:ascii="Times New Roman"/>
        </w:rPr>
        <w:t xml:space="preserve"> </w:t>
      </w:r>
    </w:p>
    <w:p w:rsidRDefault="005F1E68" w:rsidP="005F1E68" w:rsidR="005F1E68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0D0911" w:rsidP="005F1E68" w:rsidR="002D6B04" w:rsidRPr="002967EF">
      <w:pPr>
        <w:pStyle w:val="Uvuenotijeloteksta"/>
        <w:ind w:firstLine="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Trgovačkog suda u Zagrebu</w:t>
      </w:r>
    </w:p>
    <w:p w:rsidRDefault="00B310B9" w:rsidP="005F1E68" w:rsidR="00B310B9">
      <w:pPr>
        <w:pStyle w:val="Uvuenotijeloteksta"/>
        <w:ind w:firstLine="0"/>
        <w:rPr>
          <w:rFonts w:cs="Times New Roman" w:hAnsi="Times New Roman" w:ascii="Times New Roman"/>
          <w:b/>
        </w:rPr>
      </w:pPr>
      <w:r w:rsidRPr="002967EF">
        <w:rPr>
          <w:rFonts w:cs="Times New Roman" w:hAnsi="Times New Roman" w:ascii="Times New Roman"/>
          <w:b/>
        </w:rPr>
        <w:t>Tvrtka</w:t>
      </w:r>
    </w:p>
    <w:p w:rsidRDefault="007A5C8F" w:rsidP="005F1E68" w:rsidR="007A5C8F">
      <w:pPr>
        <w:pStyle w:val="Uvuenotijeloteksta"/>
        <w:ind w:firstLine="0"/>
        <w:rPr>
          <w:rFonts w:cs="Times New Roman" w:hAnsi="Times New Roman" w:ascii="Times New Roman"/>
          <w:b/>
        </w:rPr>
      </w:pPr>
      <w:bookmarkStart w:name="_Hlk513047" w:id="1"/>
      <w:r w:rsidRPr="007A5C8F">
        <w:rPr>
          <w:rFonts w:cs="Times New Roman" w:hAnsi="Times New Roman" w:ascii="Times New Roman"/>
          <w:b/>
        </w:rPr>
        <w:t xml:space="preserve">TEHNOPETROL d.o.o. </w:t>
      </w:r>
      <w:bookmarkEnd w:id="1"/>
      <w:r w:rsidRPr="007A5C8F">
        <w:rPr>
          <w:rFonts w:cs="Times New Roman" w:hAnsi="Times New Roman" w:ascii="Times New Roman"/>
          <w:b/>
        </w:rPr>
        <w:t xml:space="preserve">za prijevoz, trgovinu i usluge </w:t>
      </w:r>
    </w:p>
    <w:p w:rsidRDefault="001E12E5" w:rsidP="005F1E68" w:rsidR="005F1E68" w:rsidRPr="002967EF">
      <w:pPr>
        <w:pStyle w:val="Uvuenotijeloteksta"/>
        <w:ind w:firstLine="0"/>
        <w:rPr>
          <w:rFonts w:cs="Times New Roman" w:hAnsi="Times New Roman" w:ascii="Times New Roman"/>
          <w:color w:val="FF0000"/>
        </w:rPr>
      </w:pPr>
      <w:r w:rsidRPr="002967EF">
        <w:rPr>
          <w:rFonts w:cs="Times New Roman" w:hAnsi="Times New Roman" w:ascii="Times New Roman"/>
          <w:b/>
        </w:rPr>
        <w:t>MBS:</w:t>
      </w:r>
      <w:r w:rsidR="00E643BF" w:rsidRPr="00E643BF">
        <w:t xml:space="preserve"> </w:t>
      </w:r>
      <w:r w:rsidR="007A5C8F" w:rsidRPr="007A5C8F">
        <w:rPr>
          <w:rFonts w:cs="Times New Roman" w:hAnsi="Times New Roman" w:ascii="Times New Roman"/>
          <w:b/>
        </w:rPr>
        <w:t>080859295</w:t>
      </w:r>
    </w:p>
    <w:p w:rsidRDefault="00470262" w:rsidP="005F1E68" w:rsidR="000D0911" w:rsidRPr="002967EF">
      <w:pPr>
        <w:pStyle w:val="Uvuenotijeloteksta"/>
        <w:ind w:firstLine="0"/>
        <w:rPr>
          <w:rFonts w:cs="Times New Roman" w:hAnsi="Times New Roman" w:ascii="Times New Roman"/>
          <w:color w:val="FF0000"/>
        </w:rPr>
      </w:pPr>
      <w:r w:rsidRPr="002967EF">
        <w:rPr>
          <w:rFonts w:cs="Times New Roman" w:hAnsi="Times New Roman" w:ascii="Times New Roman"/>
          <w:b/>
          <w:bCs/>
        </w:rPr>
        <w:t xml:space="preserve">OIB: </w:t>
      </w:r>
      <w:r w:rsidR="007A5C8F" w:rsidRPr="007A5C8F">
        <w:rPr>
          <w:rFonts w:cs="Times New Roman" w:hAnsi="Times New Roman" w:ascii="Times New Roman"/>
          <w:b/>
          <w:bCs/>
        </w:rPr>
        <w:t>42092588882</w:t>
      </w:r>
    </w:p>
    <w:p w:rsidRDefault="007F07E8" w:rsidR="007F07E8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F07E8" w:rsidP="00CB35AC" w:rsidR="00014608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Uvidom u izvadak iz sudskog registara utvrđeno je da je trgovačko društvo</w:t>
      </w:r>
      <w:r w:rsidR="00393763">
        <w:rPr>
          <w:rFonts w:cs="Times New Roman" w:hAnsi="Times New Roman" w:ascii="Times New Roman"/>
        </w:rPr>
        <w:t xml:space="preserve"> </w:t>
      </w:r>
      <w:r w:rsidR="007A5C8F" w:rsidRPr="007A5C8F">
        <w:rPr>
          <w:rFonts w:cs="Times New Roman" w:hAnsi="Times New Roman" w:ascii="Times New Roman"/>
          <w:b/>
          <w:bCs/>
        </w:rPr>
        <w:t xml:space="preserve">TEHNOPETROL d.o.o. za prijevoz, trgovinu i usluge </w:t>
      </w:r>
      <w:r w:rsidR="00644249" w:rsidRPr="002967EF">
        <w:rPr>
          <w:rFonts w:cs="Times New Roman" w:hAnsi="Times New Roman" w:ascii="Times New Roman"/>
        </w:rPr>
        <w:t xml:space="preserve">osnovano u </w:t>
      </w:r>
      <w:r w:rsidR="00225646">
        <w:rPr>
          <w:rFonts w:cs="Times New Roman" w:hAnsi="Times New Roman" w:ascii="Times New Roman"/>
        </w:rPr>
        <w:t>Karlovcu</w:t>
      </w:r>
      <w:r w:rsidR="008D49C7" w:rsidRPr="002967EF">
        <w:rPr>
          <w:rFonts w:cs="Times New Roman" w:hAnsi="Times New Roman" w:ascii="Times New Roman"/>
        </w:rPr>
        <w:t>.</w:t>
      </w:r>
      <w:r w:rsidR="005A0C01" w:rsidRPr="002967EF">
        <w:rPr>
          <w:rFonts w:cs="Times New Roman" w:hAnsi="Times New Roman" w:ascii="Times New Roman"/>
        </w:rPr>
        <w:t xml:space="preserve"> </w:t>
      </w:r>
      <w:r w:rsidR="0047446F" w:rsidRPr="002967EF">
        <w:rPr>
          <w:rFonts w:cs="Times New Roman" w:hAnsi="Times New Roman" w:ascii="Times New Roman"/>
        </w:rPr>
        <w:t>Isto je o</w:t>
      </w:r>
      <w:r w:rsidR="005A0C01" w:rsidRPr="002967EF">
        <w:rPr>
          <w:rFonts w:cs="Times New Roman" w:hAnsi="Times New Roman" w:ascii="Times New Roman"/>
        </w:rPr>
        <w:t>snovano</w:t>
      </w:r>
      <w:r w:rsidR="00644249" w:rsidRPr="002967EF">
        <w:rPr>
          <w:rFonts w:cs="Times New Roman" w:hAnsi="Times New Roman" w:ascii="Times New Roman"/>
        </w:rPr>
        <w:t xml:space="preserve"> </w:t>
      </w:r>
      <w:r w:rsidR="007A5C8F" w:rsidRPr="007A5C8F">
        <w:rPr>
          <w:rFonts w:cs="Times New Roman" w:hAnsi="Times New Roman" w:ascii="Times New Roman"/>
        </w:rPr>
        <w:t>12.7.2013</w:t>
      </w:r>
      <w:r w:rsidR="007A5C8F">
        <w:rPr>
          <w:rFonts w:cs="Times New Roman" w:hAnsi="Times New Roman" w:ascii="Times New Roman"/>
        </w:rPr>
        <w:t xml:space="preserve">. </w:t>
      </w:r>
      <w:r w:rsidR="00AB7C21" w:rsidRPr="002967EF">
        <w:rPr>
          <w:rFonts w:cs="Times New Roman" w:hAnsi="Times New Roman" w:ascii="Times New Roman"/>
        </w:rPr>
        <w:t xml:space="preserve">godine </w:t>
      </w:r>
      <w:r w:rsidR="00EC3559">
        <w:rPr>
          <w:rFonts w:cs="Times New Roman" w:hAnsi="Times New Roman" w:ascii="Times New Roman"/>
        </w:rPr>
        <w:t xml:space="preserve">Izjavom </w:t>
      </w:r>
      <w:r w:rsidR="004762BE" w:rsidRPr="002967EF">
        <w:rPr>
          <w:rFonts w:cs="Times New Roman" w:hAnsi="Times New Roman" w:ascii="Times New Roman"/>
        </w:rPr>
        <w:t>o osnivanju društva s ograničenom odgovornošću.</w:t>
      </w:r>
    </w:p>
    <w:p w:rsidRDefault="00AD23BD" w:rsidP="00AD23BD" w:rsidR="00AD23BD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E83842" w:rsidP="00014608" w:rsidR="007F07E8" w:rsidRPr="002967EF">
      <w:pPr>
        <w:pStyle w:val="Uvuenotijeloteksta"/>
        <w:ind w:firstLine="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P</w:t>
      </w:r>
      <w:r w:rsidR="007F07E8" w:rsidRPr="002967EF">
        <w:rPr>
          <w:rFonts w:cs="Times New Roman" w:hAnsi="Times New Roman" w:ascii="Times New Roman"/>
        </w:rPr>
        <w:t>redmet poslovanja:</w:t>
      </w:r>
    </w:p>
    <w:p w:rsidRDefault="00B310B9" w:rsidP="00014608" w:rsidR="00B310B9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Djelatnosti javnoga prijevoza putnika i tereta u domaćem i međunarodnom cestovnom prometu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Prijevoz za vlastite potrebe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Djelatnosti prijevoza opasnih tvari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Djelatnost otpremništva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Održavanje i popravak motornih vozila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Održavanje i popravak motocikla </w:t>
      </w:r>
    </w:p>
    <w:p w:rsidRDefault="007A5C8F" w:rsidP="007A5C8F" w:rsid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Iznajmljivanje strojeva i opreme, bez rukovatelja i predmeta za osobnu uporabu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Transport nafte, naftnih derivata i biogoriva cestovnim vozilom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Transport nafte, naftnih derivata i biogoriva željeznicom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Transport nafte, naftnih derivata i biogoriva plovnim putovima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Trgovina na veliko naftnim derivatima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lastRenderedPageBreak/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Trgovina na malo naftnim derivatima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Skladištenje nafte i naftnih derivata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Skladištenje ukapljenog naftnog plina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Trgovina na veliko ukapljenim naftnim plinom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Trgovina na malo ukapljenim naftnim plinom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Pripremanje hrane i pružanje usluga prehrane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Pripremanje i usluživanje pića i napitaka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Pružanje usluga smještaja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Pripremanje hrane za potrošnju na drugom mjestu sa ili bez usluživanja (u prijevoznom sredstvu, na priredbama i sl.) i opskrba tom hranom (catering)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Kupnja i prodaja robe </w:t>
      </w: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 xml:space="preserve">Obavljanje trgovačkog posredovanja na domaćem i inozemnom tržištu </w:t>
      </w:r>
    </w:p>
    <w:p w:rsidRDefault="007A5C8F" w:rsidP="007A5C8F" w:rsidR="00957BAF">
      <w:pPr>
        <w:pStyle w:val="Uvuenotijeloteksta"/>
        <w:rPr>
          <w:rFonts w:cs="Times New Roman" w:hAnsi="Times New Roman" w:ascii="Times New Roman"/>
        </w:rPr>
      </w:pPr>
      <w:r w:rsidRPr="007A5C8F">
        <w:rPr>
          <w:rFonts w:cs="Times New Roman" w:hAnsi="Times New Roman" w:ascii="Times New Roman"/>
        </w:rPr>
        <w:t>*</w:t>
      </w:r>
      <w:r>
        <w:rPr>
          <w:rFonts w:cs="Times New Roman" w:hAnsi="Times New Roman" w:ascii="Times New Roman"/>
        </w:rPr>
        <w:t xml:space="preserve"> </w:t>
      </w:r>
      <w:r w:rsidRPr="007A5C8F">
        <w:rPr>
          <w:rFonts w:cs="Times New Roman" w:hAnsi="Times New Roman" w:ascii="Times New Roman"/>
        </w:rPr>
        <w:t>Pružanje usluga informacijskog društva</w:t>
      </w:r>
    </w:p>
    <w:p w:rsidRDefault="00957BAF" w:rsidP="00957BAF" w:rsidR="00957BAF" w:rsidRPr="00957BA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 xml:space="preserve">* Zastupanje inozemnih tvrtki </w:t>
      </w:r>
    </w:p>
    <w:p w:rsidRDefault="00957BAF" w:rsidP="00957BAF" w:rsidR="00957BAF" w:rsidRPr="00957BA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 xml:space="preserve">* Trgovina na veliko biogorivom </w:t>
      </w:r>
    </w:p>
    <w:p w:rsidRDefault="00957BAF" w:rsidP="00957BAF" w:rsidR="00957BAF" w:rsidRPr="00957BA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 xml:space="preserve">* Trgovina na malo biogorivom </w:t>
      </w:r>
    </w:p>
    <w:p w:rsidRDefault="00957BAF" w:rsidP="00957BAF" w:rsidR="00957BAF" w:rsidRPr="00957BA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 xml:space="preserve">* Skladištenje biogoriva </w:t>
      </w:r>
    </w:p>
    <w:p w:rsidRDefault="00957BAF" w:rsidP="00957BAF" w:rsidR="00957BAF" w:rsidRPr="00957BA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 xml:space="preserve">* Proizvodnja naftnih derivata </w:t>
      </w:r>
    </w:p>
    <w:p w:rsidRDefault="00957BAF" w:rsidP="00957BAF" w:rsidR="00957BAF" w:rsidRPr="00957BA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 xml:space="preserve">* Projektiranje i građenje građevina te stručni nadzor građenja </w:t>
      </w:r>
    </w:p>
    <w:p w:rsidRDefault="00957BAF" w:rsidP="00957BAF" w:rsidR="00957BAF" w:rsidRPr="00957BA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 xml:space="preserve">* Energetsko certificiranje, energetski pregled zgrade i redoviti pregled sustava grijanja i sustava hlađenja ili klimatizacije u zgradi </w:t>
      </w:r>
    </w:p>
    <w:p w:rsidRDefault="00957BAF" w:rsidP="00957BAF" w:rsidR="00957BAF" w:rsidRPr="00957BA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 xml:space="preserve">* Stručni poslovi prostornog uređenja </w:t>
      </w:r>
    </w:p>
    <w:p w:rsidRDefault="00957BAF" w:rsidP="00957BAF" w:rsidR="00957BAF" w:rsidRPr="00957BA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 xml:space="preserve">* Djelatnost upravljanja projektom gradnje </w:t>
      </w:r>
    </w:p>
    <w:p w:rsidRDefault="00957BAF" w:rsidP="00957BAF" w:rsidR="00957BAF" w:rsidRPr="00957BA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 xml:space="preserve">* Djelatnost tehničkog ispitivanja i analize </w:t>
      </w:r>
    </w:p>
    <w:p w:rsidRDefault="00957BAF" w:rsidP="00957BAF" w:rsidR="00957BAF" w:rsidRPr="00957BA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 xml:space="preserve">* Poslovi upravljanja nekretninom i održavanje nekretnina </w:t>
      </w:r>
    </w:p>
    <w:p w:rsidRDefault="00957BAF" w:rsidP="00957BAF" w:rsidR="00957BAF" w:rsidRPr="00957BA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 xml:space="preserve">* Posredovanje u prometu nekretnina </w:t>
      </w:r>
    </w:p>
    <w:p w:rsidRDefault="00957BAF" w:rsidP="00957BAF" w:rsidR="00957BAF" w:rsidRPr="00957BA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 xml:space="preserve">* Poslovanje nekretninama </w:t>
      </w:r>
    </w:p>
    <w:p w:rsidRDefault="00957BAF" w:rsidP="00957BAF" w:rsidR="00957BAF" w:rsidRPr="00957BA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 xml:space="preserve">* Djelatnost druge obrade otpada </w:t>
      </w:r>
    </w:p>
    <w:p w:rsidRDefault="00957BAF" w:rsidP="00957BAF" w:rsidR="007A5C8F" w:rsidRPr="007A5C8F">
      <w:pPr>
        <w:pStyle w:val="Uvuenotijeloteksta"/>
        <w:rPr>
          <w:rFonts w:cs="Times New Roman" w:hAnsi="Times New Roman" w:ascii="Times New Roman"/>
        </w:rPr>
      </w:pPr>
      <w:r w:rsidRPr="00957BAF">
        <w:rPr>
          <w:rFonts w:cs="Times New Roman" w:hAnsi="Times New Roman" w:ascii="Times New Roman"/>
        </w:rPr>
        <w:t>* Djelatnost oporabe otpada</w:t>
      </w:r>
      <w:r w:rsidR="007A5C8F">
        <w:rPr>
          <w:rFonts w:cs="Times New Roman" w:hAnsi="Times New Roman" w:ascii="Times New Roman"/>
        </w:rPr>
        <w:t>, i dr</w:t>
      </w:r>
    </w:p>
    <w:p w:rsidRDefault="007A5C8F" w:rsidP="00142214" w:rsidR="007A5C8F">
      <w:pPr>
        <w:pStyle w:val="Uvuenotijeloteksta"/>
        <w:rPr>
          <w:rFonts w:cs="Times New Roman" w:hAnsi="Times New Roman" w:ascii="Times New Roman"/>
        </w:rPr>
      </w:pPr>
    </w:p>
    <w:p w:rsidRDefault="00EC3559" w:rsidP="00142214" w:rsidR="00EC3559">
      <w:pPr>
        <w:pStyle w:val="Uvueno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Osnivači/članovi društva</w:t>
      </w:r>
    </w:p>
    <w:p w:rsidRDefault="00EC3559" w:rsidP="00142214" w:rsidR="00EC3559">
      <w:pPr>
        <w:pStyle w:val="Uvuenotijeloteksta"/>
        <w:rPr>
          <w:rFonts w:cs="Times New Roman" w:hAnsi="Times New Roman" w:ascii="Times New Roman"/>
        </w:rPr>
      </w:pPr>
    </w:p>
    <w:p w:rsidRDefault="007A5C8F" w:rsidP="00142214" w:rsidR="007A5C8F">
      <w:pPr>
        <w:pStyle w:val="Uvuenotijeloteksta"/>
        <w:rPr>
          <w:rFonts w:cs="Times New Roman" w:hAnsi="Times New Roman" w:ascii="Times New Roman"/>
          <w:b/>
        </w:rPr>
      </w:pPr>
      <w:r w:rsidRPr="007A5C8F">
        <w:rPr>
          <w:rFonts w:cs="Times New Roman" w:hAnsi="Times New Roman" w:ascii="Times New Roman"/>
          <w:b/>
        </w:rPr>
        <w:t>Marko Savović, OIB: 33202321664</w:t>
      </w:r>
    </w:p>
    <w:p w:rsidRDefault="007A5C8F" w:rsidP="007A5C8F" w:rsidR="007A5C8F">
      <w:pPr>
        <w:pStyle w:val="Uvuenotijeloteksta"/>
        <w:rPr>
          <w:rFonts w:cs="Times New Roman" w:hAnsi="Times New Roman" w:ascii="Times New Roman"/>
        </w:rPr>
      </w:pPr>
      <w:bookmarkStart w:name="_Hlk513020" w:id="2"/>
      <w:r w:rsidRPr="007A5C8F">
        <w:rPr>
          <w:rFonts w:cs="Times New Roman" w:hAnsi="Times New Roman" w:ascii="Times New Roman"/>
        </w:rPr>
        <w:t>Gornja Trebinja, Gornja Trebinja 5</w:t>
      </w:r>
    </w:p>
    <w:bookmarkEnd w:id="2"/>
    <w:p w:rsidRDefault="00EC3559" w:rsidP="00F80088" w:rsidR="00EC3559" w:rsidRPr="00F80088">
      <w:pPr>
        <w:pStyle w:val="Uvuenotijeloteksta"/>
        <w:numPr>
          <w:ilvl w:val="0"/>
          <w:numId w:val="1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jedini </w:t>
      </w:r>
      <w:r w:rsidR="007A5C8F">
        <w:rPr>
          <w:rFonts w:cs="Times New Roman" w:hAnsi="Times New Roman" w:ascii="Times New Roman"/>
        </w:rPr>
        <w:t>član</w:t>
      </w:r>
    </w:p>
    <w:p w:rsidRDefault="00EC3559" w:rsidP="00142214" w:rsidR="00EC3559">
      <w:pPr>
        <w:pStyle w:val="Uvuenotijeloteksta"/>
        <w:rPr>
          <w:rFonts w:cs="Times New Roman" w:hAnsi="Times New Roman" w:ascii="Times New Roman"/>
        </w:rPr>
      </w:pPr>
    </w:p>
    <w:p w:rsidRDefault="00EC3559" w:rsidP="00142214" w:rsidR="00EC3559">
      <w:pPr>
        <w:pStyle w:val="Uvuenotijeloteksta"/>
        <w:rPr>
          <w:rFonts w:cs="Times New Roman" w:hAnsi="Times New Roman" w:ascii="Times New Roman"/>
        </w:rPr>
      </w:pPr>
    </w:p>
    <w:p w:rsidRDefault="00142214" w:rsidP="00142214" w:rsidR="002443A7">
      <w:pPr>
        <w:pStyle w:val="Uvuenotijeloteksta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Osob</w:t>
      </w:r>
      <w:r w:rsidR="002443A7" w:rsidRPr="002967EF">
        <w:rPr>
          <w:rFonts w:cs="Times New Roman" w:hAnsi="Times New Roman" w:ascii="Times New Roman"/>
        </w:rPr>
        <w:t>e ovlašten</w:t>
      </w:r>
      <w:r w:rsidR="00364537" w:rsidRPr="002967EF">
        <w:rPr>
          <w:rFonts w:cs="Times New Roman" w:hAnsi="Times New Roman" w:ascii="Times New Roman"/>
        </w:rPr>
        <w:t>e</w:t>
      </w:r>
      <w:r w:rsidR="002443A7" w:rsidRPr="002967EF">
        <w:rPr>
          <w:rFonts w:cs="Times New Roman" w:hAnsi="Times New Roman" w:ascii="Times New Roman"/>
        </w:rPr>
        <w:t xml:space="preserve"> za zastupanje </w:t>
      </w:r>
      <w:r w:rsidRPr="002967EF">
        <w:rPr>
          <w:rFonts w:cs="Times New Roman" w:hAnsi="Times New Roman" w:ascii="Times New Roman"/>
        </w:rPr>
        <w:t xml:space="preserve">društva </w:t>
      </w:r>
    </w:p>
    <w:p w:rsidRDefault="008120E9" w:rsidP="00142214" w:rsidR="008120E9" w:rsidRPr="002967EF">
      <w:pPr>
        <w:pStyle w:val="Uvuenotijeloteksta"/>
        <w:rPr>
          <w:rFonts w:cs="Times New Roman" w:hAnsi="Times New Roman" w:ascii="Times New Roman"/>
        </w:rPr>
      </w:pPr>
    </w:p>
    <w:p w:rsidRDefault="007A5C8F" w:rsidP="007A5C8F" w:rsidR="007A5C8F" w:rsidRPr="007A5C8F">
      <w:pPr>
        <w:pStyle w:val="Uvuenotijeloteksta"/>
        <w:rPr>
          <w:rFonts w:cs="Times New Roman" w:hAnsi="Times New Roman" w:ascii="Times New Roman"/>
          <w:b/>
        </w:rPr>
      </w:pPr>
      <w:r w:rsidRPr="007A5C8F">
        <w:rPr>
          <w:rFonts w:cs="Times New Roman" w:hAnsi="Times New Roman" w:ascii="Times New Roman"/>
          <w:b/>
        </w:rPr>
        <w:t>Marko Savović, OIB: 33202321664</w:t>
      </w:r>
    </w:p>
    <w:p w:rsidRDefault="007A5C8F" w:rsidP="007A5C8F" w:rsidR="007A5C8F" w:rsidRPr="004661E6">
      <w:pPr>
        <w:pStyle w:val="Uvuenotijeloteksta"/>
        <w:rPr>
          <w:rFonts w:cs="Times New Roman" w:hAnsi="Times New Roman" w:ascii="Times New Roman"/>
        </w:rPr>
      </w:pPr>
      <w:r w:rsidRPr="004661E6">
        <w:rPr>
          <w:rFonts w:cs="Times New Roman" w:hAnsi="Times New Roman" w:ascii="Times New Roman"/>
        </w:rPr>
        <w:t>Gornja Trebinja, Gornja Trebinja 5</w:t>
      </w:r>
    </w:p>
    <w:p w:rsidRDefault="00DE003E" w:rsidP="007A5C8F" w:rsidR="00DE003E" w:rsidRPr="002967EF">
      <w:pPr>
        <w:pStyle w:val="Uvuenotijeloteksta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- direktor</w:t>
      </w:r>
    </w:p>
    <w:p w:rsidRDefault="00A039B6" w:rsidP="00CC547A" w:rsidR="00E643BF">
      <w:pPr>
        <w:pStyle w:val="Uvuenotijeloteksta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 xml:space="preserve">- zastupa društvo pojedinačno </w:t>
      </w:r>
    </w:p>
    <w:p w:rsidRDefault="00DE003E" w:rsidP="008139D2" w:rsidR="00DE003E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142214" w:rsidP="00142214" w:rsidR="007F07E8" w:rsidRPr="002967EF">
      <w:pPr>
        <w:pStyle w:val="Uvuenotijeloteksta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T</w:t>
      </w:r>
      <w:r w:rsidR="007F07E8" w:rsidRPr="002967EF">
        <w:rPr>
          <w:rFonts w:cs="Times New Roman" w:hAnsi="Times New Roman" w:ascii="Times New Roman"/>
        </w:rPr>
        <w:t xml:space="preserve">emeljni kapital društva je </w:t>
      </w:r>
      <w:r w:rsidR="004661E6" w:rsidRPr="004661E6">
        <w:rPr>
          <w:rFonts w:cs="Times New Roman" w:hAnsi="Times New Roman" w:ascii="Times New Roman"/>
          <w:b/>
        </w:rPr>
        <w:t>900.200,00</w:t>
      </w:r>
      <w:r w:rsidR="004661E6">
        <w:rPr>
          <w:rFonts w:cs="Times New Roman" w:hAnsi="Times New Roman" w:ascii="Times New Roman"/>
          <w:b/>
        </w:rPr>
        <w:t xml:space="preserve"> </w:t>
      </w:r>
      <w:r w:rsidR="007F07E8" w:rsidRPr="002967EF">
        <w:rPr>
          <w:rFonts w:cs="Times New Roman" w:hAnsi="Times New Roman" w:ascii="Times New Roman"/>
        </w:rPr>
        <w:t>kuna.</w:t>
      </w:r>
    </w:p>
    <w:p w:rsidRDefault="006D0062" w:rsidP="00AB55D7" w:rsidR="006D006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57BAF" w:rsidP="00AB55D7" w:rsidR="00957BA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57BAF" w:rsidP="00AB55D7" w:rsidR="00957BA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57BAF" w:rsidP="00AB55D7" w:rsidR="00957BA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57BAF" w:rsidP="00AB55D7" w:rsidR="00957BAF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F07E8" w:rsidR="007F07E8" w:rsidRPr="002967EF">
      <w:pPr>
        <w:pStyle w:val="Uvuenotijeloteksta"/>
        <w:ind w:firstLine="0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lastRenderedPageBreak/>
        <w:t xml:space="preserve">STANJE RAČUNA </w:t>
      </w:r>
      <w:r w:rsidR="001E12E5" w:rsidRPr="002967EF">
        <w:rPr>
          <w:rFonts w:cs="Times New Roman" w:hAnsi="Times New Roman" w:ascii="Times New Roman"/>
          <w:b/>
          <w:bCs/>
        </w:rPr>
        <w:t xml:space="preserve">PREDLOŽENOG </w:t>
      </w:r>
      <w:r w:rsidRPr="002967EF">
        <w:rPr>
          <w:rFonts w:cs="Times New Roman" w:hAnsi="Times New Roman" w:ascii="Times New Roman"/>
          <w:b/>
          <w:bCs/>
        </w:rPr>
        <w:t>DUŽNIKA</w:t>
      </w:r>
    </w:p>
    <w:p w:rsidRDefault="007F07E8" w:rsidR="007F07E8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AD401E" w:rsidP="00AD401E" w:rsidR="00AD401E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ab/>
        <w:t>Predloženi dužnik je svoje financijsko poslovanje obavljao preko žiro računa broj:</w:t>
      </w:r>
    </w:p>
    <w:p w:rsidRDefault="00AD401E" w:rsidP="00AD401E" w:rsidR="00AD401E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4661E6" w:rsidP="00F3752D" w:rsidR="004661E6">
      <w:pPr>
        <w:pStyle w:val="Uvuenotijelotekst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bookmarkStart w:name="_Hlk524620283" w:id="3"/>
      <w:r w:rsidRPr="004661E6">
        <w:rPr>
          <w:rFonts w:cs="Times New Roman" w:hAnsi="Times New Roman" w:ascii="Times New Roman"/>
          <w:b/>
        </w:rPr>
        <w:t xml:space="preserve">HR2523600001102366799 </w:t>
      </w:r>
      <w:r w:rsidR="00AD401E" w:rsidRPr="004661E6">
        <w:rPr>
          <w:rFonts w:cs="Times New Roman" w:hAnsi="Times New Roman" w:ascii="Times New Roman"/>
        </w:rPr>
        <w:t xml:space="preserve">kod </w:t>
      </w:r>
      <w:r w:rsidRPr="004661E6">
        <w:rPr>
          <w:rFonts w:cs="Times New Roman" w:hAnsi="Times New Roman" w:ascii="Times New Roman"/>
        </w:rPr>
        <w:t>ZAGREBAČKA</w:t>
      </w:r>
      <w:r w:rsidR="0083340F" w:rsidRPr="004661E6">
        <w:rPr>
          <w:rFonts w:cs="Times New Roman" w:hAnsi="Times New Roman" w:ascii="Times New Roman"/>
        </w:rPr>
        <w:t xml:space="preserve"> BANKA d.d. </w:t>
      </w:r>
    </w:p>
    <w:bookmarkEnd w:id="3"/>
    <w:p w:rsidRDefault="00A337EF" w:rsidP="00885E10" w:rsidR="00A337EF" w:rsidRPr="002967EF">
      <w:pPr>
        <w:pStyle w:val="Uvuenotijeloteksta"/>
        <w:ind w:firstLine="0" w:left="720"/>
        <w:jc w:val="both"/>
        <w:rPr>
          <w:rFonts w:cs="Times New Roman" w:hAnsi="Times New Roman" w:ascii="Times New Roman"/>
        </w:rPr>
      </w:pPr>
    </w:p>
    <w:p w:rsidRDefault="00AD401E" w:rsidP="00A337EF" w:rsidR="00AD401E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 xml:space="preserve">Prema podacima FINA-e Zagreb </w:t>
      </w:r>
      <w:bookmarkStart w:name="_Hlk512978" w:id="4"/>
      <w:r w:rsidR="004661E6">
        <w:rPr>
          <w:rFonts w:cs="Times New Roman" w:hAnsi="Times New Roman" w:ascii="Times New Roman"/>
        </w:rPr>
        <w:t xml:space="preserve">07.02.2019. godine </w:t>
      </w:r>
      <w:bookmarkEnd w:id="4"/>
      <w:r w:rsidRPr="002967EF">
        <w:rPr>
          <w:rFonts w:cs="Times New Roman" w:hAnsi="Times New Roman" w:ascii="Times New Roman"/>
        </w:rPr>
        <w:t>predloženi dužnik na</w:t>
      </w:r>
      <w:r w:rsidRPr="002967EF">
        <w:rPr>
          <w:rFonts w:cs="Times New Roman" w:hAnsi="Times New Roman" w:ascii="Times New Roman"/>
          <w:b/>
        </w:rPr>
        <w:t xml:space="preserve"> dan </w:t>
      </w:r>
      <w:r w:rsidR="004661E6" w:rsidRPr="004661E6">
        <w:rPr>
          <w:rFonts w:cs="Times New Roman" w:hAnsi="Times New Roman" w:ascii="Times New Roman"/>
          <w:b/>
        </w:rPr>
        <w:t xml:space="preserve">07.02.2019. godine </w:t>
      </w:r>
      <w:r w:rsidR="00AB30C2" w:rsidRPr="002967EF">
        <w:rPr>
          <w:rFonts w:cs="Times New Roman" w:hAnsi="Times New Roman" w:ascii="Times New Roman"/>
          <w:b/>
        </w:rPr>
        <w:t>im</w:t>
      </w:r>
      <w:r w:rsidR="0083340F">
        <w:rPr>
          <w:rFonts w:cs="Times New Roman" w:hAnsi="Times New Roman" w:ascii="Times New Roman"/>
          <w:b/>
        </w:rPr>
        <w:t xml:space="preserve">a </w:t>
      </w:r>
      <w:r w:rsidRPr="002967EF">
        <w:rPr>
          <w:rFonts w:cs="Times New Roman" w:hAnsi="Times New Roman" w:ascii="Times New Roman"/>
          <w:b/>
        </w:rPr>
        <w:t xml:space="preserve">nepodmirene obveze evidentirane u Očevidniku redoslijeda osnova za plaćanje u </w:t>
      </w:r>
      <w:r w:rsidR="00AB30C2" w:rsidRPr="002967EF">
        <w:rPr>
          <w:rFonts w:cs="Times New Roman" w:hAnsi="Times New Roman" w:ascii="Times New Roman"/>
          <w:b/>
        </w:rPr>
        <w:t xml:space="preserve">neprekinutom razdoblju od </w:t>
      </w:r>
      <w:r w:rsidR="004661E6">
        <w:rPr>
          <w:rFonts w:cs="Times New Roman" w:hAnsi="Times New Roman" w:ascii="Times New Roman"/>
          <w:b/>
        </w:rPr>
        <w:t>379</w:t>
      </w:r>
      <w:r w:rsidR="00AB30C2" w:rsidRPr="002967EF">
        <w:rPr>
          <w:rFonts w:cs="Times New Roman" w:hAnsi="Times New Roman" w:ascii="Times New Roman"/>
          <w:b/>
        </w:rPr>
        <w:t xml:space="preserve"> dana, </w:t>
      </w:r>
      <w:r w:rsidRPr="002967EF">
        <w:rPr>
          <w:rFonts w:cs="Times New Roman" w:hAnsi="Times New Roman" w:ascii="Times New Roman"/>
          <w:b/>
        </w:rPr>
        <w:t>u</w:t>
      </w:r>
      <w:r w:rsidR="00AB30C2" w:rsidRPr="002967EF">
        <w:rPr>
          <w:rFonts w:cs="Times New Roman" w:hAnsi="Times New Roman" w:ascii="Times New Roman"/>
          <w:b/>
        </w:rPr>
        <w:t xml:space="preserve"> </w:t>
      </w:r>
      <w:r w:rsidR="00011EDA" w:rsidRPr="002967EF">
        <w:rPr>
          <w:rFonts w:cs="Times New Roman" w:hAnsi="Times New Roman" w:ascii="Times New Roman"/>
          <w:b/>
        </w:rPr>
        <w:t>u</w:t>
      </w:r>
      <w:r w:rsidRPr="002967EF">
        <w:rPr>
          <w:rFonts w:cs="Times New Roman" w:hAnsi="Times New Roman" w:ascii="Times New Roman"/>
          <w:b/>
        </w:rPr>
        <w:t xml:space="preserve">kupnom iznosu od </w:t>
      </w:r>
      <w:r w:rsidR="004661E6">
        <w:rPr>
          <w:rFonts w:cs="Times New Roman" w:hAnsi="Times New Roman" w:ascii="Times New Roman"/>
          <w:b/>
        </w:rPr>
        <w:t xml:space="preserve">695.887,78 </w:t>
      </w:r>
      <w:r w:rsidRPr="002967EF">
        <w:rPr>
          <w:rFonts w:cs="Times New Roman" w:hAnsi="Times New Roman" w:ascii="Times New Roman"/>
          <w:b/>
        </w:rPr>
        <w:t>kn.</w:t>
      </w:r>
      <w:r w:rsidRPr="002967EF">
        <w:rPr>
          <w:rFonts w:cs="Times New Roman" w:hAnsi="Times New Roman" w:ascii="Times New Roman"/>
        </w:rPr>
        <w:t xml:space="preserve"> </w:t>
      </w:r>
    </w:p>
    <w:p w:rsidRDefault="006D0062" w:rsidP="00A7594B" w:rsidR="006D0062">
      <w:pPr>
        <w:pStyle w:val="Uvuenotijeloteksta"/>
        <w:ind w:right="19"/>
        <w:jc w:val="both"/>
        <w:rPr>
          <w:rFonts w:cs="Times New Roman" w:hAnsi="Times New Roman" w:ascii="Times New Roman"/>
        </w:rPr>
      </w:pPr>
    </w:p>
    <w:p w:rsidRDefault="00957BAF" w:rsidP="00A7594B" w:rsidR="00957BAF" w:rsidRPr="002967EF">
      <w:pPr>
        <w:pStyle w:val="Uvuenotijeloteksta"/>
        <w:ind w:right="19"/>
        <w:jc w:val="both"/>
        <w:rPr>
          <w:rFonts w:cs="Times New Roman" w:hAnsi="Times New Roman" w:ascii="Times New Roman"/>
        </w:rPr>
      </w:pPr>
    </w:p>
    <w:p w:rsidRDefault="007F07E8" w:rsidP="002A0348" w:rsidR="0021735E">
      <w:pPr>
        <w:pStyle w:val="Uvuenotijeloteksta"/>
        <w:ind w:firstLine="0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PODUZETE RADNJE</w:t>
      </w:r>
    </w:p>
    <w:p w:rsidRDefault="00E81244" w:rsidP="002A0348" w:rsidR="00E81244">
      <w:pPr>
        <w:pStyle w:val="Uvuenotijeloteksta"/>
        <w:ind w:firstLine="0"/>
        <w:rPr>
          <w:rFonts w:cs="Times New Roman" w:hAnsi="Times New Roman" w:ascii="Times New Roman"/>
          <w:b/>
          <w:bCs/>
        </w:rPr>
      </w:pPr>
    </w:p>
    <w:p w:rsidRDefault="00E81244" w:rsidP="00A05525" w:rsidR="00E81244" w:rsidRPr="00A05525">
      <w:pPr>
        <w:jc w:val="both"/>
      </w:pPr>
      <w:r>
        <w:t>Upućen je dopis dužnik</w:t>
      </w:r>
      <w:r w:rsidR="00B45801">
        <w:t>u</w:t>
      </w:r>
      <w:r>
        <w:t xml:space="preserve"> u kojem je spec</w:t>
      </w:r>
      <w:r w:rsidR="00885E10">
        <w:t>ificirana dokumentacija potrebna</w:t>
      </w:r>
      <w:r>
        <w:t xml:space="preserve"> u prethodnom postupku na adresu sjedišta dužnika</w:t>
      </w:r>
      <w:r w:rsidR="0083340F">
        <w:t xml:space="preserve"> </w:t>
      </w:r>
      <w:r w:rsidR="004661E6" w:rsidRPr="004661E6">
        <w:t>Gornja Trebinja, Gornja Trebinja 5</w:t>
      </w:r>
      <w:r w:rsidR="0083340F">
        <w:t xml:space="preserve">. </w:t>
      </w:r>
    </w:p>
    <w:p w:rsidRDefault="00E81244" w:rsidP="002A0348" w:rsidR="00E81244" w:rsidRPr="002967EF">
      <w:pPr>
        <w:pStyle w:val="Uvuenotijeloteksta"/>
        <w:ind w:firstLine="0"/>
        <w:rPr>
          <w:rFonts w:cs="Times New Roman" w:hAnsi="Times New Roman" w:ascii="Times New Roman"/>
          <w:b/>
          <w:bCs/>
        </w:rPr>
      </w:pPr>
    </w:p>
    <w:p w:rsidRDefault="004745E1" w:rsidP="008139D2" w:rsidR="00A337EF">
      <w:pPr>
        <w:jc w:val="both"/>
      </w:pPr>
      <w:r w:rsidRPr="002967EF">
        <w:t xml:space="preserve">Provjereno je stanje u upisnicima MUP-a, kod </w:t>
      </w:r>
      <w:r w:rsidR="00A05525">
        <w:t xml:space="preserve">Državne geodetske uprave </w:t>
      </w:r>
      <w:r w:rsidRPr="002967EF">
        <w:t>i HZMO</w:t>
      </w:r>
      <w:r w:rsidR="00A7594B" w:rsidRPr="002967EF">
        <w:t>-a.</w:t>
      </w:r>
    </w:p>
    <w:p w:rsidRDefault="004661E6" w:rsidP="00A7594B" w:rsidR="004661E6">
      <w:pPr>
        <w:ind w:firstLine="720"/>
        <w:jc w:val="both"/>
      </w:pPr>
    </w:p>
    <w:p w:rsidRDefault="004661E6" w:rsidP="00A7594B" w:rsidR="004661E6" w:rsidRPr="002967EF">
      <w:pPr>
        <w:ind w:firstLine="720"/>
        <w:jc w:val="both"/>
      </w:pPr>
    </w:p>
    <w:p w:rsidRDefault="00FE28F7" w:rsidP="00FE28F7" w:rsidR="00FE28F7" w:rsidRPr="002967EF">
      <w:pPr>
        <w:pStyle w:val="Uvuenotijeloteksta"/>
        <w:ind w:firstLine="0"/>
        <w:jc w:val="both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POSLOVANJE DUŽNIKA</w:t>
      </w:r>
    </w:p>
    <w:p w:rsidRDefault="00F6077E" w:rsidP="00FE28F7" w:rsidR="00F6077E" w:rsidRPr="002967EF">
      <w:pPr>
        <w:pStyle w:val="Uvuenotijeloteksta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A05525" w:rsidP="00A05525" w:rsidR="00A05525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Društvo </w:t>
      </w:r>
      <w:r w:rsidR="00225646" w:rsidRPr="00225646">
        <w:rPr>
          <w:rFonts w:cs="Times New Roman" w:hAnsi="Times New Roman" w:ascii="Times New Roman"/>
        </w:rPr>
        <w:t xml:space="preserve">TEHNOPETROL d.o.o. </w:t>
      </w:r>
      <w:r>
        <w:rPr>
          <w:rFonts w:cs="Times New Roman" w:hAnsi="Times New Roman" w:ascii="Times New Roman"/>
        </w:rPr>
        <w:t xml:space="preserve">osnovano je u </w:t>
      </w:r>
      <w:r w:rsidR="00225646">
        <w:rPr>
          <w:rFonts w:cs="Times New Roman" w:hAnsi="Times New Roman" w:ascii="Times New Roman"/>
        </w:rPr>
        <w:t>Karlovcu</w:t>
      </w:r>
      <w:r>
        <w:rPr>
          <w:rFonts w:cs="Times New Roman" w:hAnsi="Times New Roman" w:ascii="Times New Roman"/>
        </w:rPr>
        <w:t xml:space="preserve"> </w:t>
      </w:r>
      <w:r w:rsidR="00225646" w:rsidRPr="00225646">
        <w:rPr>
          <w:rFonts w:cs="Times New Roman" w:hAnsi="Times New Roman" w:ascii="Times New Roman"/>
        </w:rPr>
        <w:t xml:space="preserve">12.7.2013. </w:t>
      </w:r>
      <w:r>
        <w:rPr>
          <w:rFonts w:cs="Times New Roman" w:hAnsi="Times New Roman" w:ascii="Times New Roman"/>
        </w:rPr>
        <w:t>godine.</w:t>
      </w:r>
    </w:p>
    <w:p w:rsidRDefault="00A05525" w:rsidP="00A05525" w:rsidR="00A05525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</w:p>
    <w:p w:rsidRDefault="00A05525" w:rsidP="00A05525" w:rsidR="00A05525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temelju javno dostupnih podataka može se zaključiti da je glavna djelatnost društva prema NKD-u: </w:t>
      </w:r>
      <w:r w:rsidR="00225646" w:rsidRPr="00225646">
        <w:rPr>
          <w:rFonts w:cs="Times New Roman" w:hAnsi="Times New Roman" w:ascii="Times New Roman"/>
        </w:rPr>
        <w:t>46.71 Trgovina na veliko krutim, tekućim i plinovitim gorivima i srodnim proizvodima (NKD 2007)</w:t>
      </w:r>
      <w:r w:rsidR="009961CB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</w:p>
    <w:p w:rsidRDefault="009961CB" w:rsidP="00A05525" w:rsidR="009961CB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</w:p>
    <w:p w:rsidRDefault="00FF21B4" w:rsidP="009C4080" w:rsidR="00FF21B4" w:rsidRPr="002967EF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</w:p>
    <w:p w:rsidRDefault="00791E6E" w:rsidP="00791E6E" w:rsidR="00791E6E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  <w:b/>
        </w:rPr>
      </w:pPr>
      <w:r w:rsidRPr="002967EF">
        <w:rPr>
          <w:rFonts w:cs="Times New Roman" w:hAnsi="Times New Roman" w:ascii="Times New Roman"/>
          <w:b/>
        </w:rPr>
        <w:t>UZROCI GOSPODARSKOG POLOŽAJA PREDLOŽENOG DUŽNIKA</w:t>
      </w:r>
    </w:p>
    <w:p w:rsidRDefault="00791E6E" w:rsidP="00125C8F" w:rsidR="00791E6E" w:rsidRPr="002967EF"/>
    <w:p w:rsidRDefault="00225646" w:rsidP="007A1413" w:rsidR="009D7AC6">
      <w:pPr>
        <w:jc w:val="both"/>
      </w:pPr>
      <w:r>
        <w:t xml:space="preserve">Prema raspoloživim podacima društvo se bavilo </w:t>
      </w:r>
      <w:r w:rsidRPr="00225646">
        <w:t>veleprodajom i maloprodajom naftnih derivata</w:t>
      </w:r>
      <w:r w:rsidR="009D7AC6">
        <w:t>, te građevinskim radovima.</w:t>
      </w:r>
    </w:p>
    <w:p w:rsidRDefault="009D7AC6" w:rsidP="007A1413" w:rsidR="009D7AC6">
      <w:pPr>
        <w:jc w:val="both"/>
      </w:pPr>
    </w:p>
    <w:p w:rsidRDefault="009D7AC6" w:rsidP="007A1413" w:rsidR="009D7AC6">
      <w:pPr>
        <w:jc w:val="both"/>
      </w:pPr>
      <w:r>
        <w:t>Društvo aktivno posluje u 2015. godini kada ostvaruje promet od 6.034.200,00 kn, u 2016. godini kada ostvaruje promet od 22.262.900,00 kn, i u 2017. godini sa prometom od 5.267.500,00 kn.</w:t>
      </w:r>
    </w:p>
    <w:p w:rsidRDefault="009D7AC6" w:rsidP="007A1413" w:rsidR="007A1413" w:rsidRPr="007A1413">
      <w:pPr>
        <w:jc w:val="both"/>
      </w:pPr>
      <w:r>
        <w:t xml:space="preserve">S obzirom na pad prometa u 2017. godini, uz zadržavanje dijela fiksnih troškova dolazi do problema u likvidnosti društva i posljedično do blokade žiro računa. </w:t>
      </w:r>
      <w:r w:rsidR="00885E10">
        <w:t xml:space="preserve"> </w:t>
      </w:r>
    </w:p>
    <w:p w:rsidRDefault="00F6077E" w:rsidP="000A3C4B" w:rsidR="00F6077E" w:rsidRPr="002967EF">
      <w:pPr>
        <w:ind w:left="708"/>
        <w:rPr>
          <w:b/>
        </w:rPr>
      </w:pPr>
    </w:p>
    <w:p w:rsidRDefault="00BC1390" w:rsidP="00125C8F" w:rsidR="00BC1390" w:rsidRPr="002967EF"/>
    <w:p w:rsidRDefault="003C4CA6" w:rsidP="003C4CA6" w:rsidR="003C4CA6">
      <w:pPr>
        <w:pStyle w:val="Uvuenotijeloteksta"/>
        <w:ind w:firstLine="0" w:right="19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POSLOVNE KNJIGE I DOKUMENTACIJA</w:t>
      </w:r>
    </w:p>
    <w:p w:rsidRDefault="007A1413" w:rsidP="003C4CA6" w:rsidR="007A1413">
      <w:pPr>
        <w:pStyle w:val="Uvuenotijeloteksta"/>
        <w:ind w:firstLine="0" w:right="19"/>
        <w:rPr>
          <w:rFonts w:cs="Times New Roman" w:hAnsi="Times New Roman" w:ascii="Times New Roman"/>
          <w:b/>
          <w:bCs/>
        </w:rPr>
      </w:pPr>
    </w:p>
    <w:p w:rsidRDefault="007A1413" w:rsidP="009961CB" w:rsidR="007A1413">
      <w:pPr>
        <w:ind w:right="19"/>
        <w:jc w:val="both"/>
      </w:pPr>
      <w:r>
        <w:t xml:space="preserve">Uvidom u javno dostupne podatke utvrđeno je da je dužnik </w:t>
      </w:r>
      <w:r w:rsidR="009961CB">
        <w:t>posljednje financijsko izvješće predao za 201</w:t>
      </w:r>
      <w:r w:rsidR="000C5FB0">
        <w:t>7</w:t>
      </w:r>
      <w:r w:rsidR="009961CB">
        <w:t xml:space="preserve"> godinu. </w:t>
      </w:r>
    </w:p>
    <w:p w:rsidRDefault="0088478E" w:rsidP="003C4CA6" w:rsidR="0088478E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F7434B" w:rsidP="003C4CA6" w:rsidR="00F7434B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0F5E3D" w:rsidP="000F5E3D" w:rsidR="000F5E3D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ZAPOSLENICI</w:t>
      </w:r>
    </w:p>
    <w:p w:rsidRDefault="000F5E3D" w:rsidP="000F5E3D" w:rsidR="000F5E3D">
      <w:pPr>
        <w:pStyle w:val="Uvuenotijeloteksta"/>
        <w:ind w:firstLine="0" w:right="19"/>
        <w:jc w:val="both"/>
        <w:rPr>
          <w:rFonts w:cs="Times New Roman" w:hAnsi="Times New Roman" w:ascii="Times New Roman"/>
          <w:bCs/>
        </w:rPr>
      </w:pPr>
    </w:p>
    <w:p w:rsidRDefault="009961CB" w:rsidP="000F5E3D" w:rsidR="009961CB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  <w:bCs/>
        </w:rPr>
      </w:pPr>
      <w:r w:rsidRPr="009961CB">
        <w:rPr>
          <w:rFonts w:cs="Times New Roman" w:hAnsi="Times New Roman" w:ascii="Times New Roman"/>
          <w:bCs/>
        </w:rPr>
        <w:t xml:space="preserve">Prema dostavljenoj evidenciji prijavljenih osiguranika HZMO-e, u društvu </w:t>
      </w:r>
      <w:r>
        <w:rPr>
          <w:rFonts w:cs="Times New Roman" w:hAnsi="Times New Roman" w:ascii="Times New Roman"/>
          <w:bCs/>
        </w:rPr>
        <w:t xml:space="preserve">je prijavljen </w:t>
      </w:r>
      <w:r w:rsidRPr="009961CB">
        <w:rPr>
          <w:rFonts w:cs="Times New Roman" w:hAnsi="Times New Roman" w:ascii="Times New Roman"/>
          <w:b/>
          <w:bCs/>
        </w:rPr>
        <w:t>jedan osiguranik</w:t>
      </w:r>
      <w:r>
        <w:rPr>
          <w:rFonts w:cs="Times New Roman" w:hAnsi="Times New Roman" w:ascii="Times New Roman"/>
          <w:bCs/>
        </w:rPr>
        <w:t xml:space="preserve"> – direktor društva.</w:t>
      </w:r>
      <w:r w:rsidRPr="009961CB">
        <w:rPr>
          <w:rFonts w:cs="Times New Roman" w:hAnsi="Times New Roman" w:ascii="Times New Roman"/>
          <w:bCs/>
        </w:rPr>
        <w:t xml:space="preserve"> </w:t>
      </w:r>
    </w:p>
    <w:p w:rsidRDefault="000F5E3D" w:rsidP="000F5E3D" w:rsidR="002C6FC4" w:rsidRPr="002967EF">
      <w:pPr>
        <w:pStyle w:val="Uvuenotijeloteksta"/>
        <w:ind w:firstLine="0"/>
        <w:jc w:val="both"/>
        <w:rPr>
          <w:rFonts w:cs="Times New Roman" w:hAnsi="Times New Roman" w:ascii="Times New Roman"/>
          <w:b/>
        </w:rPr>
      </w:pPr>
      <w:r w:rsidRPr="002967EF">
        <w:rPr>
          <w:rFonts w:cs="Times New Roman" w:hAnsi="Times New Roman" w:ascii="Times New Roman"/>
          <w:b/>
        </w:rPr>
        <w:lastRenderedPageBreak/>
        <w:t xml:space="preserve">AKTIVNI SUDSKI PREDMETI </w:t>
      </w:r>
    </w:p>
    <w:p w:rsidRDefault="002C6FC4" w:rsidP="000F5E3D" w:rsidR="002C6FC4" w:rsidRPr="002967EF">
      <w:pPr>
        <w:pStyle w:val="Uvuenotijeloteksta"/>
        <w:ind w:firstLine="0"/>
        <w:jc w:val="both"/>
        <w:rPr>
          <w:rFonts w:cs="Times New Roman" w:hAnsi="Times New Roman" w:ascii="Times New Roman"/>
          <w:b/>
        </w:rPr>
      </w:pPr>
    </w:p>
    <w:p w:rsidRDefault="00E5639C" w:rsidP="00F6077E" w:rsidR="00F6077E" w:rsidRPr="002967EF">
      <w:r w:rsidRPr="00E5639C">
        <w:t xml:space="preserve">Predloženi dužnik </w:t>
      </w:r>
      <w:r w:rsidRPr="00E5639C">
        <w:rPr>
          <w:b/>
        </w:rPr>
        <w:t xml:space="preserve">nije dostavio podatke </w:t>
      </w:r>
      <w:r w:rsidRPr="00E5639C">
        <w:t xml:space="preserve">o aktivnim sudskim predmetima. </w:t>
      </w:r>
    </w:p>
    <w:p w:rsidRDefault="0088478E" w:rsidP="0088478E" w:rsidR="0088478E" w:rsidRPr="002967EF"/>
    <w:p w:rsidRDefault="00F7434B" w:rsidP="0012706C" w:rsidR="00F7434B">
      <w:pPr>
        <w:pStyle w:val="Naslov2"/>
        <w:jc w:val="both"/>
        <w:rPr>
          <w:rFonts w:cs="Times New Roman" w:hAnsi="Times New Roman" w:ascii="Times New Roman"/>
          <w:sz w:val="24"/>
        </w:rPr>
      </w:pPr>
    </w:p>
    <w:p w:rsidRDefault="0012706C" w:rsidP="0012706C" w:rsidR="0012706C" w:rsidRPr="002967EF">
      <w:pPr>
        <w:pStyle w:val="Naslov2"/>
        <w:jc w:val="both"/>
        <w:rPr>
          <w:rFonts w:cs="Times New Roman" w:hAnsi="Times New Roman" w:ascii="Times New Roman"/>
          <w:sz w:val="24"/>
        </w:rPr>
      </w:pPr>
      <w:r w:rsidRPr="002967EF">
        <w:rPr>
          <w:rFonts w:cs="Times New Roman" w:hAnsi="Times New Roman" w:ascii="Times New Roman"/>
          <w:sz w:val="24"/>
        </w:rPr>
        <w:t>IMOVINA STEČAJNOG DUŽNIKA</w:t>
      </w:r>
    </w:p>
    <w:p w:rsidRDefault="0012706C" w:rsidP="0012706C" w:rsidR="0012706C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E5639C" w:rsidP="00E5639C" w:rsidR="00A337EF">
      <w:pPr>
        <w:jc w:val="both"/>
      </w:pPr>
      <w:r>
        <w:t>Stanje imovine dužnika utvrđeno je uvidom u javne upisnike:</w:t>
      </w:r>
    </w:p>
    <w:p w:rsidRDefault="009961CB" w:rsidP="00E5639C" w:rsidR="009961CB">
      <w:pPr>
        <w:jc w:val="both"/>
      </w:pPr>
    </w:p>
    <w:p w:rsidRDefault="00E5639C" w:rsidP="00E5639C" w:rsidR="00E5639C" w:rsidRPr="008524E9">
      <w:pPr>
        <w:numPr>
          <w:ilvl w:val="0"/>
          <w:numId w:val="12"/>
        </w:numPr>
        <w:jc w:val="both"/>
        <w:rPr>
          <w:bCs/>
        </w:rPr>
      </w:pPr>
      <w:r w:rsidRPr="000A030C">
        <w:t>Nekretnine</w:t>
      </w:r>
    </w:p>
    <w:p w:rsidRDefault="008524E9" w:rsidP="008524E9" w:rsidR="008524E9" w:rsidRPr="008524E9">
      <w:pPr>
        <w:ind w:left="720"/>
        <w:jc w:val="both"/>
        <w:rPr>
          <w:bCs/>
        </w:rPr>
      </w:pPr>
    </w:p>
    <w:p w:rsidRDefault="000C5FB0" w:rsidP="00E5639C" w:rsidR="00E5639C">
      <w:pPr>
        <w:ind w:left="720"/>
        <w:jc w:val="both"/>
      </w:pPr>
      <w:r>
        <w:t>U</w:t>
      </w:r>
      <w:r w:rsidR="008524E9" w:rsidRPr="008524E9">
        <w:t>tvrđeno je da je</w:t>
      </w:r>
      <w:r w:rsidR="008524E9">
        <w:t xml:space="preserve"> društvo </w:t>
      </w:r>
      <w:r w:rsidR="003E3314">
        <w:t>TEHNOPETROL d.o.o. Karlovac, Gornja Trebnja 5, OIB: 42092588882</w:t>
      </w:r>
      <w:r w:rsidR="008524E9" w:rsidRPr="008524E9">
        <w:t xml:space="preserve"> upisan</w:t>
      </w:r>
      <w:r w:rsidR="008524E9">
        <w:t>o</w:t>
      </w:r>
      <w:r w:rsidR="008524E9" w:rsidRPr="008524E9">
        <w:t xml:space="preserve"> u</w:t>
      </w:r>
      <w:r w:rsidR="00F80088">
        <w:t xml:space="preserve"> </w:t>
      </w:r>
      <w:r>
        <w:t>zemljišne knjige</w:t>
      </w:r>
      <w:r w:rsidR="008524E9" w:rsidRPr="008524E9">
        <w:t>:</w:t>
      </w:r>
    </w:p>
    <w:p w:rsidRDefault="008524E9" w:rsidP="008524E9" w:rsidR="008524E9">
      <w:pPr>
        <w:jc w:val="both"/>
      </w:pPr>
    </w:p>
    <w:p w:rsidRDefault="008524E9" w:rsidP="008524E9" w:rsidR="008524E9">
      <w:pPr>
        <w:ind w:left="705"/>
        <w:jc w:val="both"/>
        <w:rPr>
          <w:b/>
        </w:rPr>
      </w:pPr>
      <w:bookmarkStart w:name="_Hlk514713" w:id="5"/>
      <w:r w:rsidRPr="001245F9">
        <w:rPr>
          <w:b/>
        </w:rPr>
        <w:t>z</w:t>
      </w:r>
      <w:r w:rsidR="005F73A3">
        <w:rPr>
          <w:b/>
        </w:rPr>
        <w:t>.</w:t>
      </w:r>
      <w:r w:rsidRPr="001245F9">
        <w:rPr>
          <w:b/>
        </w:rPr>
        <w:t>k</w:t>
      </w:r>
      <w:r w:rsidR="005F73A3">
        <w:rPr>
          <w:b/>
        </w:rPr>
        <w:t>.</w:t>
      </w:r>
      <w:r w:rsidRPr="001245F9">
        <w:rPr>
          <w:b/>
        </w:rPr>
        <w:t xml:space="preserve"> uložak: </w:t>
      </w:r>
      <w:r w:rsidR="005F73A3">
        <w:rPr>
          <w:b/>
        </w:rPr>
        <w:t>708</w:t>
      </w:r>
      <w:r w:rsidRPr="001245F9">
        <w:rPr>
          <w:b/>
        </w:rPr>
        <w:t xml:space="preserve">, k.o. </w:t>
      </w:r>
      <w:r w:rsidR="005F73A3">
        <w:rPr>
          <w:b/>
        </w:rPr>
        <w:t>Trebinja</w:t>
      </w:r>
      <w:r w:rsidRPr="001245F9">
        <w:rPr>
          <w:b/>
        </w:rPr>
        <w:t xml:space="preserve"> Općinskog suda u </w:t>
      </w:r>
      <w:r w:rsidR="005F73A3">
        <w:rPr>
          <w:b/>
        </w:rPr>
        <w:t>Ka</w:t>
      </w:r>
      <w:r w:rsidR="000C3BF8">
        <w:rPr>
          <w:b/>
        </w:rPr>
        <w:t>rlovac</w:t>
      </w:r>
      <w:r w:rsidRPr="001245F9">
        <w:rPr>
          <w:b/>
        </w:rPr>
        <w:t xml:space="preserve">, Zemljišno knjižni odjel </w:t>
      </w:r>
      <w:r w:rsidR="000C3BF8">
        <w:rPr>
          <w:b/>
        </w:rPr>
        <w:t>Karlovac, kat.čest. 1906, ORANICA RAVNA NJIVA površine 890 čhv.</w:t>
      </w:r>
    </w:p>
    <w:bookmarkEnd w:id="5"/>
    <w:p w:rsidRDefault="000C3BF8" w:rsidP="008524E9" w:rsidR="000C3BF8" w:rsidRPr="001245F9">
      <w:pPr>
        <w:ind w:left="705"/>
        <w:jc w:val="both"/>
        <w:rPr>
          <w:b/>
        </w:rPr>
      </w:pPr>
    </w:p>
    <w:p w:rsidRDefault="000C3BF8" w:rsidP="000C3BF8" w:rsidR="000C3BF8">
      <w:pPr>
        <w:ind w:left="705"/>
        <w:jc w:val="both"/>
        <w:rPr>
          <w:b/>
        </w:rPr>
      </w:pPr>
      <w:r w:rsidRPr="001245F9">
        <w:rPr>
          <w:b/>
        </w:rPr>
        <w:t>z</w:t>
      </w:r>
      <w:r>
        <w:rPr>
          <w:b/>
        </w:rPr>
        <w:t>.</w:t>
      </w:r>
      <w:r w:rsidRPr="001245F9">
        <w:rPr>
          <w:b/>
        </w:rPr>
        <w:t>k</w:t>
      </w:r>
      <w:r>
        <w:rPr>
          <w:b/>
        </w:rPr>
        <w:t>.</w:t>
      </w:r>
      <w:r w:rsidRPr="001245F9">
        <w:rPr>
          <w:b/>
        </w:rPr>
        <w:t xml:space="preserve"> uložak: </w:t>
      </w:r>
      <w:r>
        <w:rPr>
          <w:b/>
        </w:rPr>
        <w:t>717</w:t>
      </w:r>
      <w:r w:rsidRPr="001245F9">
        <w:rPr>
          <w:b/>
        </w:rPr>
        <w:t xml:space="preserve">, k.o. </w:t>
      </w:r>
      <w:r>
        <w:rPr>
          <w:b/>
        </w:rPr>
        <w:t>Trebinja</w:t>
      </w:r>
      <w:r w:rsidRPr="001245F9">
        <w:rPr>
          <w:b/>
        </w:rPr>
        <w:t xml:space="preserve"> Općinskog suda u </w:t>
      </w:r>
      <w:r>
        <w:rPr>
          <w:b/>
        </w:rPr>
        <w:t>Karlovac</w:t>
      </w:r>
      <w:r w:rsidRPr="001245F9">
        <w:rPr>
          <w:b/>
        </w:rPr>
        <w:t xml:space="preserve">, Zemljišno knjižni odjel </w:t>
      </w:r>
      <w:r>
        <w:rPr>
          <w:b/>
        </w:rPr>
        <w:t xml:space="preserve">Karlovac, kat.čest. 1907, ORANICA GRIVIČEVKA površine 662 čhv, kat.čest. 1929, ORANICA </w:t>
      </w:r>
      <w:r w:rsidRPr="000C3BF8">
        <w:rPr>
          <w:b/>
        </w:rPr>
        <w:t xml:space="preserve">POTKUĆNICA </w:t>
      </w:r>
      <w:r>
        <w:rPr>
          <w:b/>
        </w:rPr>
        <w:t xml:space="preserve">površine 1033 čhv, kat.čest. 1932, ORANICA </w:t>
      </w:r>
      <w:r w:rsidRPr="000C3BF8">
        <w:rPr>
          <w:b/>
        </w:rPr>
        <w:t xml:space="preserve">POTKUĆNICA </w:t>
      </w:r>
      <w:r>
        <w:rPr>
          <w:b/>
        </w:rPr>
        <w:t>površine 626 čhv, kat.čest. 1936, ORANICA TUK</w:t>
      </w:r>
      <w:r w:rsidRPr="000C3BF8">
        <w:rPr>
          <w:b/>
        </w:rPr>
        <w:t xml:space="preserve"> </w:t>
      </w:r>
      <w:r>
        <w:rPr>
          <w:b/>
        </w:rPr>
        <w:t xml:space="preserve">površine 1211 čhv.  </w:t>
      </w:r>
    </w:p>
    <w:p w:rsidRDefault="008524E9" w:rsidP="008524E9" w:rsidR="008524E9" w:rsidRPr="008524E9">
      <w:pPr>
        <w:ind w:left="705"/>
        <w:jc w:val="both"/>
      </w:pPr>
    </w:p>
    <w:p w:rsidRDefault="0042228C" w:rsidP="00E5639C" w:rsidR="008524E9">
      <w:pPr>
        <w:ind w:left="720"/>
        <w:jc w:val="both"/>
      </w:pPr>
      <w:r w:rsidRPr="0042228C">
        <w:t>Na naveden</w:t>
      </w:r>
      <w:r w:rsidR="000C3BF8">
        <w:t>im</w:t>
      </w:r>
      <w:r w:rsidRPr="0042228C">
        <w:t xml:space="preserve"> nekretnin</w:t>
      </w:r>
      <w:r w:rsidR="000C3BF8">
        <w:t>ama</w:t>
      </w:r>
      <w:r w:rsidRPr="0042228C">
        <w:t xml:space="preserve"> </w:t>
      </w:r>
      <w:r w:rsidR="000C3BF8">
        <w:t xml:space="preserve">nisu </w:t>
      </w:r>
      <w:r w:rsidRPr="0042228C">
        <w:t>upisana založna prava</w:t>
      </w:r>
      <w:r w:rsidR="000C3BF8">
        <w:t>.</w:t>
      </w:r>
    </w:p>
    <w:p w:rsidRDefault="0042228C" w:rsidP="00E5639C" w:rsidR="0042228C">
      <w:pPr>
        <w:ind w:left="720"/>
        <w:jc w:val="both"/>
      </w:pPr>
    </w:p>
    <w:p w:rsidRDefault="00E5639C" w:rsidP="00E5639C" w:rsidR="00E5639C" w:rsidRPr="000A030C">
      <w:pPr>
        <w:numPr>
          <w:ilvl w:val="0"/>
          <w:numId w:val="12"/>
        </w:numPr>
        <w:jc w:val="both"/>
        <w:rPr>
          <w:bCs/>
        </w:rPr>
      </w:pPr>
      <w:r w:rsidRPr="000A030C">
        <w:t>Pokretnine</w:t>
      </w:r>
    </w:p>
    <w:p w:rsidRDefault="00E5639C" w:rsidP="00E5639C" w:rsidR="001245F9">
      <w:pPr>
        <w:ind w:left="720"/>
        <w:jc w:val="both"/>
      </w:pPr>
      <w:r>
        <w:t xml:space="preserve">Uvidom u Uvjerenje </w:t>
      </w:r>
      <w:bookmarkStart w:name="_Hlk515675" w:id="6"/>
      <w:r w:rsidR="00F7434B">
        <w:t xml:space="preserve">Centra za vozila Hrvatske d.d., a uvidom u službenu evidenciju </w:t>
      </w:r>
      <w:r>
        <w:t>Ministarstva unutarnjih poslova</w:t>
      </w:r>
      <w:bookmarkEnd w:id="6"/>
      <w:r w:rsidR="001245F9" w:rsidRPr="001245F9">
        <w:t xml:space="preserve">, dužnik </w:t>
      </w:r>
      <w:r w:rsidR="001245F9" w:rsidRPr="001245F9">
        <w:rPr>
          <w:b/>
        </w:rPr>
        <w:t>nije evidentiran kao vlasnik vozila.</w:t>
      </w:r>
    </w:p>
    <w:p w:rsidRDefault="00553939" w:rsidP="00553939" w:rsidR="00553939" w:rsidRPr="00553939">
      <w:pPr>
        <w:ind w:left="360"/>
        <w:jc w:val="both"/>
        <w:rPr>
          <w:bCs/>
        </w:rPr>
      </w:pPr>
    </w:p>
    <w:p w:rsidRDefault="00E5639C" w:rsidP="00E5639C" w:rsidR="00E5639C" w:rsidRPr="000A030C">
      <w:pPr>
        <w:numPr>
          <w:ilvl w:val="0"/>
          <w:numId w:val="12"/>
        </w:numPr>
        <w:jc w:val="both"/>
        <w:rPr>
          <w:bCs/>
        </w:rPr>
      </w:pPr>
      <w:r w:rsidRPr="000A030C">
        <w:rPr>
          <w:bCs/>
        </w:rPr>
        <w:t>Potraživanja</w:t>
      </w:r>
    </w:p>
    <w:p w:rsidRDefault="003C7FA1" w:rsidP="00E5639C" w:rsidR="00E5639C" w:rsidRPr="000A030C">
      <w:pPr>
        <w:ind w:right="-288" w:left="708"/>
        <w:jc w:val="both"/>
      </w:pPr>
      <w:r>
        <w:t>Uvidom u financijska izvješća potraživanja iznose 930.400,00 kn</w:t>
      </w:r>
      <w:r w:rsidR="00E5639C" w:rsidRPr="000A030C">
        <w:t xml:space="preserve">. </w:t>
      </w:r>
    </w:p>
    <w:p w:rsidRDefault="00DD0F60" w:rsidP="0072125C" w:rsidR="00DD0F60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DD0F60" w:rsidP="00E908F5" w:rsidR="00DD0F60" w:rsidRPr="002967EF">
      <w:pPr>
        <w:tabs>
          <w:tab w:pos="720" w:val="left"/>
        </w:tabs>
      </w:pPr>
    </w:p>
    <w:p w:rsidRDefault="00075518" w:rsidP="00E908F5" w:rsidR="001B0D61" w:rsidRPr="002967EF">
      <w:pPr>
        <w:tabs>
          <w:tab w:pos="720" w:val="left"/>
        </w:tabs>
        <w:rPr>
          <w:b/>
        </w:rPr>
      </w:pPr>
      <w:r w:rsidRPr="002967EF">
        <w:rPr>
          <w:b/>
        </w:rPr>
        <w:t>PREDVIDIVI TROŠKOVI STEČAJNOG POSTUPKA</w:t>
      </w:r>
    </w:p>
    <w:p w:rsidRDefault="00EF26A6" w:rsidP="00E908F5" w:rsidR="00EF26A6" w:rsidRPr="002967EF">
      <w:pPr>
        <w:tabs>
          <w:tab w:pos="720" w:val="left"/>
        </w:tabs>
      </w:pPr>
    </w:p>
    <w:p w:rsidRDefault="00075518" w:rsidP="00075518" w:rsidR="00075518" w:rsidRPr="002967EF">
      <w:pPr>
        <w:jc w:val="both"/>
      </w:pPr>
      <w:r w:rsidRPr="002967EF">
        <w:t>Predvidivi troškovi stečajnog postupka za 6 mjeseci iznose:</w:t>
      </w:r>
    </w:p>
    <w:tbl>
      <w:tblPr>
        <w:tblW w:type="dxa" w:w="6552"/>
        <w:tblInd w:type="dxa" w:w="108"/>
        <w:tblLook w:val="04A0" w:noVBand="1" w:noHBand="0" w:lastColumn="0" w:firstColumn="1" w:lastRow="0" w:firstRow="1"/>
      </w:tblPr>
      <w:tblGrid>
        <w:gridCol w:w="4253"/>
        <w:gridCol w:w="1123"/>
        <w:gridCol w:w="1176"/>
      </w:tblGrid>
      <w:tr w:rsidTr="00921E34" w:rsidR="00075518" w:rsidRPr="002967EF">
        <w:trPr>
          <w:trHeight w:val="360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/>
        </w:tc>
        <w:tc>
          <w:tcPr>
            <w:tcW w:type="dxa" w:w="11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r w:rsidRPr="002967EF">
              <w:t>mjesečno</w:t>
            </w:r>
          </w:p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r w:rsidRPr="002967EF">
              <w:t>ukupno</w:t>
            </w:r>
          </w:p>
        </w:tc>
      </w:tr>
      <w:tr w:rsidTr="00921E34" w:rsidR="00075518" w:rsidRPr="002967EF">
        <w:trPr>
          <w:trHeight w:val="300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r w:rsidRPr="002967EF">
              <w:t xml:space="preserve">1.    Materijalni troškovi, naknada banci     </w:t>
            </w:r>
          </w:p>
        </w:tc>
        <w:tc>
          <w:tcPr>
            <w:tcW w:type="dxa" w:w="11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pPr>
              <w:jc w:val="right"/>
            </w:pPr>
            <w:r w:rsidRPr="002967EF">
              <w:t>1.000,00</w:t>
            </w:r>
          </w:p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pPr>
              <w:jc w:val="right"/>
            </w:pPr>
            <w:r w:rsidRPr="002967EF">
              <w:t>6.000,00</w:t>
            </w:r>
          </w:p>
        </w:tc>
      </w:tr>
      <w:tr w:rsidTr="00921E34" w:rsidR="00075518" w:rsidRPr="002967EF">
        <w:trPr>
          <w:trHeight w:val="276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r w:rsidRPr="002967EF">
              <w:t>2.    Troškovi knjigovodstva</w:t>
            </w:r>
          </w:p>
        </w:tc>
        <w:tc>
          <w:tcPr>
            <w:tcW w:type="dxa" w:w="11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pPr>
              <w:jc w:val="right"/>
            </w:pPr>
            <w:r w:rsidRPr="002967EF">
              <w:t>1.000,00</w:t>
            </w:r>
          </w:p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pPr>
              <w:jc w:val="right"/>
            </w:pPr>
            <w:r w:rsidRPr="002967EF">
              <w:t>6.000,00</w:t>
            </w:r>
          </w:p>
        </w:tc>
      </w:tr>
      <w:tr w:rsidTr="00921E34" w:rsidR="00075518" w:rsidRPr="002967EF">
        <w:trPr>
          <w:trHeight w:val="288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r w:rsidRPr="002967EF">
              <w:t>3.    Sudski troškovi</w:t>
            </w:r>
          </w:p>
        </w:tc>
        <w:tc>
          <w:tcPr>
            <w:tcW w:type="dxa" w:w="11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pPr>
              <w:jc w:val="right"/>
            </w:pPr>
            <w:r w:rsidRPr="002967EF">
              <w:t>2.000,00</w:t>
            </w:r>
          </w:p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pPr>
              <w:jc w:val="right"/>
            </w:pPr>
            <w:r w:rsidRPr="002967EF">
              <w:t>2.000,00</w:t>
            </w:r>
          </w:p>
        </w:tc>
      </w:tr>
      <w:tr w:rsidTr="00921E34" w:rsidR="00075518" w:rsidRPr="002967EF">
        <w:trPr>
          <w:trHeight w:val="276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r w:rsidRPr="002967EF">
              <w:t>4.    Nagrada stečajnom upravitelju</w:t>
            </w:r>
          </w:p>
        </w:tc>
        <w:tc>
          <w:tcPr>
            <w:tcW w:type="dxa" w:w="11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/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P="002B5A22" w:rsidR="00075518" w:rsidRPr="002967EF">
            <w:pPr>
              <w:jc w:val="right"/>
            </w:pPr>
            <w:r w:rsidRPr="002967EF">
              <w:t>1</w:t>
            </w:r>
            <w:r w:rsidR="002B5A22">
              <w:t>0</w:t>
            </w:r>
            <w:r w:rsidRPr="002967EF">
              <w:t>.000,00</w:t>
            </w:r>
          </w:p>
        </w:tc>
      </w:tr>
      <w:tr w:rsidTr="00921E34" w:rsidR="00075518" w:rsidRPr="002967EF">
        <w:trPr>
          <w:trHeight w:val="288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>
            <w:r w:rsidRPr="002967EF">
              <w:t xml:space="preserve">Ukupno:                                               </w:t>
            </w:r>
          </w:p>
        </w:tc>
        <w:tc>
          <w:tcPr>
            <w:tcW w:type="dxa" w:w="11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5518" w:rsidR="00075518" w:rsidRPr="002967EF"/>
        </w:tc>
        <w:tc>
          <w:tcPr>
            <w:tcW w:type="dxa" w:w="1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B5A22" w:rsidR="00075518" w:rsidRPr="002967EF">
            <w:pPr>
              <w:jc w:val="right"/>
            </w:pPr>
            <w:r>
              <w:t>24</w:t>
            </w:r>
            <w:r w:rsidR="00075518" w:rsidRPr="002967EF">
              <w:t>.000,00</w:t>
            </w:r>
          </w:p>
        </w:tc>
      </w:tr>
    </w:tbl>
    <w:p w:rsidRDefault="00E34C3F" w:rsidP="00E908F5" w:rsidR="00E34C3F" w:rsidRPr="002967EF">
      <w:pPr>
        <w:tabs>
          <w:tab w:pos="720" w:val="left"/>
        </w:tabs>
      </w:pPr>
    </w:p>
    <w:p w:rsidRDefault="00075518" w:rsidP="00E908F5" w:rsidR="00075518">
      <w:pPr>
        <w:tabs>
          <w:tab w:pos="720" w:val="left"/>
        </w:tabs>
      </w:pPr>
    </w:p>
    <w:p w:rsidRDefault="00957BAF" w:rsidP="00E908F5" w:rsidR="00957BAF">
      <w:pPr>
        <w:tabs>
          <w:tab w:pos="720" w:val="left"/>
        </w:tabs>
      </w:pPr>
    </w:p>
    <w:p w:rsidRDefault="00957BAF" w:rsidP="00E908F5" w:rsidR="00957BAF">
      <w:pPr>
        <w:tabs>
          <w:tab w:pos="720" w:val="left"/>
        </w:tabs>
      </w:pPr>
    </w:p>
    <w:p w:rsidRDefault="00957BAF" w:rsidP="00E908F5" w:rsidR="00957BAF">
      <w:pPr>
        <w:tabs>
          <w:tab w:pos="720" w:val="left"/>
        </w:tabs>
      </w:pPr>
    </w:p>
    <w:p w:rsidRDefault="00957BAF" w:rsidP="00E908F5" w:rsidR="00957BAF">
      <w:pPr>
        <w:tabs>
          <w:tab w:pos="720" w:val="left"/>
        </w:tabs>
      </w:pPr>
    </w:p>
    <w:p w:rsidRDefault="00957BAF" w:rsidP="00E908F5" w:rsidR="00957BAF">
      <w:pPr>
        <w:tabs>
          <w:tab w:pos="720" w:val="left"/>
        </w:tabs>
      </w:pPr>
    </w:p>
    <w:p w:rsidRDefault="00957BAF" w:rsidP="00E908F5" w:rsidR="00957BAF" w:rsidRPr="002967EF">
      <w:pPr>
        <w:tabs>
          <w:tab w:pos="720" w:val="left"/>
        </w:tabs>
      </w:pPr>
    </w:p>
    <w:p w:rsidRDefault="00E908F5" w:rsidP="00E908F5" w:rsidR="00E908F5" w:rsidRPr="002967EF">
      <w:pPr>
        <w:pStyle w:val="Uvuenotijeloteksta"/>
        <w:ind w:left="2832"/>
        <w:jc w:val="both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lastRenderedPageBreak/>
        <w:t>ZAKLJUČAK</w:t>
      </w:r>
    </w:p>
    <w:p w:rsidRDefault="00E908F5" w:rsidP="00E908F5" w:rsidR="00E908F5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E908F5" w:rsidP="00E908F5" w:rsidR="00E908F5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DD0F60" w:rsidP="008139D2" w:rsidR="00DD0F60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Temeljem iznesenih činjenica smatram da kod predloženog dužnika</w:t>
      </w:r>
      <w:r w:rsidR="002B5A22">
        <w:rPr>
          <w:rFonts w:cs="Times New Roman" w:hAnsi="Times New Roman" w:ascii="Times New Roman"/>
        </w:rPr>
        <w:t xml:space="preserve"> </w:t>
      </w:r>
      <w:r w:rsidR="003E3314">
        <w:rPr>
          <w:rFonts w:cs="Times New Roman" w:hAnsi="Times New Roman" w:ascii="Times New Roman"/>
          <w:b/>
        </w:rPr>
        <w:t>TEHNOPETROL d.o.o. Karlovac, Gornja Trebnja 5, OIB: 42092588882.</w:t>
      </w:r>
      <w:r w:rsidR="001245F9">
        <w:rPr>
          <w:rFonts w:cs="Times New Roman" w:hAnsi="Times New Roman" w:ascii="Times New Roman"/>
          <w:b/>
        </w:rPr>
        <w:t xml:space="preserve"> </w:t>
      </w:r>
      <w:r w:rsidRPr="002967EF">
        <w:rPr>
          <w:rFonts w:cs="Times New Roman" w:hAnsi="Times New Roman" w:ascii="Times New Roman"/>
        </w:rPr>
        <w:t>postoji stečajni raz</w:t>
      </w:r>
      <w:r w:rsidR="001B0D61" w:rsidRPr="002967EF">
        <w:rPr>
          <w:rFonts w:cs="Times New Roman" w:hAnsi="Times New Roman" w:ascii="Times New Roman"/>
        </w:rPr>
        <w:t>log predviđen odredbama članka 6</w:t>
      </w:r>
      <w:r w:rsidR="00F15A07" w:rsidRPr="002967EF">
        <w:rPr>
          <w:rFonts w:cs="Times New Roman" w:hAnsi="Times New Roman" w:ascii="Times New Roman"/>
        </w:rPr>
        <w:t>. SZ-a (NN</w:t>
      </w:r>
      <w:r w:rsidRPr="002967EF">
        <w:rPr>
          <w:rFonts w:cs="Times New Roman" w:hAnsi="Times New Roman" w:ascii="Times New Roman"/>
        </w:rPr>
        <w:t xml:space="preserve"> br. </w:t>
      </w:r>
      <w:r w:rsidR="001B0D61" w:rsidRPr="002967EF">
        <w:rPr>
          <w:rFonts w:cs="Times New Roman" w:hAnsi="Times New Roman" w:ascii="Times New Roman"/>
        </w:rPr>
        <w:t>71/15</w:t>
      </w:r>
      <w:r w:rsidRPr="002967EF">
        <w:rPr>
          <w:rFonts w:cs="Times New Roman" w:hAnsi="Times New Roman" w:ascii="Times New Roman"/>
        </w:rPr>
        <w:t>) za otvaranje stečajnog postupka, i to:</w:t>
      </w:r>
    </w:p>
    <w:p w:rsidRDefault="00DD0F60" w:rsidP="00DD0F60" w:rsidR="00DD0F60" w:rsidRPr="002967EF">
      <w:pPr>
        <w:pStyle w:val="Uvuenotijeloteksta"/>
        <w:ind w:right="19"/>
        <w:jc w:val="both"/>
        <w:rPr>
          <w:rFonts w:cs="Times New Roman" w:hAnsi="Times New Roman" w:ascii="Times New Roman"/>
        </w:rPr>
      </w:pPr>
    </w:p>
    <w:p w:rsidRDefault="007B7AED" w:rsidP="007B7AED" w:rsidR="007B7AED" w:rsidRPr="002967EF">
      <w:pPr>
        <w:pStyle w:val="Uvuenotijeloteksta"/>
        <w:numPr>
          <w:ilvl w:val="0"/>
          <w:numId w:val="1"/>
        </w:numPr>
        <w:ind w:right="19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nesposobnost za plaćanje</w:t>
      </w:r>
    </w:p>
    <w:p w:rsidRDefault="00C9635C" w:rsidP="00C9635C" w:rsidR="00C9635C" w:rsidRPr="002967EF">
      <w:pPr>
        <w:pStyle w:val="Uvuenotijeloteksta"/>
        <w:ind w:firstLine="357" w:right="19" w:left="708"/>
        <w:jc w:val="both"/>
        <w:rPr>
          <w:rFonts w:cs="Times New Roman" w:hAnsi="Times New Roman" w:ascii="Times New Roman"/>
        </w:rPr>
      </w:pPr>
    </w:p>
    <w:p w:rsidRDefault="00C9635C" w:rsidP="008139D2" w:rsidR="00C9635C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1245F9" w:rsidP="001245F9" w:rsidR="001245F9" w:rsidRPr="001245F9">
      <w:pPr>
        <w:ind w:right="19"/>
        <w:jc w:val="both"/>
        <w:rPr>
          <w:b/>
        </w:rPr>
      </w:pPr>
      <w:r w:rsidRPr="001245F9">
        <w:rPr>
          <w:b/>
        </w:rPr>
        <w:t>Dužnik ima u vlasništvu nekretnin</w:t>
      </w:r>
      <w:r w:rsidR="003C7FA1">
        <w:rPr>
          <w:b/>
        </w:rPr>
        <w:t>e</w:t>
      </w:r>
      <w:r>
        <w:rPr>
          <w:b/>
        </w:rPr>
        <w:t>.</w:t>
      </w:r>
    </w:p>
    <w:p w:rsidRDefault="001245F9" w:rsidP="001245F9" w:rsidR="001245F9" w:rsidRPr="001245F9">
      <w:pPr>
        <w:ind w:right="19"/>
        <w:jc w:val="both"/>
        <w:rPr>
          <w:b/>
        </w:rPr>
      </w:pPr>
      <w:r w:rsidRPr="001245F9">
        <w:rPr>
          <w:b/>
        </w:rPr>
        <w:t>Imovina dužnika dovoljna je za namirenje troškova stečajnog postupka.</w:t>
      </w:r>
    </w:p>
    <w:p w:rsidRDefault="001245F9" w:rsidP="008139D2" w:rsidR="001245F9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02125A" w:rsidP="008139D2" w:rsidR="0002125A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  <w:r w:rsidRPr="0002125A">
        <w:rPr>
          <w:rFonts w:cs="Times New Roman" w:hAnsi="Times New Roman" w:ascii="Times New Roman"/>
        </w:rPr>
        <w:t xml:space="preserve">Stoga predlažem stečajnom sucu da u skladu sa člankom 6. Stečajnog zakona </w:t>
      </w:r>
      <w:r w:rsidRPr="0002125A">
        <w:rPr>
          <w:rFonts w:cs="Times New Roman" w:hAnsi="Times New Roman" w:ascii="Times New Roman"/>
          <w:b/>
        </w:rPr>
        <w:t>rješenjem otvori stečajni postupak nad dužnikom</w:t>
      </w:r>
      <w:r>
        <w:rPr>
          <w:rFonts w:cs="Times New Roman" w:hAnsi="Times New Roman" w:ascii="Times New Roman"/>
          <w:b/>
        </w:rPr>
        <w:t xml:space="preserve"> </w:t>
      </w:r>
      <w:r w:rsidR="003E3314">
        <w:rPr>
          <w:rFonts w:cs="Times New Roman" w:hAnsi="Times New Roman" w:ascii="Times New Roman"/>
          <w:b/>
        </w:rPr>
        <w:t>TEHNOPETROL d.o.o. Karlovac, Gornja Trebnja 5, OIB: 42092588882.</w:t>
      </w:r>
    </w:p>
    <w:p w:rsidRDefault="00EF26A6" w:rsidP="00EF26A6" w:rsidR="00EF26A6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  <w:b/>
          <w:bCs/>
          <w:u w:val="single"/>
        </w:rPr>
      </w:pPr>
    </w:p>
    <w:p w:rsidRDefault="00E908F5" w:rsidP="00E908F5" w:rsidR="00E908F5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S poštovanjem,</w:t>
      </w:r>
    </w:p>
    <w:p w:rsidRDefault="0055351E" w:rsidP="00E908F5" w:rsidR="0055351E" w:rsidRPr="002967EF">
      <w:pPr>
        <w:ind w:firstLine="708" w:left="4248"/>
        <w:rPr>
          <w:b/>
        </w:rPr>
      </w:pPr>
    </w:p>
    <w:p w:rsidRDefault="0055351E" w:rsidP="00E908F5" w:rsidR="0055351E" w:rsidRPr="002967EF">
      <w:pPr>
        <w:ind w:firstLine="708" w:left="4248"/>
        <w:rPr>
          <w:b/>
        </w:rPr>
      </w:pPr>
    </w:p>
    <w:p w:rsidRDefault="00E908F5" w:rsidP="00E908F5" w:rsidR="00E908F5" w:rsidRPr="002967EF">
      <w:pPr>
        <w:ind w:firstLine="708" w:left="4248"/>
        <w:rPr>
          <w:b/>
        </w:rPr>
      </w:pPr>
      <w:r w:rsidRPr="002967EF">
        <w:rPr>
          <w:b/>
        </w:rPr>
        <w:t>Privremeni stečajni upravitelj</w:t>
      </w:r>
    </w:p>
    <w:p w:rsidRDefault="003C7FA1" w:rsidP="003C7FA1" w:rsidR="00F80088">
      <w:pPr>
        <w:ind w:firstLine="708" w:left="4248"/>
        <w:rPr>
          <w:b/>
        </w:rPr>
      </w:pPr>
      <w:r>
        <w:rPr>
          <w:b/>
        </w:rPr>
        <w:t>Milan Kanjer</w:t>
      </w:r>
      <w:r w:rsidR="00E908F5" w:rsidRPr="002967EF">
        <w:rPr>
          <w:b/>
        </w:rPr>
        <w:t>, dipl.oec</w:t>
      </w:r>
    </w:p>
    <w:p w:rsidRDefault="00F80088" w:rsidP="00670A54" w:rsidR="00F80088">
      <w:pPr>
        <w:ind w:firstLine="708" w:left="4248"/>
        <w:rPr>
          <w:b/>
        </w:rPr>
      </w:pPr>
    </w:p>
    <w:p w:rsidRDefault="00F80088" w:rsidP="00670A54" w:rsidR="00F80088">
      <w:pPr>
        <w:ind w:firstLine="708" w:left="4248"/>
        <w:rPr>
          <w:b/>
        </w:rPr>
      </w:pPr>
    </w:p>
    <w:p w:rsidRDefault="00F80088" w:rsidP="00670A54" w:rsidR="00F80088" w:rsidRPr="002967EF">
      <w:pPr>
        <w:ind w:firstLine="708" w:left="4248"/>
        <w:rPr>
          <w:b/>
        </w:rPr>
      </w:pPr>
    </w:p>
    <w:p w:rsidRDefault="005876EC" w:rsidP="00670A54" w:rsidR="005876EC" w:rsidRPr="002967EF">
      <w:pPr>
        <w:ind w:firstLine="708" w:left="4248"/>
        <w:rPr>
          <w:b/>
        </w:rPr>
      </w:pPr>
    </w:p>
    <w:p w:rsidRDefault="00670A54" w:rsidP="00670A54" w:rsidR="00670A54">
      <w:pPr>
        <w:ind w:firstLine="708" w:left="4248"/>
        <w:rPr>
          <w:b/>
        </w:rPr>
      </w:pPr>
    </w:p>
    <w:p w:rsidRDefault="00F80088" w:rsidP="00670A54" w:rsidR="00F80088" w:rsidRPr="002967EF">
      <w:pPr>
        <w:ind w:firstLine="708" w:left="4248"/>
        <w:rPr>
          <w:b/>
        </w:rPr>
      </w:pPr>
    </w:p>
    <w:p w:rsidRDefault="00F6077E" w:rsidP="00670A54" w:rsidR="00670A54">
      <w:pPr>
        <w:rPr>
          <w:b/>
        </w:rPr>
      </w:pPr>
      <w:r w:rsidRPr="002967EF">
        <w:rPr>
          <w:b/>
        </w:rPr>
        <w:t>Privici</w:t>
      </w:r>
      <w:r w:rsidR="00670A54" w:rsidRPr="002967EF">
        <w:rPr>
          <w:b/>
        </w:rPr>
        <w:t xml:space="preserve"> uz izvješće:</w:t>
      </w:r>
    </w:p>
    <w:p w:rsidRDefault="00F80088" w:rsidP="00670A54" w:rsidR="00F80088" w:rsidRPr="002967EF">
      <w:pPr>
        <w:rPr>
          <w:b/>
        </w:rPr>
      </w:pPr>
    </w:p>
    <w:p w:rsidRDefault="00527C9E" w:rsidP="006E1242" w:rsidR="00527C9E" w:rsidRPr="006E1242">
      <w:pPr>
        <w:numPr>
          <w:ilvl w:val="0"/>
          <w:numId w:val="9"/>
        </w:numPr>
        <w:jc w:val="both"/>
      </w:pPr>
      <w:r w:rsidRPr="006E1242">
        <w:t>Pregled evidencije prijavljenih osiguranika HRVATSKI ZAVOD ZA MIROVINSKO OSIGURANJE;</w:t>
      </w:r>
    </w:p>
    <w:p w:rsidRDefault="00A30AE8" w:rsidP="00A30AE8" w:rsidR="00A30AE8">
      <w:pPr>
        <w:numPr>
          <w:ilvl w:val="0"/>
          <w:numId w:val="9"/>
        </w:numPr>
        <w:jc w:val="both"/>
      </w:pPr>
      <w:r w:rsidRPr="002967EF">
        <w:t xml:space="preserve">Uvjerenje </w:t>
      </w:r>
      <w:r w:rsidR="00957BAF" w:rsidRPr="00957BAF">
        <w:t>Centra za vozila Hrvatske d.d., služben</w:t>
      </w:r>
      <w:r w:rsidR="00957BAF">
        <w:t>a</w:t>
      </w:r>
      <w:r w:rsidR="00957BAF" w:rsidRPr="00957BAF">
        <w:t xml:space="preserve"> evidencij</w:t>
      </w:r>
      <w:r w:rsidR="00957BAF">
        <w:t>a</w:t>
      </w:r>
      <w:r w:rsidR="00957BAF" w:rsidRPr="00957BAF">
        <w:t xml:space="preserve"> Ministarstva unutarnjih poslova</w:t>
      </w:r>
      <w:r w:rsidR="006D0062" w:rsidRPr="002967EF">
        <w:t>;</w:t>
      </w:r>
    </w:p>
    <w:p w:rsidRDefault="0002125A" w:rsidP="00A30AE8" w:rsidR="0002125A">
      <w:pPr>
        <w:numPr>
          <w:ilvl w:val="0"/>
          <w:numId w:val="9"/>
        </w:numPr>
        <w:jc w:val="both"/>
      </w:pPr>
      <w:r>
        <w:t xml:space="preserve">Zk. uložak br: </w:t>
      </w:r>
      <w:r w:rsidR="00957BAF" w:rsidRPr="00957BAF">
        <w:t>708, k.o. Trebinja</w:t>
      </w:r>
    </w:p>
    <w:p w:rsidRDefault="00957BAF" w:rsidP="00A30AE8" w:rsidR="00957BAF">
      <w:pPr>
        <w:numPr>
          <w:ilvl w:val="0"/>
          <w:numId w:val="9"/>
        </w:numPr>
        <w:jc w:val="both"/>
      </w:pPr>
      <w:r w:rsidRPr="00957BAF">
        <w:t>Zk. uložak br: 7</w:t>
      </w:r>
      <w:r>
        <w:t>17</w:t>
      </w:r>
      <w:r w:rsidRPr="00957BAF">
        <w:t>, k.o. Trebinja</w:t>
      </w:r>
    </w:p>
    <w:p w:rsidRDefault="0002125A" w:rsidP="0002125A" w:rsidR="0002125A" w:rsidRPr="0002125A">
      <w:pPr>
        <w:numPr>
          <w:ilvl w:val="0"/>
          <w:numId w:val="9"/>
        </w:numPr>
      </w:pPr>
      <w:r w:rsidRPr="0002125A">
        <w:t>Potvrda o blokadi računa i novčanih sredstava ovršenika, FINA</w:t>
      </w:r>
      <w:r w:rsidR="00CD2E67">
        <w:t xml:space="preserve"> od </w:t>
      </w:r>
      <w:r w:rsidR="00957BAF">
        <w:t>07</w:t>
      </w:r>
      <w:r w:rsidR="00CD2E67">
        <w:t>.0</w:t>
      </w:r>
      <w:r w:rsidR="00957BAF">
        <w:t>2</w:t>
      </w:r>
      <w:r w:rsidR="00CD2E67">
        <w:t>.201</w:t>
      </w:r>
      <w:r w:rsidR="00957BAF">
        <w:t>9</w:t>
      </w:r>
      <w:r w:rsidR="00CD2E67">
        <w:t>.</w:t>
      </w:r>
    </w:p>
    <w:p w:rsidRDefault="0002125A" w:rsidP="0002125A" w:rsidR="0002125A">
      <w:pPr>
        <w:ind w:left="720"/>
        <w:jc w:val="both"/>
      </w:pPr>
    </w:p>
    <w:p w:rsidRDefault="00A30AE8" w:rsidP="00A30AE8" w:rsidR="00A30AE8" w:rsidRPr="002967EF">
      <w:pPr>
        <w:ind w:left="720"/>
        <w:jc w:val="both"/>
      </w:pPr>
    </w:p>
    <w:sectPr w:rsidSect="00DA5DD3" w:rsidR="00A30AE8" w:rsidRPr="002967EF">
      <w:headerReference w:type="default" r:id="rId10"/>
      <w:pgSz w:h="16838" w:w="11906"/>
      <w:pgMar w:gutter="0" w:footer="709" w:header="709" w:left="1418" w:bottom="1418" w:right="1469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52D" w:rsidP="008120E9" w:rsidR="00F3752D">
      <w:r>
        <w:separator/>
      </w:r>
    </w:p>
  </w:endnote>
  <w:endnote w:id="0" w:type="continuationSeparator">
    <w:p w:rsidRDefault="00F3752D" w:rsidP="008120E9" w:rsidR="00F37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Typewriter">
    <w:panose1 w:val="020B0509030504030204"/>
    <w:charset w:val="00"/>
    <w:family w:val="modern"/>
    <w:pitch w:val="fixed"/>
    <w:sig w:csb1="00000000" w:csb0="00000001" w:usb3="00000000" w:usb2="00000000" w:usb1="00000000" w:usb0="00000003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52D" w:rsidP="008120E9" w:rsidR="00F3752D">
      <w:r>
        <w:separator/>
      </w:r>
    </w:p>
  </w:footnote>
  <w:footnote w:id="0" w:type="continuationSeparator">
    <w:p w:rsidRDefault="00F3752D" w:rsidP="008120E9" w:rsidR="00F375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E9" w:rsidR="008120E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A54E2">
      <w:rPr>
        <w:noProof/>
      </w:rPr>
      <w:t>6</w:t>
    </w:r>
    <w:r>
      <w:fldChar w:fldCharType="end"/>
    </w:r>
  </w:p>
  <w:p w:rsidRDefault="008120E9" w:rsidR="0096722A">
    <w:pPr>
      <w:pStyle w:val="Zaglavlje"/>
    </w:pPr>
    <w:r>
      <w:tab/>
    </w:r>
    <w:r>
      <w:tab/>
    </w:r>
    <w:r w:rsidR="003E3314" w:rsidRPr="003E3314">
      <w:t>3 St-1415/18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8E7390"/>
    <w:multiLevelType w:val="hybridMultilevel"/>
    <w:tmpl w:val="A546E7A8"/>
    <w:lvl w:tplc="70BEAE28" w:ilvl="0">
      <w:start w:val="8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Lucida Sans Typewriter" w:ascii="Lucida Sans Typewriter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Lucida Sans Typewriter" w:ascii="Lucida Sans Typewriter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Lucida Sans Typewriter" w:ascii="Lucida Sans Typewriter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E708B"/>
    <w:multiLevelType w:val="hybridMultilevel"/>
    <w:tmpl w:val="75328B4C"/>
    <w:lvl w:tplc="8C54F69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271561"/>
    <w:multiLevelType w:val="hybridMultilevel"/>
    <w:tmpl w:val="DC147882"/>
    <w:lvl w:tplc="54ACADCE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324C512D"/>
    <w:multiLevelType w:val="hybridMultilevel"/>
    <w:tmpl w:val="539CF640"/>
    <w:lvl w:tplc="A432B74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B294DA9"/>
    <w:multiLevelType w:val="hybridMultilevel"/>
    <w:tmpl w:val="3C6ED61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B93E0A"/>
    <w:multiLevelType w:val="hybridMultilevel"/>
    <w:tmpl w:val="52E0EA5C"/>
    <w:lvl w:tplc="ED32246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C33D62"/>
    <w:multiLevelType w:val="hybridMultilevel"/>
    <w:tmpl w:val="2CE2457A"/>
    <w:lvl w:tplc="E03E61B0" w:ilvl="0">
      <w:start w:val="1"/>
      <w:numFmt w:val="decimal"/>
      <w:lvlText w:val="%1."/>
      <w:lvlJc w:val="left"/>
      <w:pPr>
        <w:ind w:hanging="360" w:left="1211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7">
    <w:nsid w:val="503A03EB"/>
    <w:multiLevelType w:val="hybridMultilevel"/>
    <w:tmpl w:val="1384EE04"/>
    <w:lvl w:tplc="0568C16E" w:ilvl="0">
      <w:start w:val="1"/>
      <w:numFmt w:val="decimal"/>
      <w:lvlText w:val="%1."/>
      <w:lvlJc w:val="left"/>
      <w:pPr>
        <w:ind w:hanging="360" w:left="1211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8">
    <w:nsid w:val="58B30CD4"/>
    <w:multiLevelType w:val="hybridMultilevel"/>
    <w:tmpl w:val="730ACF22"/>
    <w:lvl w:tplc="28F4784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FB03177"/>
    <w:multiLevelType w:val="hybridMultilevel"/>
    <w:tmpl w:val="371CB6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33FC"/>
    <w:multiLevelType w:val="hybridMultilevel"/>
    <w:tmpl w:val="2CF875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BE5AF5"/>
    <w:multiLevelType w:val="hybridMultilevel"/>
    <w:tmpl w:val="6A5E0ECA"/>
    <w:lvl w:tplc="041A0003" w:ilvl="0">
      <w:start w:val="1"/>
      <w:numFmt w:val="bullet"/>
      <w:lvlText w:val="o"/>
      <w:lvlJc w:val="left"/>
      <w:pPr>
        <w:ind w:hanging="360" w:left="1428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2">
    <w:nsid w:val="6E352632"/>
    <w:multiLevelType w:val="hybridMultilevel"/>
    <w:tmpl w:val="668CA240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721E3F8B"/>
    <w:multiLevelType w:val="hybridMultilevel"/>
    <w:tmpl w:val="CDE6AC3E"/>
    <w:lvl w:tplc="4C4A488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726E2EB8"/>
    <w:multiLevelType w:val="hybridMultilevel"/>
    <w:tmpl w:val="AF38834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C8156C"/>
    <w:multiLevelType w:val="hybridMultilevel"/>
    <w:tmpl w:val="243A1DBC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11"/>
  </w:num>
  <w:num w:numId="11">
    <w:abstractNumId w:val="2"/>
  </w:num>
  <w:num w:numId="12">
    <w:abstractNumId w:val="14"/>
  </w:num>
  <w:num w:numId="13">
    <w:abstractNumId w:val="10"/>
  </w:num>
  <w:num w:numId="14">
    <w:abstractNumId w:val="13"/>
  </w:num>
  <w:num w:numId="15">
    <w:abstractNumId w:val="8"/>
  </w:num>
  <w:num w:numId="16">
    <w:abstractNumId w:val="1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3509"/>
    <w:rsid w:val="0000324F"/>
    <w:rsid w:val="00004486"/>
    <w:rsid w:val="00005F30"/>
    <w:rsid w:val="00011EDA"/>
    <w:rsid w:val="00014608"/>
    <w:rsid w:val="00016FDC"/>
    <w:rsid w:val="00017DAE"/>
    <w:rsid w:val="00020595"/>
    <w:rsid w:val="0002125A"/>
    <w:rsid w:val="00021A2B"/>
    <w:rsid w:val="00024E9E"/>
    <w:rsid w:val="0002740D"/>
    <w:rsid w:val="0002778B"/>
    <w:rsid w:val="000409FC"/>
    <w:rsid w:val="00044D88"/>
    <w:rsid w:val="00052FF1"/>
    <w:rsid w:val="00054114"/>
    <w:rsid w:val="00056C35"/>
    <w:rsid w:val="000608F4"/>
    <w:rsid w:val="0006686C"/>
    <w:rsid w:val="0007090D"/>
    <w:rsid w:val="000715AD"/>
    <w:rsid w:val="00071AE9"/>
    <w:rsid w:val="00075518"/>
    <w:rsid w:val="00082072"/>
    <w:rsid w:val="000874BC"/>
    <w:rsid w:val="00087667"/>
    <w:rsid w:val="000967CE"/>
    <w:rsid w:val="000A29F1"/>
    <w:rsid w:val="000A3C4B"/>
    <w:rsid w:val="000A48C3"/>
    <w:rsid w:val="000A54E2"/>
    <w:rsid w:val="000A6004"/>
    <w:rsid w:val="000A63B5"/>
    <w:rsid w:val="000A672D"/>
    <w:rsid w:val="000A6C09"/>
    <w:rsid w:val="000B37DA"/>
    <w:rsid w:val="000C3BF8"/>
    <w:rsid w:val="000C5FB0"/>
    <w:rsid w:val="000D0911"/>
    <w:rsid w:val="000D2FFB"/>
    <w:rsid w:val="000D5ACA"/>
    <w:rsid w:val="000D7819"/>
    <w:rsid w:val="000D7DCE"/>
    <w:rsid w:val="000D7E1C"/>
    <w:rsid w:val="000E335E"/>
    <w:rsid w:val="000E4449"/>
    <w:rsid w:val="000F102C"/>
    <w:rsid w:val="000F568B"/>
    <w:rsid w:val="000F5E3D"/>
    <w:rsid w:val="001027B5"/>
    <w:rsid w:val="00104C46"/>
    <w:rsid w:val="00104E7C"/>
    <w:rsid w:val="00104FC7"/>
    <w:rsid w:val="001069E7"/>
    <w:rsid w:val="00106EB2"/>
    <w:rsid w:val="00110A4C"/>
    <w:rsid w:val="00110BAF"/>
    <w:rsid w:val="0011606C"/>
    <w:rsid w:val="00116589"/>
    <w:rsid w:val="001245F9"/>
    <w:rsid w:val="00125C8F"/>
    <w:rsid w:val="0012706C"/>
    <w:rsid w:val="001320CF"/>
    <w:rsid w:val="001320D7"/>
    <w:rsid w:val="00134614"/>
    <w:rsid w:val="00142214"/>
    <w:rsid w:val="00147202"/>
    <w:rsid w:val="00147D6F"/>
    <w:rsid w:val="0016011C"/>
    <w:rsid w:val="00164890"/>
    <w:rsid w:val="00164E86"/>
    <w:rsid w:val="001668D3"/>
    <w:rsid w:val="00173952"/>
    <w:rsid w:val="001743A4"/>
    <w:rsid w:val="00175DF4"/>
    <w:rsid w:val="00185B6F"/>
    <w:rsid w:val="00190BA4"/>
    <w:rsid w:val="00193BDF"/>
    <w:rsid w:val="00193E2C"/>
    <w:rsid w:val="00193E4F"/>
    <w:rsid w:val="00196E30"/>
    <w:rsid w:val="00197A3D"/>
    <w:rsid w:val="001A7177"/>
    <w:rsid w:val="001B0D61"/>
    <w:rsid w:val="001B34E5"/>
    <w:rsid w:val="001B534A"/>
    <w:rsid w:val="001B6210"/>
    <w:rsid w:val="001B6396"/>
    <w:rsid w:val="001C0911"/>
    <w:rsid w:val="001C31AF"/>
    <w:rsid w:val="001C4976"/>
    <w:rsid w:val="001C4AF5"/>
    <w:rsid w:val="001C64E8"/>
    <w:rsid w:val="001D19CA"/>
    <w:rsid w:val="001D5D0D"/>
    <w:rsid w:val="001D5EA3"/>
    <w:rsid w:val="001D60B0"/>
    <w:rsid w:val="001D7632"/>
    <w:rsid w:val="001E12E5"/>
    <w:rsid w:val="001E5882"/>
    <w:rsid w:val="001E6509"/>
    <w:rsid w:val="001E68B1"/>
    <w:rsid w:val="001E742E"/>
    <w:rsid w:val="001F0497"/>
    <w:rsid w:val="001F0E50"/>
    <w:rsid w:val="001F1A1D"/>
    <w:rsid w:val="001F34E7"/>
    <w:rsid w:val="001F50C9"/>
    <w:rsid w:val="001F7472"/>
    <w:rsid w:val="00202DAA"/>
    <w:rsid w:val="00203C03"/>
    <w:rsid w:val="00205442"/>
    <w:rsid w:val="002062F7"/>
    <w:rsid w:val="002063E6"/>
    <w:rsid w:val="00206D85"/>
    <w:rsid w:val="002105B9"/>
    <w:rsid w:val="00211E54"/>
    <w:rsid w:val="0021273A"/>
    <w:rsid w:val="00212EE5"/>
    <w:rsid w:val="002145F7"/>
    <w:rsid w:val="002169BD"/>
    <w:rsid w:val="00216D5E"/>
    <w:rsid w:val="0021735E"/>
    <w:rsid w:val="00217896"/>
    <w:rsid w:val="0022011E"/>
    <w:rsid w:val="00225646"/>
    <w:rsid w:val="00231C1B"/>
    <w:rsid w:val="00231C2F"/>
    <w:rsid w:val="002338C3"/>
    <w:rsid w:val="00234600"/>
    <w:rsid w:val="00234D7E"/>
    <w:rsid w:val="002375D0"/>
    <w:rsid w:val="00237793"/>
    <w:rsid w:val="0024142C"/>
    <w:rsid w:val="00241DA4"/>
    <w:rsid w:val="002424F3"/>
    <w:rsid w:val="002443A7"/>
    <w:rsid w:val="00245EAC"/>
    <w:rsid w:val="0024601F"/>
    <w:rsid w:val="00246404"/>
    <w:rsid w:val="0024665A"/>
    <w:rsid w:val="00252D36"/>
    <w:rsid w:val="00256EF9"/>
    <w:rsid w:val="00256F1B"/>
    <w:rsid w:val="00262555"/>
    <w:rsid w:val="00264933"/>
    <w:rsid w:val="00275470"/>
    <w:rsid w:val="002762EE"/>
    <w:rsid w:val="00277B09"/>
    <w:rsid w:val="00281772"/>
    <w:rsid w:val="00284600"/>
    <w:rsid w:val="00286FE7"/>
    <w:rsid w:val="00291819"/>
    <w:rsid w:val="002936EE"/>
    <w:rsid w:val="0029503E"/>
    <w:rsid w:val="002967EF"/>
    <w:rsid w:val="002A0348"/>
    <w:rsid w:val="002A2D37"/>
    <w:rsid w:val="002A3109"/>
    <w:rsid w:val="002A7E04"/>
    <w:rsid w:val="002B14E7"/>
    <w:rsid w:val="002B21C0"/>
    <w:rsid w:val="002B5A22"/>
    <w:rsid w:val="002C2C60"/>
    <w:rsid w:val="002C32D4"/>
    <w:rsid w:val="002C4AEB"/>
    <w:rsid w:val="002C6FC4"/>
    <w:rsid w:val="002C752E"/>
    <w:rsid w:val="002D1478"/>
    <w:rsid w:val="002D4C18"/>
    <w:rsid w:val="002D5BEF"/>
    <w:rsid w:val="002D6B04"/>
    <w:rsid w:val="002E05E3"/>
    <w:rsid w:val="002E0BAB"/>
    <w:rsid w:val="002E4664"/>
    <w:rsid w:val="002F21EC"/>
    <w:rsid w:val="002F2451"/>
    <w:rsid w:val="003032E2"/>
    <w:rsid w:val="00304815"/>
    <w:rsid w:val="00311B32"/>
    <w:rsid w:val="003171E9"/>
    <w:rsid w:val="00320D0B"/>
    <w:rsid w:val="00331E88"/>
    <w:rsid w:val="003326D8"/>
    <w:rsid w:val="00333565"/>
    <w:rsid w:val="003401C1"/>
    <w:rsid w:val="00341BF0"/>
    <w:rsid w:val="00341EA2"/>
    <w:rsid w:val="0034268F"/>
    <w:rsid w:val="00346337"/>
    <w:rsid w:val="00352F79"/>
    <w:rsid w:val="0035419F"/>
    <w:rsid w:val="003544B8"/>
    <w:rsid w:val="003549C2"/>
    <w:rsid w:val="00356ECD"/>
    <w:rsid w:val="00362782"/>
    <w:rsid w:val="00362B51"/>
    <w:rsid w:val="00364537"/>
    <w:rsid w:val="00367FE5"/>
    <w:rsid w:val="003734C9"/>
    <w:rsid w:val="00380BCD"/>
    <w:rsid w:val="003826B1"/>
    <w:rsid w:val="003842E0"/>
    <w:rsid w:val="00385070"/>
    <w:rsid w:val="0038701B"/>
    <w:rsid w:val="003903A9"/>
    <w:rsid w:val="00393763"/>
    <w:rsid w:val="003A4761"/>
    <w:rsid w:val="003A5044"/>
    <w:rsid w:val="003B5EC8"/>
    <w:rsid w:val="003B754E"/>
    <w:rsid w:val="003C11CA"/>
    <w:rsid w:val="003C1E15"/>
    <w:rsid w:val="003C47AB"/>
    <w:rsid w:val="003C4CA6"/>
    <w:rsid w:val="003C7FA1"/>
    <w:rsid w:val="003D168A"/>
    <w:rsid w:val="003D2163"/>
    <w:rsid w:val="003D3C23"/>
    <w:rsid w:val="003D784F"/>
    <w:rsid w:val="003E0F08"/>
    <w:rsid w:val="003E3314"/>
    <w:rsid w:val="003E3359"/>
    <w:rsid w:val="003E6730"/>
    <w:rsid w:val="003E6AF3"/>
    <w:rsid w:val="003F2607"/>
    <w:rsid w:val="003F3CBA"/>
    <w:rsid w:val="003F7966"/>
    <w:rsid w:val="00402C5E"/>
    <w:rsid w:val="004102FC"/>
    <w:rsid w:val="00414031"/>
    <w:rsid w:val="0042228C"/>
    <w:rsid w:val="00425142"/>
    <w:rsid w:val="00426310"/>
    <w:rsid w:val="004319AE"/>
    <w:rsid w:val="00432AD8"/>
    <w:rsid w:val="0043505A"/>
    <w:rsid w:val="00441572"/>
    <w:rsid w:val="0044257C"/>
    <w:rsid w:val="0044505B"/>
    <w:rsid w:val="00451E48"/>
    <w:rsid w:val="00456627"/>
    <w:rsid w:val="00461840"/>
    <w:rsid w:val="004619C1"/>
    <w:rsid w:val="00463C72"/>
    <w:rsid w:val="004661E6"/>
    <w:rsid w:val="00467F7B"/>
    <w:rsid w:val="00470262"/>
    <w:rsid w:val="0047446F"/>
    <w:rsid w:val="004745E1"/>
    <w:rsid w:val="004762BE"/>
    <w:rsid w:val="004819FF"/>
    <w:rsid w:val="0048361C"/>
    <w:rsid w:val="00484EBA"/>
    <w:rsid w:val="0048602F"/>
    <w:rsid w:val="00486385"/>
    <w:rsid w:val="00486CAC"/>
    <w:rsid w:val="00491153"/>
    <w:rsid w:val="004922E7"/>
    <w:rsid w:val="00494E0C"/>
    <w:rsid w:val="004A2405"/>
    <w:rsid w:val="004A3837"/>
    <w:rsid w:val="004A4453"/>
    <w:rsid w:val="004A4BD5"/>
    <w:rsid w:val="004A641A"/>
    <w:rsid w:val="004A7881"/>
    <w:rsid w:val="004A791C"/>
    <w:rsid w:val="004B4644"/>
    <w:rsid w:val="004B6404"/>
    <w:rsid w:val="004B7EA0"/>
    <w:rsid w:val="004C0334"/>
    <w:rsid w:val="004C1556"/>
    <w:rsid w:val="004C54FD"/>
    <w:rsid w:val="004D0CC9"/>
    <w:rsid w:val="004D22A3"/>
    <w:rsid w:val="004D30C2"/>
    <w:rsid w:val="004D31AA"/>
    <w:rsid w:val="004D5F9B"/>
    <w:rsid w:val="004E420B"/>
    <w:rsid w:val="004F3581"/>
    <w:rsid w:val="0050489A"/>
    <w:rsid w:val="00505779"/>
    <w:rsid w:val="0051039A"/>
    <w:rsid w:val="00510C14"/>
    <w:rsid w:val="00521E4A"/>
    <w:rsid w:val="00525CD9"/>
    <w:rsid w:val="00527C9E"/>
    <w:rsid w:val="0054227B"/>
    <w:rsid w:val="005465E2"/>
    <w:rsid w:val="00550358"/>
    <w:rsid w:val="00551EBB"/>
    <w:rsid w:val="0055351E"/>
    <w:rsid w:val="00553939"/>
    <w:rsid w:val="00553C8D"/>
    <w:rsid w:val="005553E0"/>
    <w:rsid w:val="00557B41"/>
    <w:rsid w:val="00557BF8"/>
    <w:rsid w:val="005612C1"/>
    <w:rsid w:val="005627F7"/>
    <w:rsid w:val="00570339"/>
    <w:rsid w:val="0057217F"/>
    <w:rsid w:val="0058075A"/>
    <w:rsid w:val="00582561"/>
    <w:rsid w:val="005830B5"/>
    <w:rsid w:val="00584E27"/>
    <w:rsid w:val="005876EC"/>
    <w:rsid w:val="0059565E"/>
    <w:rsid w:val="00596860"/>
    <w:rsid w:val="005A0C01"/>
    <w:rsid w:val="005A32C3"/>
    <w:rsid w:val="005A520B"/>
    <w:rsid w:val="005B0403"/>
    <w:rsid w:val="005B3858"/>
    <w:rsid w:val="005B4E43"/>
    <w:rsid w:val="005C38B3"/>
    <w:rsid w:val="005C7238"/>
    <w:rsid w:val="005D3B92"/>
    <w:rsid w:val="005D3BBB"/>
    <w:rsid w:val="005E08FB"/>
    <w:rsid w:val="005E49E7"/>
    <w:rsid w:val="005E5098"/>
    <w:rsid w:val="005F1E68"/>
    <w:rsid w:val="005F5FED"/>
    <w:rsid w:val="005F73A3"/>
    <w:rsid w:val="00602043"/>
    <w:rsid w:val="00612C6B"/>
    <w:rsid w:val="006202D5"/>
    <w:rsid w:val="0062176B"/>
    <w:rsid w:val="006324DC"/>
    <w:rsid w:val="00636C67"/>
    <w:rsid w:val="006419BE"/>
    <w:rsid w:val="0064262B"/>
    <w:rsid w:val="00644249"/>
    <w:rsid w:val="006451C0"/>
    <w:rsid w:val="0065089A"/>
    <w:rsid w:val="0065102E"/>
    <w:rsid w:val="00655609"/>
    <w:rsid w:val="00657A99"/>
    <w:rsid w:val="00664334"/>
    <w:rsid w:val="006667AA"/>
    <w:rsid w:val="006678FF"/>
    <w:rsid w:val="00667BA5"/>
    <w:rsid w:val="006707CF"/>
    <w:rsid w:val="00670A54"/>
    <w:rsid w:val="00673AA9"/>
    <w:rsid w:val="00674D94"/>
    <w:rsid w:val="006759FB"/>
    <w:rsid w:val="00682C7A"/>
    <w:rsid w:val="006840E3"/>
    <w:rsid w:val="006910E0"/>
    <w:rsid w:val="00693272"/>
    <w:rsid w:val="00693519"/>
    <w:rsid w:val="00693DA5"/>
    <w:rsid w:val="00696C16"/>
    <w:rsid w:val="006A00A6"/>
    <w:rsid w:val="006A0739"/>
    <w:rsid w:val="006A21CB"/>
    <w:rsid w:val="006A493F"/>
    <w:rsid w:val="006A55E2"/>
    <w:rsid w:val="006A5642"/>
    <w:rsid w:val="006B2351"/>
    <w:rsid w:val="006B279D"/>
    <w:rsid w:val="006C0254"/>
    <w:rsid w:val="006C1EE2"/>
    <w:rsid w:val="006C772E"/>
    <w:rsid w:val="006D0062"/>
    <w:rsid w:val="006D3129"/>
    <w:rsid w:val="006D557B"/>
    <w:rsid w:val="006D5939"/>
    <w:rsid w:val="006D600A"/>
    <w:rsid w:val="006D6A2A"/>
    <w:rsid w:val="006E08D0"/>
    <w:rsid w:val="006E109C"/>
    <w:rsid w:val="006E1109"/>
    <w:rsid w:val="006E1242"/>
    <w:rsid w:val="006E1F92"/>
    <w:rsid w:val="006E4182"/>
    <w:rsid w:val="006E47D5"/>
    <w:rsid w:val="006F086F"/>
    <w:rsid w:val="006F208D"/>
    <w:rsid w:val="006F2EE3"/>
    <w:rsid w:val="006F6772"/>
    <w:rsid w:val="006F6B95"/>
    <w:rsid w:val="00700DEA"/>
    <w:rsid w:val="00710071"/>
    <w:rsid w:val="007121DD"/>
    <w:rsid w:val="00712479"/>
    <w:rsid w:val="0071577B"/>
    <w:rsid w:val="0072125C"/>
    <w:rsid w:val="00723772"/>
    <w:rsid w:val="007247D1"/>
    <w:rsid w:val="00726634"/>
    <w:rsid w:val="007271CC"/>
    <w:rsid w:val="00731D6E"/>
    <w:rsid w:val="0073413F"/>
    <w:rsid w:val="0073765D"/>
    <w:rsid w:val="0074322B"/>
    <w:rsid w:val="00745AA8"/>
    <w:rsid w:val="00751175"/>
    <w:rsid w:val="00752A23"/>
    <w:rsid w:val="007609DE"/>
    <w:rsid w:val="00763608"/>
    <w:rsid w:val="00766F75"/>
    <w:rsid w:val="00766FBA"/>
    <w:rsid w:val="00771849"/>
    <w:rsid w:val="00772230"/>
    <w:rsid w:val="00784031"/>
    <w:rsid w:val="00791E6E"/>
    <w:rsid w:val="00793857"/>
    <w:rsid w:val="00797C7C"/>
    <w:rsid w:val="007A1413"/>
    <w:rsid w:val="007A3931"/>
    <w:rsid w:val="007A4D6F"/>
    <w:rsid w:val="007A5C8F"/>
    <w:rsid w:val="007A7D7E"/>
    <w:rsid w:val="007B07AC"/>
    <w:rsid w:val="007B1B52"/>
    <w:rsid w:val="007B416F"/>
    <w:rsid w:val="007B7AED"/>
    <w:rsid w:val="007C1322"/>
    <w:rsid w:val="007C1AB8"/>
    <w:rsid w:val="007C4992"/>
    <w:rsid w:val="007C6F5C"/>
    <w:rsid w:val="007C76BC"/>
    <w:rsid w:val="007D2A8E"/>
    <w:rsid w:val="007D2D55"/>
    <w:rsid w:val="007D4C46"/>
    <w:rsid w:val="007D68D1"/>
    <w:rsid w:val="007E0749"/>
    <w:rsid w:val="007E1A28"/>
    <w:rsid w:val="007E2DBF"/>
    <w:rsid w:val="007E7635"/>
    <w:rsid w:val="007E7B5C"/>
    <w:rsid w:val="007F07E8"/>
    <w:rsid w:val="007F2965"/>
    <w:rsid w:val="007F2FBF"/>
    <w:rsid w:val="007F49B6"/>
    <w:rsid w:val="007F539A"/>
    <w:rsid w:val="00802AF2"/>
    <w:rsid w:val="00811D2E"/>
    <w:rsid w:val="008120E9"/>
    <w:rsid w:val="0081374B"/>
    <w:rsid w:val="008139D2"/>
    <w:rsid w:val="0081601C"/>
    <w:rsid w:val="00827ED8"/>
    <w:rsid w:val="008313DD"/>
    <w:rsid w:val="0083340F"/>
    <w:rsid w:val="00840915"/>
    <w:rsid w:val="0084295C"/>
    <w:rsid w:val="0084377F"/>
    <w:rsid w:val="008477C1"/>
    <w:rsid w:val="008524E9"/>
    <w:rsid w:val="00853982"/>
    <w:rsid w:val="00856EEB"/>
    <w:rsid w:val="0086037A"/>
    <w:rsid w:val="008618BE"/>
    <w:rsid w:val="00862BD7"/>
    <w:rsid w:val="0086423D"/>
    <w:rsid w:val="00865975"/>
    <w:rsid w:val="00870369"/>
    <w:rsid w:val="00872BC1"/>
    <w:rsid w:val="00872D9D"/>
    <w:rsid w:val="00876B94"/>
    <w:rsid w:val="0088001E"/>
    <w:rsid w:val="008825F1"/>
    <w:rsid w:val="00883AE8"/>
    <w:rsid w:val="0088478E"/>
    <w:rsid w:val="00885E10"/>
    <w:rsid w:val="008953A1"/>
    <w:rsid w:val="00896C53"/>
    <w:rsid w:val="00897B3F"/>
    <w:rsid w:val="00897C65"/>
    <w:rsid w:val="008A2A27"/>
    <w:rsid w:val="008A4A26"/>
    <w:rsid w:val="008A6F0D"/>
    <w:rsid w:val="008B350A"/>
    <w:rsid w:val="008B3CE0"/>
    <w:rsid w:val="008B3DB7"/>
    <w:rsid w:val="008C3037"/>
    <w:rsid w:val="008C35C1"/>
    <w:rsid w:val="008C3C0B"/>
    <w:rsid w:val="008C6022"/>
    <w:rsid w:val="008D030F"/>
    <w:rsid w:val="008D49C7"/>
    <w:rsid w:val="008D50D0"/>
    <w:rsid w:val="008D51BC"/>
    <w:rsid w:val="008D5828"/>
    <w:rsid w:val="008E11F4"/>
    <w:rsid w:val="008E2FE4"/>
    <w:rsid w:val="008E5096"/>
    <w:rsid w:val="008F00A3"/>
    <w:rsid w:val="008F3E01"/>
    <w:rsid w:val="008F46C9"/>
    <w:rsid w:val="008F4ACC"/>
    <w:rsid w:val="008F56B6"/>
    <w:rsid w:val="00903BCF"/>
    <w:rsid w:val="00905411"/>
    <w:rsid w:val="00912ED2"/>
    <w:rsid w:val="009154DF"/>
    <w:rsid w:val="00916932"/>
    <w:rsid w:val="009206CE"/>
    <w:rsid w:val="00920EBF"/>
    <w:rsid w:val="00921E34"/>
    <w:rsid w:val="00923232"/>
    <w:rsid w:val="00926EE1"/>
    <w:rsid w:val="0093484E"/>
    <w:rsid w:val="009355B2"/>
    <w:rsid w:val="0094380B"/>
    <w:rsid w:val="009455E7"/>
    <w:rsid w:val="00945924"/>
    <w:rsid w:val="00946B1E"/>
    <w:rsid w:val="00956753"/>
    <w:rsid w:val="00957BAF"/>
    <w:rsid w:val="009609FB"/>
    <w:rsid w:val="00962739"/>
    <w:rsid w:val="0096722A"/>
    <w:rsid w:val="00972BB4"/>
    <w:rsid w:val="00972CCA"/>
    <w:rsid w:val="009734FE"/>
    <w:rsid w:val="009823BE"/>
    <w:rsid w:val="00986BCF"/>
    <w:rsid w:val="00991D1B"/>
    <w:rsid w:val="009923E6"/>
    <w:rsid w:val="009961CB"/>
    <w:rsid w:val="009A12AD"/>
    <w:rsid w:val="009A1F20"/>
    <w:rsid w:val="009A36B0"/>
    <w:rsid w:val="009A3D60"/>
    <w:rsid w:val="009A49B5"/>
    <w:rsid w:val="009A6AFA"/>
    <w:rsid w:val="009B583E"/>
    <w:rsid w:val="009B58FA"/>
    <w:rsid w:val="009C0113"/>
    <w:rsid w:val="009C4015"/>
    <w:rsid w:val="009C4080"/>
    <w:rsid w:val="009C46C6"/>
    <w:rsid w:val="009C548F"/>
    <w:rsid w:val="009D13B0"/>
    <w:rsid w:val="009D275E"/>
    <w:rsid w:val="009D3BE2"/>
    <w:rsid w:val="009D3E81"/>
    <w:rsid w:val="009D7AC6"/>
    <w:rsid w:val="009D7C18"/>
    <w:rsid w:val="009E0937"/>
    <w:rsid w:val="009E0CE1"/>
    <w:rsid w:val="009E1273"/>
    <w:rsid w:val="009E3130"/>
    <w:rsid w:val="009E35BB"/>
    <w:rsid w:val="009E4CEE"/>
    <w:rsid w:val="009F673A"/>
    <w:rsid w:val="00A039B6"/>
    <w:rsid w:val="00A05525"/>
    <w:rsid w:val="00A06967"/>
    <w:rsid w:val="00A1628C"/>
    <w:rsid w:val="00A20E92"/>
    <w:rsid w:val="00A2294A"/>
    <w:rsid w:val="00A23712"/>
    <w:rsid w:val="00A30AE8"/>
    <w:rsid w:val="00A337EF"/>
    <w:rsid w:val="00A41983"/>
    <w:rsid w:val="00A43E84"/>
    <w:rsid w:val="00A47306"/>
    <w:rsid w:val="00A505B0"/>
    <w:rsid w:val="00A52585"/>
    <w:rsid w:val="00A5581B"/>
    <w:rsid w:val="00A571C4"/>
    <w:rsid w:val="00A5797F"/>
    <w:rsid w:val="00A61F21"/>
    <w:rsid w:val="00A631CC"/>
    <w:rsid w:val="00A6441B"/>
    <w:rsid w:val="00A65897"/>
    <w:rsid w:val="00A65BBE"/>
    <w:rsid w:val="00A65CC3"/>
    <w:rsid w:val="00A733E2"/>
    <w:rsid w:val="00A7594B"/>
    <w:rsid w:val="00A8461F"/>
    <w:rsid w:val="00A8525B"/>
    <w:rsid w:val="00A86D8A"/>
    <w:rsid w:val="00A87369"/>
    <w:rsid w:val="00A9188C"/>
    <w:rsid w:val="00A91D2E"/>
    <w:rsid w:val="00A93CF5"/>
    <w:rsid w:val="00A93FF8"/>
    <w:rsid w:val="00AA1127"/>
    <w:rsid w:val="00AB0B55"/>
    <w:rsid w:val="00AB253C"/>
    <w:rsid w:val="00AB30C2"/>
    <w:rsid w:val="00AB55D7"/>
    <w:rsid w:val="00AB6649"/>
    <w:rsid w:val="00AB7C21"/>
    <w:rsid w:val="00AB7C4E"/>
    <w:rsid w:val="00AC0F8A"/>
    <w:rsid w:val="00AC3D5E"/>
    <w:rsid w:val="00AD232C"/>
    <w:rsid w:val="00AD23BD"/>
    <w:rsid w:val="00AD24DC"/>
    <w:rsid w:val="00AD322F"/>
    <w:rsid w:val="00AD401E"/>
    <w:rsid w:val="00AD5827"/>
    <w:rsid w:val="00AD5C26"/>
    <w:rsid w:val="00AE2B4A"/>
    <w:rsid w:val="00AE4A79"/>
    <w:rsid w:val="00B10EF9"/>
    <w:rsid w:val="00B144B0"/>
    <w:rsid w:val="00B237AF"/>
    <w:rsid w:val="00B305DD"/>
    <w:rsid w:val="00B310B9"/>
    <w:rsid w:val="00B318ED"/>
    <w:rsid w:val="00B34A13"/>
    <w:rsid w:val="00B3619E"/>
    <w:rsid w:val="00B36C36"/>
    <w:rsid w:val="00B36E02"/>
    <w:rsid w:val="00B36FBE"/>
    <w:rsid w:val="00B376F4"/>
    <w:rsid w:val="00B37B90"/>
    <w:rsid w:val="00B43CFF"/>
    <w:rsid w:val="00B44DAC"/>
    <w:rsid w:val="00B45801"/>
    <w:rsid w:val="00B461F7"/>
    <w:rsid w:val="00B4661A"/>
    <w:rsid w:val="00B46F71"/>
    <w:rsid w:val="00B47C48"/>
    <w:rsid w:val="00B50A6B"/>
    <w:rsid w:val="00B5227E"/>
    <w:rsid w:val="00B52BD1"/>
    <w:rsid w:val="00B56C92"/>
    <w:rsid w:val="00B5783E"/>
    <w:rsid w:val="00B60708"/>
    <w:rsid w:val="00B61A5F"/>
    <w:rsid w:val="00B70CE5"/>
    <w:rsid w:val="00B70D18"/>
    <w:rsid w:val="00B71BA9"/>
    <w:rsid w:val="00B83CAC"/>
    <w:rsid w:val="00B90D8D"/>
    <w:rsid w:val="00B929D2"/>
    <w:rsid w:val="00B9497C"/>
    <w:rsid w:val="00B963D9"/>
    <w:rsid w:val="00BA10E5"/>
    <w:rsid w:val="00BA20FA"/>
    <w:rsid w:val="00BA3CF7"/>
    <w:rsid w:val="00BA4BBF"/>
    <w:rsid w:val="00BB0F16"/>
    <w:rsid w:val="00BB16F3"/>
    <w:rsid w:val="00BB29BD"/>
    <w:rsid w:val="00BC1390"/>
    <w:rsid w:val="00BC7A72"/>
    <w:rsid w:val="00BD1270"/>
    <w:rsid w:val="00BD2939"/>
    <w:rsid w:val="00BD5E06"/>
    <w:rsid w:val="00BD6134"/>
    <w:rsid w:val="00BE0B53"/>
    <w:rsid w:val="00BE230D"/>
    <w:rsid w:val="00BE4884"/>
    <w:rsid w:val="00BE528B"/>
    <w:rsid w:val="00BE5E20"/>
    <w:rsid w:val="00BE7DD7"/>
    <w:rsid w:val="00BF0C65"/>
    <w:rsid w:val="00BF1B3A"/>
    <w:rsid w:val="00BF2790"/>
    <w:rsid w:val="00BF58E9"/>
    <w:rsid w:val="00C00B0E"/>
    <w:rsid w:val="00C01D79"/>
    <w:rsid w:val="00C03816"/>
    <w:rsid w:val="00C061D2"/>
    <w:rsid w:val="00C12133"/>
    <w:rsid w:val="00C135F1"/>
    <w:rsid w:val="00C14A3C"/>
    <w:rsid w:val="00C17140"/>
    <w:rsid w:val="00C17158"/>
    <w:rsid w:val="00C25715"/>
    <w:rsid w:val="00C273B6"/>
    <w:rsid w:val="00C30B97"/>
    <w:rsid w:val="00C31F42"/>
    <w:rsid w:val="00C44D30"/>
    <w:rsid w:val="00C45000"/>
    <w:rsid w:val="00C50A8F"/>
    <w:rsid w:val="00C51125"/>
    <w:rsid w:val="00C51B47"/>
    <w:rsid w:val="00C54676"/>
    <w:rsid w:val="00C57976"/>
    <w:rsid w:val="00C61802"/>
    <w:rsid w:val="00C64094"/>
    <w:rsid w:val="00C667B8"/>
    <w:rsid w:val="00C67762"/>
    <w:rsid w:val="00C72D85"/>
    <w:rsid w:val="00C73EB1"/>
    <w:rsid w:val="00C77766"/>
    <w:rsid w:val="00C805D6"/>
    <w:rsid w:val="00C92D08"/>
    <w:rsid w:val="00C9635C"/>
    <w:rsid w:val="00CA292D"/>
    <w:rsid w:val="00CA3014"/>
    <w:rsid w:val="00CB0EA1"/>
    <w:rsid w:val="00CB1D25"/>
    <w:rsid w:val="00CB217C"/>
    <w:rsid w:val="00CB35AC"/>
    <w:rsid w:val="00CB5F88"/>
    <w:rsid w:val="00CB7F8F"/>
    <w:rsid w:val="00CC50CC"/>
    <w:rsid w:val="00CC547A"/>
    <w:rsid w:val="00CC6135"/>
    <w:rsid w:val="00CD0069"/>
    <w:rsid w:val="00CD293B"/>
    <w:rsid w:val="00CD2D1E"/>
    <w:rsid w:val="00CD2E67"/>
    <w:rsid w:val="00CD4E0A"/>
    <w:rsid w:val="00CD6791"/>
    <w:rsid w:val="00CD720B"/>
    <w:rsid w:val="00CE035A"/>
    <w:rsid w:val="00CE119F"/>
    <w:rsid w:val="00CE30C7"/>
    <w:rsid w:val="00CE6602"/>
    <w:rsid w:val="00CF1E0D"/>
    <w:rsid w:val="00CF5736"/>
    <w:rsid w:val="00CF586C"/>
    <w:rsid w:val="00CF59F8"/>
    <w:rsid w:val="00D04845"/>
    <w:rsid w:val="00D06FFC"/>
    <w:rsid w:val="00D225CD"/>
    <w:rsid w:val="00D237FC"/>
    <w:rsid w:val="00D24030"/>
    <w:rsid w:val="00D269DE"/>
    <w:rsid w:val="00D33509"/>
    <w:rsid w:val="00D37B8C"/>
    <w:rsid w:val="00D41BBE"/>
    <w:rsid w:val="00D429B3"/>
    <w:rsid w:val="00D47165"/>
    <w:rsid w:val="00D54D63"/>
    <w:rsid w:val="00D54F9F"/>
    <w:rsid w:val="00D55638"/>
    <w:rsid w:val="00D57A7A"/>
    <w:rsid w:val="00D7136A"/>
    <w:rsid w:val="00D75BB2"/>
    <w:rsid w:val="00D77724"/>
    <w:rsid w:val="00D92FD4"/>
    <w:rsid w:val="00D96EF6"/>
    <w:rsid w:val="00DA3DBA"/>
    <w:rsid w:val="00DA5DD3"/>
    <w:rsid w:val="00DA7672"/>
    <w:rsid w:val="00DB0139"/>
    <w:rsid w:val="00DB10FA"/>
    <w:rsid w:val="00DC7B5D"/>
    <w:rsid w:val="00DD0E0E"/>
    <w:rsid w:val="00DD0F60"/>
    <w:rsid w:val="00DD2D6D"/>
    <w:rsid w:val="00DD3125"/>
    <w:rsid w:val="00DD37C1"/>
    <w:rsid w:val="00DD4697"/>
    <w:rsid w:val="00DD48EE"/>
    <w:rsid w:val="00DE003E"/>
    <w:rsid w:val="00DE0419"/>
    <w:rsid w:val="00DE0659"/>
    <w:rsid w:val="00DE40DB"/>
    <w:rsid w:val="00DE529D"/>
    <w:rsid w:val="00DF3F02"/>
    <w:rsid w:val="00DF421E"/>
    <w:rsid w:val="00DF4AA5"/>
    <w:rsid w:val="00DF61BB"/>
    <w:rsid w:val="00DF7BDD"/>
    <w:rsid w:val="00E00FD8"/>
    <w:rsid w:val="00E04BA9"/>
    <w:rsid w:val="00E0550B"/>
    <w:rsid w:val="00E122D2"/>
    <w:rsid w:val="00E124C2"/>
    <w:rsid w:val="00E132D1"/>
    <w:rsid w:val="00E13580"/>
    <w:rsid w:val="00E14E0D"/>
    <w:rsid w:val="00E1552B"/>
    <w:rsid w:val="00E245D0"/>
    <w:rsid w:val="00E30129"/>
    <w:rsid w:val="00E3400D"/>
    <w:rsid w:val="00E34C3F"/>
    <w:rsid w:val="00E351EB"/>
    <w:rsid w:val="00E35481"/>
    <w:rsid w:val="00E3608C"/>
    <w:rsid w:val="00E37C40"/>
    <w:rsid w:val="00E41EBF"/>
    <w:rsid w:val="00E44B7C"/>
    <w:rsid w:val="00E5639C"/>
    <w:rsid w:val="00E60174"/>
    <w:rsid w:val="00E643BF"/>
    <w:rsid w:val="00E722CA"/>
    <w:rsid w:val="00E76975"/>
    <w:rsid w:val="00E805A9"/>
    <w:rsid w:val="00E80E68"/>
    <w:rsid w:val="00E81244"/>
    <w:rsid w:val="00E822A9"/>
    <w:rsid w:val="00E826F7"/>
    <w:rsid w:val="00E82DB8"/>
    <w:rsid w:val="00E83842"/>
    <w:rsid w:val="00E8543C"/>
    <w:rsid w:val="00E908F5"/>
    <w:rsid w:val="00E924B2"/>
    <w:rsid w:val="00E937FB"/>
    <w:rsid w:val="00E93F0C"/>
    <w:rsid w:val="00E95E2A"/>
    <w:rsid w:val="00EA1E01"/>
    <w:rsid w:val="00EA328F"/>
    <w:rsid w:val="00EA507D"/>
    <w:rsid w:val="00EB40D0"/>
    <w:rsid w:val="00EB77F7"/>
    <w:rsid w:val="00EC30F9"/>
    <w:rsid w:val="00EC3559"/>
    <w:rsid w:val="00EC4B5C"/>
    <w:rsid w:val="00EC7E1D"/>
    <w:rsid w:val="00ED1675"/>
    <w:rsid w:val="00ED2C75"/>
    <w:rsid w:val="00ED3DA1"/>
    <w:rsid w:val="00ED45CD"/>
    <w:rsid w:val="00ED6A1F"/>
    <w:rsid w:val="00ED6E13"/>
    <w:rsid w:val="00ED772C"/>
    <w:rsid w:val="00EE15A1"/>
    <w:rsid w:val="00EE2A2F"/>
    <w:rsid w:val="00EE3091"/>
    <w:rsid w:val="00EF26A6"/>
    <w:rsid w:val="00F01A6F"/>
    <w:rsid w:val="00F01BEB"/>
    <w:rsid w:val="00F04B56"/>
    <w:rsid w:val="00F11CF4"/>
    <w:rsid w:val="00F124EC"/>
    <w:rsid w:val="00F15A07"/>
    <w:rsid w:val="00F21ED7"/>
    <w:rsid w:val="00F23285"/>
    <w:rsid w:val="00F235FF"/>
    <w:rsid w:val="00F26A46"/>
    <w:rsid w:val="00F30417"/>
    <w:rsid w:val="00F31A89"/>
    <w:rsid w:val="00F32C62"/>
    <w:rsid w:val="00F34726"/>
    <w:rsid w:val="00F3752D"/>
    <w:rsid w:val="00F447ED"/>
    <w:rsid w:val="00F45C1C"/>
    <w:rsid w:val="00F52DA6"/>
    <w:rsid w:val="00F53B7D"/>
    <w:rsid w:val="00F55436"/>
    <w:rsid w:val="00F55864"/>
    <w:rsid w:val="00F6077E"/>
    <w:rsid w:val="00F6100A"/>
    <w:rsid w:val="00F6575C"/>
    <w:rsid w:val="00F6677D"/>
    <w:rsid w:val="00F741DD"/>
    <w:rsid w:val="00F7434B"/>
    <w:rsid w:val="00F7605E"/>
    <w:rsid w:val="00F76C7F"/>
    <w:rsid w:val="00F80088"/>
    <w:rsid w:val="00F8339A"/>
    <w:rsid w:val="00F84700"/>
    <w:rsid w:val="00F856EE"/>
    <w:rsid w:val="00F932E0"/>
    <w:rsid w:val="00F97C8F"/>
    <w:rsid w:val="00FA5F7C"/>
    <w:rsid w:val="00FB2B8D"/>
    <w:rsid w:val="00FD139C"/>
    <w:rsid w:val="00FD3FE8"/>
    <w:rsid w:val="00FD4111"/>
    <w:rsid w:val="00FD6D07"/>
    <w:rsid w:val="00FD73C2"/>
    <w:rsid w:val="00FE28F7"/>
    <w:rsid w:val="00FE699F"/>
    <w:rsid w:val="00FE7534"/>
    <w:rsid w:val="00FE7BDF"/>
    <w:rsid w:val="00FF02A0"/>
    <w:rsid w:val="00FF21B4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43B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8"/>
    </w:rPr>
  </w:style>
  <w:style w:styleId="Naslov4" w:type="paragraph">
    <w:name w:val="heading 4"/>
    <w:basedOn w:val="Normal"/>
    <w:next w:val="Normal"/>
    <w:qFormat/>
    <w:rsid w:val="00CF5736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cs="Arial" w:hAnsi="Arial" w:ascii="Arial"/>
    </w:rPr>
  </w:style>
  <w:style w:styleId="Tijeloteksta" w:type="paragraph">
    <w:name w:val="Body Text"/>
    <w:basedOn w:val="Normal"/>
    <w:rsid w:val="005D3BBB"/>
    <w:pPr>
      <w:spacing w:after="120"/>
    </w:pPr>
  </w:style>
  <w:style w:customStyle="true" w:styleId="UvuenotijelotekstaChar" w:type="character">
    <w:name w:val="Uvučeno tijelo teksta Char"/>
    <w:link w:val="Uvuenotijeloteksta"/>
    <w:rsid w:val="009B58FA"/>
    <w:rPr>
      <w:rFonts w:cs="Arial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120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20E9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8120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20E9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2C6F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C6FC4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F2EE3"/>
    <w:pPr>
      <w:ind w:left="708"/>
    </w:pPr>
  </w:style>
  <w:style w:styleId="Reetkatablice" w:type="table">
    <w:name w:val="Table Grid"/>
    <w:basedOn w:val="Obinatablica"/>
    <w:rsid w:val="008524E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A5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4E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4E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4E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4E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43B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8"/>
    </w:rPr>
  </w:style>
  <w:style w:styleId="Naslov4" w:type="paragraph">
    <w:name w:val="heading 4"/>
    <w:basedOn w:val="Normal"/>
    <w:next w:val="Normal"/>
    <w:qFormat/>
    <w:rsid w:val="00CF5736"/>
    <w:pPr>
      <w:keepNext/>
      <w:spacing w:after="60" w:before="240"/>
      <w:outlineLvl w:val="3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ascii="Arial" w:cs="Arial" w:hAnsi="Arial"/>
    </w:rPr>
  </w:style>
  <w:style w:styleId="Tijeloteksta" w:type="paragraph">
    <w:name w:val="Body Text"/>
    <w:basedOn w:val="Normal"/>
    <w:rsid w:val="005D3BBB"/>
    <w:pPr>
      <w:spacing w:after="120"/>
    </w:pPr>
  </w:style>
  <w:style w:customStyle="1" w:styleId="UvuenotijelotekstaChar" w:type="character">
    <w:name w:val="Uvučeno tijelo teksta Char"/>
    <w:link w:val="Uvuenotijeloteksta"/>
    <w:rsid w:val="009B58FA"/>
    <w:rPr>
      <w:rFonts w:ascii="Arial" w:cs="Arial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120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20E9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8120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20E9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2C6F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C6FC4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F2EE3"/>
    <w:pPr>
      <w:ind w:left="708"/>
    </w:pPr>
  </w:style>
  <w:style w:styleId="Reetkatablice" w:type="table">
    <w:name w:val="Table Grid"/>
    <w:basedOn w:val="Obinatablica"/>
    <w:rsid w:val="008524E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A5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4E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4E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4E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4E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424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54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13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1869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8755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65716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83706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9286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7308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000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9908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821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840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031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1539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1919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0025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524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77901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600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8152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56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F9B7D-D432-45C3-811B-14556E942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BOJANA</properties:Company>
  <properties:Pages>6</properties:Pages>
  <properties:Words>1146</properties:Words>
  <properties:Characters>7148</properties:Characters>
  <properties:Lines>299</properties:Lines>
  <properties:Paragraphs>140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«NOVI ORION» d</vt:lpstr>
      <vt:lpstr>«NOVI ORION» d</vt:lpstr>
    </vt:vector>
  </properties:TitlesOfParts>
  <properties:LinksUpToDate>false</properties:LinksUpToDate>
  <properties:CharactersWithSpaces>8290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2019-02-11T09:27:00Z</dcterms:created>
  <dc:creator>BOJANA</dc:creator>
  <cp:lastModifiedBy>Kristina Švajger</cp:lastModifiedBy>
  <cp:lastPrinted>2019-02-08T10:11:00Z</cp:lastPrinted>
  <dcterms:modified xmlns:xsi="http://www.w3.org/2001/XMLSchema-instance" xsi:type="dcterms:W3CDTF">2019-02-11T09:29:00Z</dcterms:modified>
  <cp:revision>3</cp:revision>
  <dc:title>«NOVI ORION»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St-1415/2018-15 / Podnesak - Izvješće stečajnog upravitelja (St-1415-2018 TEHNOPETROL d.o.o. d.o.o.-izvješeće, 11.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