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0936" w14:paraId="af50936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TRGOVAČKI SUD U OSIJEKU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Pr="00F74765">
        <w:rPr>
          <w:b/>
          <w:color w:val="222222"/>
          <w:sz w:val="22"/>
          <w:szCs w:val="22"/>
        </w:rPr>
        <w:t>Broj: 3/St-</w:t>
      </w:r>
      <w:r w:rsidR="00C55A01">
        <w:rPr>
          <w:b/>
          <w:color w:val="222222"/>
          <w:sz w:val="22"/>
          <w:szCs w:val="22"/>
        </w:rPr>
        <w:t>171</w:t>
      </w:r>
      <w:r w:rsidR="00884C49">
        <w:rPr>
          <w:b/>
          <w:color w:val="222222"/>
          <w:sz w:val="22"/>
          <w:szCs w:val="22"/>
        </w:rPr>
        <w:t>8</w:t>
      </w:r>
      <w:r w:rsidR="00B6003A" w:rsidRPr="00F74765">
        <w:rPr>
          <w:b/>
          <w:color w:val="222222"/>
          <w:sz w:val="22"/>
          <w:szCs w:val="22"/>
        </w:rPr>
        <w:t>/2018-5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STALNA SLUŽBA U SLAVONSKOM BRODU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AA63DC" w:rsidRPr="00F74765">
      <w:pPr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884C49">
        <w:rPr>
          <w:b/>
        </w:rPr>
        <w:t>JURIĆ ŠUMARSTVO d.o.o., Donji Macelj, Donji Macelj 74, OIB: 87991247038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B6003A" w:rsidRPr="00F74765">
        <w:rPr>
          <w:color w:val="222222"/>
          <w:sz w:val="22"/>
          <w:szCs w:val="22"/>
        </w:rPr>
        <w:t>3.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B6003A" w:rsidRPr="00F74765">
        <w:rPr>
          <w:b/>
          <w:color w:val="222222"/>
          <w:sz w:val="22"/>
          <w:szCs w:val="22"/>
          <w:u w:val="single"/>
        </w:rPr>
        <w:t>7.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884C49">
        <w:rPr>
          <w:b/>
          <w:color w:val="222222"/>
          <w:sz w:val="22"/>
          <w:szCs w:val="22"/>
          <w:u w:val="single"/>
        </w:rPr>
        <w:t>9,00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Obavještava se direktor dužnika da je steč.postupak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884C49">
        <w:rPr>
          <w:color w:val="222222"/>
          <w:sz w:val="22"/>
          <w:szCs w:val="22"/>
        </w:rPr>
        <w:t>Anita Ban, Strmec Sutlanski, Strmec Sutlanski 5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6003A" w:rsidRPr="00F74765">
        <w:rPr>
          <w:b/>
          <w:color w:val="222222"/>
          <w:sz w:val="22"/>
          <w:szCs w:val="22"/>
        </w:rPr>
        <w:t>7</w:t>
      </w:r>
      <w:r w:rsidR="00C55A01">
        <w:rPr>
          <w:b/>
          <w:color w:val="222222"/>
          <w:sz w:val="22"/>
          <w:szCs w:val="22"/>
        </w:rPr>
        <w:t>1</w:t>
      </w:r>
      <w:r w:rsidR="00884C49">
        <w:rPr>
          <w:b/>
          <w:color w:val="222222"/>
          <w:sz w:val="22"/>
          <w:szCs w:val="22"/>
        </w:rPr>
        <w:t>8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B6003A" w:rsidRPr="00F74765">
        <w:rPr>
          <w:color w:val="222222"/>
          <w:sz w:val="22"/>
          <w:szCs w:val="22"/>
        </w:rPr>
        <w:t xml:space="preserve">3.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eOglasne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-objaviti zaključak na eOglasnoj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4C11AF"/>
    <w:rsid w:val="00514F6F"/>
    <w:rsid w:val="00527BF1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377FE"/>
    <w:rsid w:val="00764783"/>
    <w:rsid w:val="007C476B"/>
    <w:rsid w:val="007C551C"/>
    <w:rsid w:val="007E4837"/>
    <w:rsid w:val="00821409"/>
    <w:rsid w:val="00884C49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C12579"/>
    <w:rsid w:val="00C35BF9"/>
    <w:rsid w:val="00C37296"/>
    <w:rsid w:val="00C524B7"/>
    <w:rsid w:val="00C55A01"/>
    <w:rsid w:val="00C73B49"/>
    <w:rsid w:val="00C95E10"/>
    <w:rsid w:val="00CB477F"/>
    <w:rsid w:val="00D0235A"/>
    <w:rsid w:val="00D61980"/>
    <w:rsid w:val="00DB1B04"/>
    <w:rsid w:val="00E1387E"/>
    <w:rsid w:val="00E73F26"/>
    <w:rsid w:val="00E8251C"/>
    <w:rsid w:val="00EA36A8"/>
    <w:rsid w:val="00ED6D6E"/>
    <w:rsid w:val="00EF235B"/>
    <w:rsid w:val="00F44600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1AF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1AF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1AF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1AF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1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1AF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1AF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1AF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1AF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St-1718/2018</izvorni_sadrzaj>
    <derivirana_varijabla naziv="DomainObject.Predmet.OznakaBroj_1">St-1718/2018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JURIĆ ŠUMARSTVO d.o.o.</izvorni_sadrzaj>
    <derivirana_varijabla naziv="DomainObject.Predmet.ProtustrankaFormated_1">  JURIĆ ŠUMARSTVO d.o.o.</derivirana_varijabla>
  </DomainObject.Predmet.ProtustrankaFormated>
  <DomainObject.Predmet.ProtustrankaFormatedOIB>
    <izvorni_sadrzaj>  JURIĆ ŠUMARSTVO d.o.o., OIB 87991247038</izvorni_sadrzaj>
    <derivirana_varijabla naziv="DomainObject.Predmet.ProtustrankaFormatedOIB_1">  JURIĆ ŠUMARSTVO d.o.o., OIB 87991247038</derivirana_varijabla>
  </DomainObject.Predmet.ProtustrankaFormatedOIB>
  <DomainObject.Predmet.ProtustrankaFormatedWithAdress>
    <izvorni_sadrzaj> JURIĆ ŠUMARSTVO d.o.o., Donji Macelj 74, 49225 Donji Macelj</izvorni_sadrzaj>
    <derivirana_varijabla naziv="DomainObject.Predmet.ProtustrankaFormatedWithAdress_1"> JURIĆ ŠUMARSTVO d.o.o., Donji Macelj 74, 49225 Donji Macelj</derivirana_varijabla>
  </DomainObject.Predmet.ProtustrankaFormatedWithAdress>
  <DomainObject.Predmet.ProtustrankaFormatedWithAdressOIB>
    <izvorni_sadrzaj> JURIĆ ŠUMARSTVO d.o.o., OIB 87991247038, Donji Macelj 74, 49225 Donji Macelj</izvorni_sadrzaj>
    <derivirana_varijabla naziv="DomainObject.Predmet.ProtustrankaFormatedWithAdressOIB_1"> JURIĆ ŠUMARSTVO d.o.o., OIB 87991247038, Donji Macelj 74, 49225 Donji Macelj</derivirana_varijabla>
  </DomainObject.Predmet.ProtustrankaFormatedWithAdressOIB>
  <DomainObject.Predmet.ProtustrankaWithAdress>
    <izvorni_sadrzaj>JURIĆ ŠUMARSTVO d.o.o. Donji Macelj 74, 49225 Donji Macelj</izvorni_sadrzaj>
    <derivirana_varijabla naziv="DomainObject.Predmet.ProtustrankaWithAdress_1">JURIĆ ŠUMARSTVO d.o.o. Donji Macelj 74, 49225 Donji Macelj</derivirana_varijabla>
  </DomainObject.Predmet.ProtustrankaWithAdress>
  <DomainObject.Predmet.ProtustrankaWithAdressOIB>
    <izvorni_sadrzaj>JURIĆ ŠUMARSTVO d.o.o., OIB 87991247038, Donji Macelj 74, 49225 Donji Macelj</izvorni_sadrzaj>
    <derivirana_varijabla naziv="DomainObject.Predmet.ProtustrankaWithAdressOIB_1">JURIĆ ŠUMARSTVO d.o.o., OIB 87991247038, Donji Macelj 74, 49225 Donji Macelj</derivirana_varijabla>
  </DomainObject.Predmet.ProtustrankaWithAdressOIB>
  <DomainObject.Predmet.ProtustrankaNazivFormated>
    <izvorni_sadrzaj>JURIĆ ŠUMARSTVO d.o.o.</izvorni_sadrzaj>
    <derivirana_varijabla naziv="DomainObject.Predmet.ProtustrankaNazivFormated_1">JURIĆ ŠUMARSTVO d.o.o.</derivirana_varijabla>
  </DomainObject.Predmet.ProtustrankaNazivFormated>
  <DomainObject.Predmet.ProtustrankaNazivFormatedOIB>
    <izvorni_sadrzaj>JURIĆ ŠUMARSTVO d.o.o., OIB 87991247038</izvorni_sadrzaj>
    <derivirana_varijabla naziv="DomainObject.Predmet.ProtustrankaNazivFormatedOIB_1">JURIĆ ŠUMARSTVO d.o.o., OIB 87991247038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JURIĆ ŠUMARSTVO d.o.o.</item>
    </izvorni_sadrzaj>
    <derivirana_varijabla naziv="DomainObject.Predmet.ProtuStrankaListFormated_1">
      <item>JURIĆ ŠUMARSTVO d.o.o.</item>
    </derivirana_varijabla>
  </DomainObject.Predmet.ProtuStrankaListFormated>
  <DomainObject.Predmet.ProtuStrankaListFormatedOIB>
    <izvorni_sadrzaj>
      <item>JURIĆ ŠUMARSTVO d.o.o., OIB 87991247038</item>
    </izvorni_sadrzaj>
    <derivirana_varijabla naziv="DomainObject.Predmet.ProtuStrankaListFormatedOIB_1">
      <item>JURIĆ ŠUMARSTVO d.o.o., OIB 87991247038</item>
    </derivirana_varijabla>
  </DomainObject.Predmet.ProtuStrankaListFormatedOIB>
  <DomainObject.Predmet.ProtuStrankaListFormatedWithAdress>
    <izvorni_sadrzaj>
      <item>JURIĆ ŠUMARSTVO d.o.o., Donji Macelj 74, 49225 Donji Macelj</item>
    </izvorni_sadrzaj>
    <derivirana_varijabla naziv="DomainObject.Predmet.ProtuStrankaListFormatedWithAdress_1">
      <item>JURIĆ ŠUMARSTVO d.o.o., Donji Macelj 74, 49225 Donji Macelj</item>
    </derivirana_varijabla>
  </DomainObject.Predmet.ProtuStrankaListFormatedWithAdress>
  <DomainObject.Predmet.ProtuStrankaListFormatedWithAdressOIB>
    <izvorni_sadrzaj>
      <item>JURIĆ ŠUMARSTVO d.o.o., OIB 87991247038, Donji Macelj 74, 49225 Donji Macelj</item>
    </izvorni_sadrzaj>
    <derivirana_varijabla naziv="DomainObject.Predmet.ProtuStrankaListFormatedWithAdressOIB_1">
      <item>JURIĆ ŠUMARSTVO d.o.o., OIB 87991247038, Donji Macelj 74, 49225 Donji Macelj</item>
    </derivirana_varijabla>
  </DomainObject.Predmet.ProtuStrankaListFormatedWithAdressOIB>
  <DomainObject.Predmet.ProtuStrankaListNazivFormated>
    <izvorni_sadrzaj>
      <item>JURIĆ ŠUMARSTVO d.o.o.</item>
    </izvorni_sadrzaj>
    <derivirana_varijabla naziv="DomainObject.Predmet.ProtuStrankaListNazivFormated_1">
      <item>JURIĆ ŠUMARSTVO d.o.o.</item>
    </derivirana_varijabla>
  </DomainObject.Predmet.ProtuStrankaListNazivFormated>
  <DomainObject.Predmet.ProtuStrankaListNazivFormatedOIB>
    <izvorni_sadrzaj>
      <item>JURIĆ ŠUMARSTVO d.o.o., OIB 87991247038</item>
    </izvorni_sadrzaj>
    <derivirana_varijabla naziv="DomainObject.Predmet.ProtuStrankaListNazivFormatedOIB_1">
      <item>JURIĆ ŠUMARSTVO d.o.o., OIB 87991247038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JURIĆ ŠUMARSTVO d.o.o.</izvorni_sadrzaj>
    <derivirana_varijabla naziv="DomainObject.Predmet.ProtustrankaIDrugi_1">JURIĆ ŠUMARSTVO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JURIĆ ŠUMARSTVO d.o.o., OIB 87991247038, Donji Macelj 74, 49225 Donji Macelj</izvorni_sadrzaj>
    <derivirana_varijabla naziv="DomainObject.Predmet.ProtustrankaIDrugiAdressOIB_1">JURIĆ ŠUMARSTVO d.o.o., OIB 87991247038, Donji Macelj 74, 49225 Donji Macelj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JURIĆ ŠUMARSTVO d.o.o.</item>
      <item>FINA Regionalni centar Zagreb</item>
    </izvorni_sadrzaj>
    <derivirana_varijabla naziv="DomainObject.Predmet.SudioniciListNaziv_1">
      <item>JURIĆ ŠUMARSTVO d.o.o.</item>
      <item>FINA Regionalni centar Zagreb</item>
    </derivirana_varijabla>
  </DomainObject.Predmet.SudioniciListNaziv>
  <DomainObject.Predmet.SudioniciListAdressOIB>
    <izvorni_sadrzaj>
      <item>JURIĆ ŠUMARSTVO d.o.o., OIB 87991247038, Donji Macelj 74,49225 Donji Macelj</item>
      <item>FINA Regionalni centar Zagreb, OIB 85821130368, Trg svibanjskih žrtava 1995. br. 1,10000 Zagreb</item>
    </izvorni_sadrzaj>
    <derivirana_varijabla naziv="DomainObject.Predmet.SudioniciListAdressOIB_1">
      <item>JURIĆ ŠUMARSTVO d.o.o., OIB 87991247038, Donji Macelj 74,49225 Donji Macelj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87991247038</item>
      <item>, OIB 85821130368</item>
    </izvorni_sadrzaj>
    <derivirana_varijabla naziv="DomainObject.Predmet.SudioniciListNazivOIB_1">
      <item>, OIB 87991247038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06E77-F95F-438A-955B-4107D233B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303</properties:Words>
  <properties:Characters>1635</properties:Characters>
  <properties:Lines>45</properties:Lines>
  <properties:Paragraphs>20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2018-12-03T08:13:00Z</cp:lastPrinted>
  <dcterms:modified xmlns:xsi="http://www.w3.org/2001/XMLSchema-instance" xsi:type="dcterms:W3CDTF">2018-12-03T08:23:00Z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