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d37" w14:paraId="b6f1d3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6E74" w:rsidP="004F27AE" w:rsidR="00AE649C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2) (2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) (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74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St-1348/2016-39</izvorni_sadrzaj>
    <derivirana_varijabla naziv="DomainObject.Oznaka_1">St-1348/2016-39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St-1348/2016-39</izvorni_sadrzaj>
    <derivirana_varijabla naziv="DomainObject.PoslovniBrojDokumenta_1">St-1348/2016-39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8C5DA-2988-4386-9C55-8BD48E2B6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2017-06-02T12:58:00Z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St-1348/2016-39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