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67ad" w14:paraId="03167ad" w:rsidRDefault="0006640D" w:rsidP="001248D9" w:rsidR="0006640D">
      <w:pPr>
        <w:jc w:val="both"/>
        <w15:collapsed w:val="false"/>
        <w:rPr>
          <w:rFonts w:eastAsia="MS Mincho"/>
        </w:rPr>
      </w:pPr>
    </w:p>
    <w:p w:rsidRDefault="0086528C" w:rsidP="001248D9" w:rsidR="0086528C" w:rsidRPr="008F77E5">
      <w:pPr>
        <w:ind w:firstLine="708"/>
        <w:jc w:val="both"/>
      </w:pP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28C" w:rsidP="001248D9" w:rsidR="0086528C">
      <w:pPr>
        <w:jc w:val="both"/>
        <w:rPr>
          <w:rFonts w:eastAsia="MS Mincho"/>
        </w:rPr>
      </w:pPr>
    </w:p>
    <w:p w:rsidRDefault="0086528C" w:rsidP="001248D9" w:rsidR="0086528C" w:rsidRPr="008F77E5">
      <w:pPr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86528C" w:rsidP="001248D9" w:rsidR="0086528C">
      <w:pPr>
        <w:jc w:val="both"/>
      </w:pPr>
      <w:r w:rsidRPr="008F77E5">
        <w:rPr>
          <w:rFonts w:eastAsia="MS Mincho"/>
        </w:rPr>
        <w:t>TRGOVAČKI SUD U RIJECI</w:t>
      </w:r>
    </w:p>
    <w:p w:rsidRDefault="0086528C" w:rsidP="001248D9" w:rsidR="0086528C">
      <w:pPr>
        <w:jc w:val="both"/>
        <w:rPr>
          <w:rFonts w:eastAsia="MS Mincho"/>
        </w:rPr>
      </w:pPr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076D0" w:rsidP="001248D9" w:rsidR="009076D0" w:rsidRPr="008F77E5">
      <w:pPr>
        <w:jc w:val="both"/>
      </w:pPr>
    </w:p>
    <w:p w:rsidRDefault="008B0089" w:rsidP="001248D9" w:rsidR="008B0089" w:rsidRPr="009D1949">
      <w:pPr>
        <w:jc w:val="both"/>
        <w:rPr>
          <w:rFonts w:eastAsia="MS Mincho"/>
        </w:rPr>
      </w:pPr>
    </w:p>
    <w:p w:rsidRDefault="009076D0" w:rsidP="009076D0" w:rsidR="008B0089" w:rsidRPr="009D194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 xml:space="preserve"> </w:t>
      </w:r>
      <w:r w:rsidR="00791741">
        <w:rPr>
          <w:rFonts w:eastAsia="MS Mincho"/>
        </w:rPr>
        <w:t xml:space="preserve"> </w:t>
      </w:r>
      <w:r w:rsidRPr="008F77E5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9076D0" w:rsidP="00790505" w:rsidR="009076D0">
      <w:pPr>
        <w:jc w:val="center"/>
        <w:rPr>
          <w:rFonts w:eastAsia="MS Mincho"/>
        </w:rPr>
      </w:pPr>
    </w:p>
    <w:p w:rsidRDefault="008B0089" w:rsidP="00790505" w:rsidR="008B0089" w:rsidRPr="009D1949">
      <w:pPr>
        <w:jc w:val="center"/>
        <w:rPr>
          <w:rFonts w:eastAsia="MS Mincho"/>
        </w:rPr>
      </w:pPr>
      <w:r w:rsidRPr="009D1949">
        <w:rPr>
          <w:rFonts w:eastAsia="MS Mincho"/>
        </w:rPr>
        <w:t>R J E Š E N J E</w:t>
      </w:r>
    </w:p>
    <w:p w:rsidRDefault="008B0089" w:rsidP="001248D9" w:rsidR="008B0089" w:rsidRPr="009D1949">
      <w:pPr>
        <w:jc w:val="both"/>
        <w:rPr>
          <w:rFonts w:eastAsia="MS Mincho"/>
        </w:rPr>
      </w:pPr>
    </w:p>
    <w:p w:rsidRDefault="008B0089" w:rsidP="001248D9" w:rsidR="008B0089" w:rsidRPr="009D1949">
      <w:pPr>
        <w:jc w:val="both"/>
        <w:rPr>
          <w:rFonts w:eastAsia="MS Mincho"/>
        </w:rPr>
      </w:pPr>
    </w:p>
    <w:p w:rsidRDefault="008B0089" w:rsidP="001248D9" w:rsidR="008B0089" w:rsidRPr="009D1949">
      <w:pPr>
        <w:jc w:val="both"/>
        <w:rPr>
          <w:rFonts w:eastAsia="MS Mincho"/>
        </w:rPr>
      </w:pPr>
      <w:r w:rsidRPr="009D1949">
        <w:rPr>
          <w:rFonts w:eastAsia="MS Mincho"/>
        </w:rPr>
        <w:tab/>
        <w:t>Trgovački sud u Rijeci, po sucu ovog suda Liljan</w:t>
      </w:r>
      <w:r>
        <w:rPr>
          <w:rFonts w:eastAsia="MS Mincho"/>
        </w:rPr>
        <w:t>i</w:t>
      </w:r>
      <w:r w:rsidRPr="009D1949">
        <w:rPr>
          <w:rFonts w:eastAsia="MS Mincho"/>
        </w:rPr>
        <w:t xml:space="preserve"> Ugrin, kao stečajno</w:t>
      </w:r>
      <w:r>
        <w:rPr>
          <w:rFonts w:eastAsia="MS Mincho"/>
        </w:rPr>
        <w:t>m</w:t>
      </w:r>
      <w:r w:rsidRPr="009D1949">
        <w:rPr>
          <w:rFonts w:eastAsia="MS Mincho"/>
        </w:rPr>
        <w:t xml:space="preserve"> suc</w:t>
      </w:r>
      <w:r>
        <w:rPr>
          <w:rFonts w:eastAsia="MS Mincho"/>
        </w:rPr>
        <w:t>u</w:t>
      </w:r>
      <w:r w:rsidRPr="009D1949">
        <w:rPr>
          <w:rFonts w:eastAsia="MS Mincho"/>
        </w:rPr>
        <w:t xml:space="preserve">, u predmetu provođenja stečajnog  postupka nad </w:t>
      </w:r>
      <w:r w:rsidR="00114BC4" w:rsidRPr="00114BC4">
        <w:rPr>
          <w:rFonts w:eastAsia="MS Mincho"/>
        </w:rPr>
        <w:t>dužnikom BRODOMATERIJAL d.d. u stečaju Škrljevo ( OIB 32152751113  )</w:t>
      </w:r>
      <w:r w:rsidR="00114BC4">
        <w:rPr>
          <w:rFonts w:eastAsia="MS Mincho"/>
        </w:rPr>
        <w:t xml:space="preserve"> </w:t>
      </w:r>
      <w:r w:rsidRPr="009D1949">
        <w:rPr>
          <w:rFonts w:eastAsia="MS Mincho"/>
        </w:rPr>
        <w:t xml:space="preserve">na posebnom ispitnom ročištu održanom dana </w:t>
      </w:r>
      <w:r w:rsidRPr="002A522E">
        <w:t>9. ožujka 2016</w:t>
      </w:r>
      <w:r w:rsidRPr="009D1949">
        <w:rPr>
          <w:rFonts w:eastAsia="MS Mincho"/>
        </w:rPr>
        <w:t>. u prisutnost</w:t>
      </w:r>
      <w:r>
        <w:rPr>
          <w:rFonts w:eastAsia="MS Mincho"/>
        </w:rPr>
        <w:t>i</w:t>
      </w:r>
      <w:r w:rsidRPr="009D1949">
        <w:rPr>
          <w:rFonts w:eastAsia="MS Mincho"/>
        </w:rPr>
        <w:t xml:space="preserve"> </w:t>
      </w:r>
      <w:r w:rsidR="00114BC4">
        <w:rPr>
          <w:rFonts w:eastAsia="MS Mincho"/>
        </w:rPr>
        <w:t xml:space="preserve">stečajnog upravitelja i </w:t>
      </w:r>
      <w:r w:rsidRPr="009D1949">
        <w:rPr>
          <w:rFonts w:eastAsia="MS Mincho"/>
        </w:rPr>
        <w:t xml:space="preserve">vjerovnika    </w:t>
      </w:r>
    </w:p>
    <w:p w:rsidRDefault="003726E0" w:rsidP="00790505" w:rsidR="003726E0">
      <w:pPr>
        <w:jc w:val="center"/>
        <w:rPr>
          <w:rFonts w:eastAsia="MS Mincho"/>
        </w:rPr>
      </w:pPr>
    </w:p>
    <w:p w:rsidRDefault="003726E0" w:rsidP="00790505" w:rsidR="003726E0">
      <w:pPr>
        <w:jc w:val="center"/>
        <w:rPr>
          <w:rFonts w:eastAsia="MS Mincho"/>
        </w:rPr>
      </w:pPr>
    </w:p>
    <w:p w:rsidRDefault="008B0089" w:rsidP="00790505" w:rsidR="008B0089" w:rsidRPr="009D1949">
      <w:pPr>
        <w:jc w:val="center"/>
        <w:rPr>
          <w:rFonts w:eastAsia="MS Mincho"/>
        </w:rPr>
      </w:pPr>
      <w:r w:rsidRPr="009D1949">
        <w:rPr>
          <w:rFonts w:eastAsia="MS Mincho"/>
        </w:rPr>
        <w:t>r i j e š i o   j e</w:t>
      </w:r>
    </w:p>
    <w:p w:rsidRDefault="008B0089" w:rsidP="001248D9" w:rsidR="008B0089" w:rsidRPr="009D1949">
      <w:pPr>
        <w:jc w:val="both"/>
        <w:rPr>
          <w:rFonts w:eastAsia="MS Mincho"/>
        </w:rPr>
      </w:pPr>
    </w:p>
    <w:p w:rsidRDefault="008B0089" w:rsidP="001248D9" w:rsidR="008B0089" w:rsidRPr="009D1949">
      <w:pPr>
        <w:jc w:val="both"/>
        <w:rPr>
          <w:rFonts w:eastAsia="MS Mincho"/>
        </w:rPr>
      </w:pPr>
    </w:p>
    <w:p w:rsidRDefault="001248D9" w:rsidP="001248D9" w:rsidR="001248D9" w:rsidRPr="009D1949">
      <w:pPr>
        <w:jc w:val="both"/>
        <w:rPr>
          <w:rFonts w:eastAsia="MS Mincho"/>
        </w:rPr>
      </w:pPr>
      <w:r w:rsidRPr="009D1949">
        <w:rPr>
          <w:rFonts w:eastAsia="MS Mincho"/>
        </w:rPr>
        <w:t>I.</w:t>
      </w:r>
      <w:r w:rsidRPr="009D1949">
        <w:rPr>
          <w:rFonts w:eastAsia="MS Mincho"/>
        </w:rPr>
        <w:tab/>
        <w:t>Osporene tražbine:</w:t>
      </w:r>
    </w:p>
    <w:p w:rsidRDefault="001248D9" w:rsidP="001248D9" w:rsidR="001248D9" w:rsidRPr="002A522E">
      <w:pPr>
        <w:jc w:val="both"/>
        <w:rPr>
          <w:rFonts w:eastAsia="MS Mincho"/>
        </w:rPr>
      </w:pPr>
    </w:p>
    <w:p w:rsidRDefault="001248D9" w:rsidP="001248D9" w:rsidR="001248D9">
      <w:pPr>
        <w:jc w:val="both"/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Stečajna upraviteljica je osporila tražbinu </w:t>
      </w:r>
      <w:r>
        <w:t xml:space="preserve">drugog </w:t>
      </w:r>
      <w:r w:rsidRPr="002A522E">
        <w:t>višeg isplatnog reda vjerovnika</w:t>
      </w:r>
      <w:r>
        <w:t xml:space="preserve">  Dorotee</w:t>
      </w:r>
      <w:r w:rsidRPr="002A522E">
        <w:t xml:space="preserve"> Žic, OIB 06</w:t>
      </w:r>
      <w:r>
        <w:t>536794478, Rijeka, Švalbina 3 (1487</w:t>
      </w:r>
      <w:r w:rsidRPr="002A522E">
        <w:t>)</w:t>
      </w:r>
      <w:r>
        <w:t xml:space="preserve"> u iznosu od </w:t>
      </w:r>
      <w:r w:rsidRPr="00E70606">
        <w:t>30.790,35</w:t>
      </w:r>
      <w:r>
        <w:t xml:space="preserve">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 w:rsidRPr="002A522E">
      <w:pPr>
        <w:ind w:firstLine="708"/>
        <w:jc w:val="both"/>
      </w:pPr>
      <w:r>
        <w:t xml:space="preserve">Stečajni </w:t>
      </w:r>
      <w:r w:rsidRPr="008E0955">
        <w:t xml:space="preserve">vjerovnik </w:t>
      </w:r>
      <w:r>
        <w:t xml:space="preserve">Dorotea Žic, </w:t>
      </w:r>
      <w:r w:rsidRPr="002A522E">
        <w:t xml:space="preserve">OIB 06536794478, Rijeka, </w:t>
      </w:r>
      <w:r>
        <w:t>Švalbina 3 (1487</w:t>
      </w:r>
      <w:r w:rsidRPr="002A522E">
        <w:t>)</w:t>
      </w:r>
      <w:r>
        <w:t xml:space="preserve"> </w:t>
      </w:r>
      <w:r w:rsidRPr="008E0955">
        <w:t>upućuje se radi utvrđenja</w:t>
      </w:r>
      <w:r>
        <w:t xml:space="preserve"> osporene tražbine drugog višeg </w:t>
      </w:r>
      <w:r w:rsidRPr="008E0955">
        <w:t xml:space="preserve">isplatnog reda u iznosu od </w:t>
      </w:r>
      <w:r w:rsidRPr="00E70606">
        <w:t>30.790,35</w:t>
      </w:r>
      <w:r>
        <w:t xml:space="preserve"> kn</w:t>
      </w:r>
      <w:r w:rsidRPr="008E0955">
        <w:t>, da pokrene parnicu u roku od 8 dana od dana dostave izvatka ovog rješenja, in</w:t>
      </w:r>
      <w:r>
        <w:t>ače će se smatrati da je odustala</w:t>
      </w:r>
      <w:r w:rsidRPr="008E0955">
        <w:t xml:space="preserve"> od prava na vođenje parnice.</w:t>
      </w:r>
    </w:p>
    <w:p w:rsidRDefault="001248D9" w:rsidP="001248D9" w:rsidR="001248D9" w:rsidRPr="002A522E">
      <w:pPr>
        <w:jc w:val="both"/>
        <w:rPr>
          <w:rFonts w:eastAsia="MS Mincho"/>
        </w:rPr>
      </w:pPr>
    </w:p>
    <w:p w:rsidRDefault="001248D9" w:rsidP="001248D9" w:rsidR="001248D9">
      <w:pPr>
        <w:jc w:val="both"/>
        <w:rPr>
          <w:bCs/>
          <w:color w:val="000000"/>
        </w:rPr>
      </w:pPr>
      <w:r>
        <w:t>2.</w:t>
      </w:r>
      <w:r>
        <w:tab/>
      </w:r>
      <w:r w:rsidRPr="002A522E">
        <w:t xml:space="preserve">Vjerovnik Antun Ožanić iz Rijeke, A. Peruča 5 </w:t>
      </w:r>
      <w:r>
        <w:t xml:space="preserve">je </w:t>
      </w:r>
      <w:r w:rsidRPr="002A522E">
        <w:t>osporio tražbin</w:t>
      </w:r>
      <w:r>
        <w:t>u</w:t>
      </w:r>
      <w:r w:rsidRPr="002A522E">
        <w:t xml:space="preserve"> drugog višeg isplatnog reda vjerovnika</w:t>
      </w:r>
      <w:r>
        <w:t xml:space="preserve"> </w:t>
      </w:r>
      <w:r w:rsidRPr="002A522E">
        <w:rPr>
          <w:color w:val="000000"/>
        </w:rPr>
        <w:t>Brank</w:t>
      </w:r>
      <w:r>
        <w:rPr>
          <w:color w:val="000000"/>
        </w:rPr>
        <w:t>e</w:t>
      </w:r>
      <w:r w:rsidRPr="002A522E">
        <w:rPr>
          <w:color w:val="000000"/>
        </w:rPr>
        <w:t xml:space="preserve"> Benčić, OIB </w:t>
      </w:r>
      <w:r w:rsidRPr="002A522E">
        <w:rPr>
          <w:bCs/>
          <w:color w:val="000000"/>
        </w:rPr>
        <w:t xml:space="preserve">98115416539, </w:t>
      </w:r>
      <w:r w:rsidRPr="002A522E">
        <w:rPr>
          <w:bCs/>
          <w:iCs/>
          <w:color w:val="000000"/>
        </w:rPr>
        <w:t>R</w:t>
      </w:r>
      <w:r>
        <w:rPr>
          <w:bCs/>
          <w:iCs/>
          <w:color w:val="000000"/>
        </w:rPr>
        <w:t>ijeka, Zdravka Kučića 39 (1236</w:t>
      </w:r>
      <w:r w:rsidRPr="002A522E">
        <w:rPr>
          <w:bCs/>
          <w:iCs/>
          <w:color w:val="000000"/>
        </w:rPr>
        <w:t>)</w:t>
      </w:r>
      <w:r>
        <w:rPr>
          <w:bCs/>
          <w:iCs/>
          <w:color w:val="000000"/>
        </w:rPr>
        <w:t xml:space="preserve"> u iznosu od </w:t>
      </w:r>
      <w:r w:rsidRPr="002A522E">
        <w:rPr>
          <w:bCs/>
          <w:color w:val="000000"/>
        </w:rPr>
        <w:t>9.427,54</w:t>
      </w:r>
      <w:r>
        <w:rPr>
          <w:bCs/>
          <w:color w:val="000000"/>
        </w:rPr>
        <w:t xml:space="preserve">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  <w:rPr>
          <w:bCs/>
          <w:color w:val="000000"/>
        </w:rPr>
      </w:pPr>
    </w:p>
    <w:p w:rsidRDefault="001248D9" w:rsidP="001248D9" w:rsidR="001248D9">
      <w:pPr>
        <w:jc w:val="both"/>
        <w:rPr>
          <w:color w:val="000000"/>
        </w:rPr>
      </w:pPr>
      <w:r>
        <w:t>3.</w:t>
      </w:r>
      <w:r>
        <w:tab/>
      </w:r>
      <w:r w:rsidRPr="002A522E">
        <w:t xml:space="preserve">Vjerovnik Antun Ožanić iz Rijeke, A. Peruča 5 </w:t>
      </w:r>
      <w:r>
        <w:t xml:space="preserve">je </w:t>
      </w:r>
      <w:r w:rsidRPr="002A522E">
        <w:t>osporio tražbin</w:t>
      </w:r>
      <w:r>
        <w:t xml:space="preserve">u drugog višeg isplatnog reda </w:t>
      </w:r>
      <w:r w:rsidRPr="002A522E">
        <w:t>vjerovnika</w:t>
      </w:r>
      <w:r>
        <w:t xml:space="preserve"> </w:t>
      </w:r>
      <w:r w:rsidRPr="002A522E">
        <w:rPr>
          <w:color w:val="000000"/>
        </w:rPr>
        <w:t>Danic</w:t>
      </w:r>
      <w:r>
        <w:rPr>
          <w:color w:val="000000"/>
        </w:rPr>
        <w:t>e</w:t>
      </w:r>
      <w:r w:rsidRPr="002A522E">
        <w:rPr>
          <w:color w:val="000000"/>
        </w:rPr>
        <w:t xml:space="preserve"> Maravić Marković, OIB 97829327186, </w:t>
      </w:r>
      <w:r>
        <w:rPr>
          <w:iCs/>
          <w:color w:val="000000"/>
        </w:rPr>
        <w:t>Rijeka, Franje Čandeka 23 a (1365</w:t>
      </w:r>
      <w:r w:rsidRPr="002A522E">
        <w:rPr>
          <w:iCs/>
          <w:color w:val="000000"/>
        </w:rPr>
        <w:t>)</w:t>
      </w:r>
      <w:r>
        <w:rPr>
          <w:iCs/>
          <w:color w:val="000000"/>
        </w:rPr>
        <w:t xml:space="preserve"> u iznosu od </w:t>
      </w:r>
      <w:r w:rsidRPr="002A522E">
        <w:rPr>
          <w:color w:val="000000"/>
        </w:rPr>
        <w:t>1.576,87</w:t>
      </w:r>
      <w:r>
        <w:rPr>
          <w:color w:val="000000"/>
        </w:rPr>
        <w:t xml:space="preserve"> kn.</w:t>
      </w:r>
    </w:p>
    <w:p w:rsidRDefault="006A26DA" w:rsidP="001248D9" w:rsidR="006A26DA">
      <w:pPr>
        <w:ind w:firstLine="708"/>
        <w:jc w:val="both"/>
        <w:rPr>
          <w:color w:val="000000"/>
        </w:rPr>
      </w:pPr>
    </w:p>
    <w:p w:rsidRDefault="001248D9" w:rsidP="001248D9" w:rsidR="001248D9">
      <w:pPr>
        <w:ind w:firstLine="708"/>
        <w:jc w:val="both"/>
        <w:rPr>
          <w:color w:val="000000"/>
        </w:rPr>
      </w:pPr>
      <w:r w:rsidRPr="00160AC6">
        <w:rPr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 w:rsidRPr="002A522E">
      <w:pPr>
        <w:jc w:val="both"/>
      </w:pPr>
      <w:r>
        <w:lastRenderedPageBreak/>
        <w:t>4.</w:t>
      </w:r>
      <w:r>
        <w:tab/>
      </w:r>
      <w:r w:rsidRPr="002A522E">
        <w:t xml:space="preserve">Vjerovnik Antun Ožanić iz Rijeke, A. Peruča 5 </w:t>
      </w:r>
      <w:r>
        <w:t xml:space="preserve">je </w:t>
      </w:r>
      <w:r w:rsidRPr="002A522E">
        <w:t>osporio tražbin</w:t>
      </w:r>
      <w:r>
        <w:t>u</w:t>
      </w:r>
      <w:r w:rsidRPr="002A522E">
        <w:t xml:space="preserve"> drugog višeg isplatnog reda vjerovnika</w:t>
      </w:r>
      <w:r w:rsidRPr="002A522E">
        <w:rPr>
          <w:color w:val="000000"/>
        </w:rPr>
        <w:t xml:space="preserve"> Nataš</w:t>
      </w:r>
      <w:r>
        <w:rPr>
          <w:color w:val="000000"/>
        </w:rPr>
        <w:t>e</w:t>
      </w:r>
      <w:r w:rsidRPr="002A522E">
        <w:rPr>
          <w:color w:val="000000"/>
        </w:rPr>
        <w:t xml:space="preserve"> Sinožić, OIB 81179964257, </w:t>
      </w:r>
      <w:r w:rsidRPr="002A522E">
        <w:rPr>
          <w:iCs/>
          <w:color w:val="000000"/>
        </w:rPr>
        <w:t>R</w:t>
      </w:r>
      <w:r>
        <w:rPr>
          <w:iCs/>
          <w:color w:val="000000"/>
        </w:rPr>
        <w:t>ijeka, S. Krautzeka 92 C (1422</w:t>
      </w:r>
      <w:r w:rsidRPr="002A522E">
        <w:rPr>
          <w:iCs/>
          <w:color w:val="000000"/>
        </w:rPr>
        <w:t>)</w:t>
      </w:r>
      <w:r>
        <w:rPr>
          <w:iCs/>
          <w:color w:val="000000"/>
        </w:rPr>
        <w:t xml:space="preserve"> u iznosu od </w:t>
      </w:r>
      <w:r w:rsidRPr="002A522E">
        <w:rPr>
          <w:color w:val="000000"/>
        </w:rPr>
        <w:t>12.813,18</w:t>
      </w:r>
      <w:r>
        <w:rPr>
          <w:color w:val="000000"/>
        </w:rPr>
        <w:t xml:space="preserve">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 w:rsidRPr="002A522E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5.</w:t>
      </w:r>
      <w:r>
        <w:tab/>
        <w:t>Vjerovnik</w:t>
      </w:r>
      <w:r w:rsidRPr="002A522E">
        <w:t xml:space="preserve"> </w:t>
      </w:r>
      <w:r>
        <w:t xml:space="preserve">Katica Simčevski </w:t>
      </w:r>
      <w:r w:rsidRPr="002A522E">
        <w:t>ospori</w:t>
      </w:r>
      <w:r>
        <w:t xml:space="preserve">la </w:t>
      </w:r>
      <w:r w:rsidRPr="002A522E">
        <w:t xml:space="preserve">je tražbinu vjerovnika drugog višeg isplatnog reda </w:t>
      </w:r>
      <w:r>
        <w:t xml:space="preserve">vjerovnika </w:t>
      </w:r>
      <w:r w:rsidRPr="002A522E">
        <w:t>Ante Peran, OIB 22290855207,</w:t>
      </w:r>
      <w:r>
        <w:t xml:space="preserve">  Rijeka, Meštrovićeva 11 (</w:t>
      </w:r>
      <w:r w:rsidRPr="002A522E">
        <w:t>139</w:t>
      </w:r>
      <w:r>
        <w:t>1</w:t>
      </w:r>
      <w:r w:rsidRPr="002A522E">
        <w:t>)</w:t>
      </w:r>
      <w:r>
        <w:t xml:space="preserve"> u iznosu od </w:t>
      </w:r>
      <w:r w:rsidRPr="002A522E">
        <w:t>7.328,67</w:t>
      </w:r>
      <w:r>
        <w:t xml:space="preserve">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 w:rsidRPr="00680297">
      <w:pPr>
        <w:jc w:val="both"/>
      </w:pPr>
      <w:r w:rsidRPr="00680297">
        <w:t>6.</w:t>
      </w:r>
      <w:r w:rsidRPr="00680297">
        <w:tab/>
        <w:t>Vjerovnik Radovan Smokvina iz Ičića, Poljanska cesta 48 je osporio tražbinu drugog višeg isplatnog reda vjerovnika Irene Abramović, OIB 89017131158, Rijeka, R. Petrovića 15 (1217) u iznosu od 2.499,58 kn</w:t>
      </w:r>
      <w:r w:rsidR="00680297" w:rsidRPr="00680297">
        <w:t>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7.</w:t>
      </w:r>
      <w:r>
        <w:tab/>
        <w:t>Vjerovnik Radovan Smokvina iz Ičića, Poljanska cesta 48 je osporio tražbinu drugog višeg isplatnog reda vjerovnika Pave Abramovića, OIB 17644082257, Kastav, Dinka Šimunovića 2 (1218) u iznosu od 1.697,88 kn</w:t>
      </w:r>
      <w:r w:rsidR="00680297">
        <w:t>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8.</w:t>
      </w:r>
      <w:r>
        <w:tab/>
        <w:t>Vjerovnik Radovan Smokvina iz Ičića, Poljanska cesta 48 je osporio tražbinu drugog višeg isplatnog reda vjerovnika Ivana Adžića, OIB 31195777021, Rijeka, Josipa Mohorića 27 (1219) u iznosu od 8.143,97 kn</w:t>
      </w:r>
      <w:r w:rsidR="00680297">
        <w:t>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9.</w:t>
      </w:r>
      <w:r>
        <w:tab/>
        <w:t>Vjerovnik Radovan Smokvina iz Ičića, Poljanska cesta 48 je osporio tražbinu drugog višeg isplatnog reda vjerovnika Vinka Andrijčića, OIB 62808832719, Krk, Draga Bašćanska 157 (1220) u iznosu od 12.528,85 kn</w:t>
      </w:r>
      <w:r w:rsidR="00680297">
        <w:t>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10.</w:t>
      </w:r>
      <w:r>
        <w:tab/>
        <w:t>Vjerovnik Radovan Smokvina iz Ičića, Poljanska cesta 48 je osporio tražbinu drugog višeg isplatnog reda vjerovnika Damira Antunovića, OIB 25332956727, Rijeka, Šetalište J. Rakovca 5 (1221) u iznosu od 1.948,86 kn</w:t>
      </w:r>
      <w:r w:rsidR="00680297">
        <w:t>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11.</w:t>
      </w:r>
      <w:r>
        <w:tab/>
        <w:t>Vjerovnik Radovan Smokvina iz Ičića, Poljanska cesta 48 je osporio tražbinu drugog višeg isplatnog reda vjerovnika Lilijane Augustin, OIB 12365783008, Matulji, Šmogorska cesta 43 (1222) u iznosu od 14.971,98 kn</w:t>
      </w:r>
      <w:r w:rsidR="00680297">
        <w:t>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12.</w:t>
      </w:r>
      <w:r>
        <w:tab/>
        <w:t>Vjerovnik Radovan Smokvina iz Ičića, Poljanska cesta 48 je osporio tražbinu drugog višeg isplatnog reda vjerovnika Gordane Azinović, OIB 12669569335, Rijeka, Antuna Barca 12 (1223) u iznosu od 5.115,05 kn</w:t>
      </w:r>
      <w:r w:rsidR="00680297">
        <w:t>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13.</w:t>
      </w:r>
      <w:r>
        <w:tab/>
        <w:t>Vjerovnik Radovan Smokvina iz Ičića, Poljanska cesta 48 je osporio tražbinu drugog višeg isplatnog reda vjerovnika Ivana Ažića, OIB 53451600492, Senj, Ažić Lokva 20 (1224) u iznosu od 9.413,24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  <w:r>
        <w:tab/>
        <w:t xml:space="preserve"> </w:t>
      </w:r>
    </w:p>
    <w:p w:rsidRDefault="001248D9" w:rsidP="001248D9" w:rsidR="001248D9">
      <w:pPr>
        <w:jc w:val="both"/>
      </w:pPr>
      <w:r>
        <w:t>14.</w:t>
      </w:r>
      <w:r>
        <w:tab/>
        <w:t>Vjerovnik Radovan Smokvina iz Ičića, Poljanska cesta 48 je osporio tražbinu drugog višeg isplatnog reda vjerovnika Šima Babić (iza pok. Mladena Babića) OIB 70882195185, Rijeka, Škurinjskih žrtava 9 (1225) u iznosu od 1.336,21 kn.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15.</w:t>
      </w:r>
      <w:r>
        <w:tab/>
        <w:t>Vjerovnik Radovan Smokvina iz Ičića, Poljanska cesta 48 je osporio tražbinu drugog višeg isplatnog reda vjerovnika Sanje Babić, OIB 95180155449, Rijeka, Zdravka Kučića 9 (1226) u iznosu od 7.679,57 kn.</w:t>
      </w:r>
      <w:r>
        <w:tab/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 xml:space="preserve">16.     Vjerovnik Radovan Smokvina iz Ičića, Poljanska cesta 48 je osporio tražbinu drugog višeg isplatnog reda vjerovnika Anite Balen, OIB 19746601617, Rijeka, Hahlić 19 (1227) u iznosu od 1.822,66 kn.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17.</w:t>
      </w:r>
      <w:r>
        <w:tab/>
        <w:t xml:space="preserve">Vjerovnik Radovan Smokvina iz Ičića, Poljanska cesta 48 je osporio tražbinu drugog višeg isplatnog reda vjerovnika Marine Ban ( iza pok. Milivoja Bana), OIB 94209878025, Grobnik, Grobnik 51 (1228) u iznosu od </w:t>
      </w:r>
      <w:r w:rsidRPr="00C318E2">
        <w:t>7.267,54</w:t>
      </w:r>
      <w:r>
        <w:t xml:space="preserve">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18.</w:t>
      </w:r>
      <w:r>
        <w:tab/>
        <w:t>Vjerovnik Radovan Smokvina iz Ičića, Poljanska cesta 48 je osporio tražbinu drugog višeg isplatnog reda vjerovnika Slobodana Banašina, OIB 61319994678, Rijeka, Švalbina 13 (1229) u iznosu od 5.331,36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19.</w:t>
      </w:r>
      <w:r>
        <w:tab/>
        <w:t>Vjerovnik Radovan Smokvina iz Ičića, Poljanska cesta 48 je osporio tražbinu drugog višeg isplatnog reda vjerovnika Ante Banića, OIB 11612757977, Rijeka, Pilepići 29 (1230) u iznosu od 1.105,62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20.</w:t>
      </w:r>
      <w:r>
        <w:tab/>
        <w:t>Vjerovnik Radovan Smokvina iz Ičića, Poljanska cesta 48 je osporio tražbinu drugog višeg isplatnog reda vjerovnika Josipe Barak, OIB 38292221551, Rijeka, Pod ohrušvom 15c (1231) u iznosu od 3.288,57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21.     Vjerovnik Radovan Smokvina iz Ičića, Poljanska cesta 48 je osporio tražbinu drugog višeg isplatnog reda vjerovnika Ljiljane Barak, OIB 05727273308, Kastav, Rudno 21 (1232) u iznosu od 4.602,16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22.</w:t>
      </w:r>
      <w:r>
        <w:tab/>
        <w:t>Vjerovnik Radovan Smokvina iz Ičića, Poljanska cesta 48 je osporio tražbinu drugog višeg isplatnog reda vjerovnika Brace Baričevića, OIB 12833770553, Škrljevo, Škrljevo 1 (1233) u iznosu od 10.242,06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23.</w:t>
      </w:r>
      <w:r>
        <w:tab/>
        <w:t>Vjerovnik Radovan Smokvina iz Ičića, Poljanska cesta 48 je osporio tražbinu drugog višeg isplatnog reda vjerovnika Mauricija Bastiancicha, OIB 11170003706, Rijeka, Ede Jardasa 16 (1234) u iznosu od 8.327,27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 w:rsidRPr="00C318E2">
      <w:pPr>
        <w:ind w:firstLine="708"/>
        <w:jc w:val="both"/>
      </w:pPr>
      <w:r w:rsidRPr="00160AC6">
        <w:t xml:space="preserve">Upućuje se osporavatelj, da radi dokazivanja osnovanosti osporavanja pokrene parnicu u roku od 8 dana od dana dostave izvatka iz ovog rješenja, inače će se smatrati da je odustao </w:t>
      </w:r>
      <w:r w:rsidRPr="00C318E2">
        <w:t>od prava na vođenje parnice i smatrat će se da je osporavanje otklonjeno.</w:t>
      </w:r>
    </w:p>
    <w:p w:rsidRDefault="001248D9" w:rsidP="001248D9" w:rsidR="001248D9" w:rsidRPr="00C318E2">
      <w:pPr>
        <w:jc w:val="both"/>
      </w:pPr>
    </w:p>
    <w:p w:rsidRDefault="001248D9" w:rsidP="001248D9" w:rsidR="001248D9">
      <w:pPr>
        <w:jc w:val="both"/>
      </w:pPr>
      <w:r w:rsidRPr="00C318E2">
        <w:t>24.</w:t>
      </w:r>
      <w:r>
        <w:tab/>
      </w:r>
      <w:r w:rsidRPr="00C318E2">
        <w:t>Vjerovnik</w:t>
      </w:r>
      <w:r>
        <w:t xml:space="preserve"> Radovan Smokvina iz Ičića, Poljanska cesta 48 je osporio tražbinu drugog višeg isplatnog reda vjerovnika Elija Belaka, OIB 96141783297, Rijeka, Franje Čandeka 38a (1235) u iznosu od 1.907,18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5E6E00" w:rsidP="005E6E00" w:rsidR="005E6E00">
      <w:pPr>
        <w:jc w:val="both"/>
      </w:pPr>
    </w:p>
    <w:p w:rsidRDefault="005E6E00" w:rsidP="005E6E00" w:rsidR="005E6E00">
      <w:pPr>
        <w:jc w:val="both"/>
      </w:pPr>
      <w:r w:rsidRPr="00C318E2">
        <w:t>2</w:t>
      </w:r>
      <w:r>
        <w:t>5</w:t>
      </w:r>
      <w:r w:rsidRPr="00C318E2">
        <w:t>.</w:t>
      </w:r>
      <w:r>
        <w:tab/>
      </w:r>
      <w:r w:rsidRPr="00C318E2">
        <w:t>Vjerovnik</w:t>
      </w:r>
      <w:r>
        <w:t xml:space="preserve"> Radovan Smokvina iz Ičića, Poljanska cesta 48 je osporio tražbinu drugog višeg isplatnog reda vjerovnika Branka Benčić, OIB 98115416539, Rijeka, Zdravka Kučića 39 ( 1236 ) u iznosu od </w:t>
      </w:r>
      <w:r w:rsidRPr="005E6E00">
        <w:t>9.427,54</w:t>
      </w:r>
      <w:r>
        <w:t xml:space="preserve"> kn.</w:t>
      </w:r>
    </w:p>
    <w:p w:rsidRDefault="006A26DA" w:rsidP="005E6E00" w:rsidR="006A26DA">
      <w:pPr>
        <w:ind w:firstLine="708"/>
        <w:jc w:val="both"/>
      </w:pPr>
    </w:p>
    <w:p w:rsidRDefault="005E6E00" w:rsidP="005E6E00" w:rsidR="005E6E00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 w:rsidRPr="0076122A">
      <w:pPr>
        <w:jc w:val="both"/>
      </w:pPr>
      <w:r>
        <w:t>2</w:t>
      </w:r>
      <w:r w:rsidR="005E6E00">
        <w:t>6</w:t>
      </w:r>
      <w:r>
        <w:t>.</w:t>
      </w:r>
      <w:r>
        <w:tab/>
        <w:t>Vjerovnik Radovan Smokvina iz Ičića, Poljanska cesta 48 je osporio tražbinu drugog višeg isplatnog reda vjerovnika Radojke Benić, OIB 28863435311, Rijeka, Škurinjskih žrtava 32 (1237) u iznosu od 2.251,36 kn</w:t>
      </w:r>
      <w:r w:rsidR="00680297">
        <w:t>.</w:t>
      </w:r>
      <w:r w:rsidRPr="0076122A">
        <w:t xml:space="preserve"> 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27.</w:t>
      </w:r>
      <w:r>
        <w:tab/>
        <w:t>Vjerovnik Radovan Smokvina iz Ičića, Poljanska cesta 48 je osporio tražbinu drugog višeg isplatnog reda vjerovnika Luciane Berković, OIB 52065646589, Rijeka, Zvonimirova 48 (1238) u iznosu od 10.392,89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28.</w:t>
      </w:r>
      <w:r>
        <w:tab/>
        <w:t>Vjerovnik Radovan Smokvina iz Ičića, Poljanska cesta 48 je osporio tražbinu drugog višeg isplatnog reda vjerovnika Ive Bilena, OIB 49459470039, Krasica, Krasica 176 a (1239) u iznosu od 1.937,70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29.</w:t>
      </w:r>
      <w:r>
        <w:tab/>
        <w:t>Vjerovnik Radovan Smokvina iz Ičića, Poljanska cesta 48 je osporio tražbinu drugog višeg isplatnog reda vjerovnika Nadije Bilen – Križanec, OIB 01839519849, Rijeka, Stube Antuna Marčelje Viškovića 10 (1240) u iznosu od 9.665,44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30.</w:t>
      </w:r>
      <w:r>
        <w:tab/>
        <w:t>Vjerovnik Radovan Smokvina iz Ičića, Poljanska cesta 48 je osporio tražbinu drugog višeg isplatnog reda vjerovnika Vesne Blažek, OIB 91844574982, Čavle, Zastenice 37 (1241)  u iznosu od 4.419,06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31.</w:t>
      </w:r>
      <w:r>
        <w:tab/>
        <w:t>Vjerovnik Radovan Smokvina iz Ičića, Poljanska cesta 48 je osporio tražbinu drugog višeg isplatnog reda vjerovnika Zdenka Bodakoša, OIB 59287542407, Rijeka, Bartolovo 14 (1242) u iznosu od 2.830,90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32.</w:t>
      </w:r>
      <w:r>
        <w:tab/>
        <w:t>Vjerovnik Radovan Smokvina iz Ičića, Poljanska cesta 48 je osporio tražbinu drugog višeg isplatnog reda vjerovnika Čedomira Borčića, OIB 79612712260, Rijeka, Blaža Polića 4 (1243) u iznosu od 2.858,98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33.</w:t>
      </w:r>
      <w:r>
        <w:tab/>
        <w:t>Vjerovnik Radovan Smokvina iz Ičića, Poljanska cesta 48 je osporio tražbinu drugog višeg isplatnog reda vjerovnika Vesne Bosak, OIB 02352532521, Rijeka, Franje Račkoga 56 (1244) u iznosu od 8.292,92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6A26DA" w:rsidP="001248D9" w:rsidR="006A26DA">
      <w:pPr>
        <w:jc w:val="both"/>
      </w:pPr>
    </w:p>
    <w:p w:rsidRDefault="001248D9" w:rsidP="001248D9" w:rsidR="001248D9">
      <w:pPr>
        <w:jc w:val="both"/>
      </w:pPr>
      <w:r>
        <w:lastRenderedPageBreak/>
        <w:t>34.</w:t>
      </w:r>
      <w:r>
        <w:tab/>
        <w:t>Vjerovnik Radovan Smokvina iz Ičića, Poljanska cesta 48 je osporio tražbinu drugog višeg isplatnog reda vjerovnika Antonije-Nade Božić (iza pok. Paola Božića), OIB 21158498114, Rijeka, Ćićarijska 8 (1245) u iznosu od 2.333,05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35.</w:t>
      </w:r>
      <w:r>
        <w:tab/>
        <w:t>Vjerovnik Radovan Smokvina iz Ičića, Poljanska cesta 48 je osporio tražbinu drugog višeg isplatnog reda vjerovnika Slobodana Božića, OIB 87875241755, Rijeka, Blažićevo A 3/1 (1246) u iznosu od 9.129,23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36.</w:t>
      </w:r>
      <w:r>
        <w:tab/>
        <w:t>Vjerovnik Radovan Smokvina iz Ičića, Poljanska cesta 48 je osporio tražbinu drugog višeg isplatnog reda vjerovnika Nedeljke Bradanović, OIB 98664836371, Rijeka, Škurinjskih žrtava 5 (1247) u iznosu od 1.838,02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37.</w:t>
      </w:r>
      <w:r>
        <w:tab/>
        <w:t>Vjerovnik Radovan Smokvina iz Ičića, Poljanska cesta 48 je osporio tražbinu drugog višeg isplatnog reda vjerovnika Ante Brakusa, OIB 89521089834, Rijeka, Bačići 22 A (1248) u iznosu od 8.981,65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38.</w:t>
      </w:r>
      <w:r>
        <w:tab/>
        <w:t>Vjerovnik Radovan Smokvina iz Ičića, Poljanska cesta 48 je osporio tražbinu drugog višeg isplatnog reda vjerovnika Gordane Brašnić, OIB 62526330231, Rijeka, Milana Rustanbega 27 (1249) u iznosu od 2.076,45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39.</w:t>
      </w:r>
      <w:r>
        <w:tab/>
        <w:t>Vjerovnik Radovan Smokvina iz Ičića, Poljanska cesta 48 je osporio tražbinu drugog višeg isplatnog reda vjerovnika Zlatana Bratine, OIB 13238933791, Kastav, Trinajstići 13 (1250) u iznosu od 10.681,74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40.</w:t>
      </w:r>
      <w:r>
        <w:tab/>
        <w:t>Vjerovnik Radovan Smokvina iz Ičića, Poljanska cesta 48 je osporio tražbinu drugog višeg isplatnog reda vjerovnika Zorana Brdara, OIB 71042541419, G. Grobnik, Kačani 14 (ex 104) (1251) u iznosu od 307,57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41.</w:t>
      </w:r>
      <w:r>
        <w:tab/>
        <w:t>Vjerovnik Radovan Smokvina iz Ičića, Poljanska cesta 48 je osporio tražbinu drugog višeg isplatnog reda vjerovnika Klaudija Brljafe (iza pok. Lidije Brljafa), OIB 12508836356, Rijeka, Bok 25 (1252) u iznosu od 7.094,34</w:t>
      </w:r>
      <w:r>
        <w:tab/>
        <w:t xml:space="preserve">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42.</w:t>
      </w:r>
      <w:r>
        <w:tab/>
        <w:t>Vjerovnik Radovan Smokvina iz Ičića, Poljanska cesta 48 je osporio tražbinu drugog višeg isplatnog reda vjerovnika Vlade Brenka, OIB 59381266040, Rijeka, Zvonimirova 20 – 1 (1253) u iznosu od 3.216,31 kn.</w:t>
      </w:r>
    </w:p>
    <w:p w:rsidRDefault="006A26DA" w:rsidP="001248D9" w:rsidR="006A26DA">
      <w:pPr>
        <w:ind w:firstLine="708"/>
        <w:jc w:val="both"/>
      </w:pPr>
    </w:p>
    <w:p w:rsidRDefault="001248D9" w:rsidP="001248D9" w:rsidR="001248D9">
      <w:pPr>
        <w:ind w:firstLine="708"/>
        <w:jc w:val="both"/>
      </w:pPr>
      <w:r w:rsidRPr="00160AC6">
        <w:t>Upućuje se osporavatelj, da radi dokazivanja osnovanosti osporavanja pokrene parnicu u roku od 8 dana od dana dostave izvatka iz ovog rješenja, inače će se smatrati da je odustao od prava na vođenje parnice i smatrat će se da je osporavanje otklonjeno</w:t>
      </w:r>
      <w:r>
        <w:t>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43.</w:t>
      </w:r>
      <w:r>
        <w:tab/>
        <w:t>Vjerovnik Radovan Smokvina iz Ičića, Poljanska cesta 48 je osporio tražbinu drugog višeg isplatnog reda vjerovnika Rade Bunjevca, OIB 27606476304, Viškovo, Donji Jugi 17 (1254) u iznosu od 3.192,27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44.</w:t>
      </w:r>
      <w:r>
        <w:tab/>
        <w:t>Vjerovnik Radovan Smokvina iz Ičića, Poljanska cesta 48 je osporio tražbinu drugog višeg isplatnog reda vjerovnika Gordane Buratović, OIB 24902281402, Rijeka, A. Dalmatina 7 (1255) u iznosu od 6.252,88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45.</w:t>
      </w:r>
      <w:r>
        <w:tab/>
        <w:t>Vjerovnik Radovan Smokvina iz Ičića, Poljanska cesta 48 je osporio tražbinu drugog višeg isplatnog reda vjerovnika Ernade Burek Bećirović, OIB 05349704291, Rijeka, Vukovarska 1 (1256) u iznosu od 7.862,85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46.</w:t>
      </w:r>
      <w:r>
        <w:tab/>
        <w:t>Vjerovnik Radovan Smokvina iz Ičića, Poljanska cesta 48 je osporio tražbinu drugog višeg isplatnog reda vjerovnika Ljubomira Kremenovića, OIB 37621014118, Rijeka, Ul. 1. maja 58, (1257) u iznosu od 2.838,02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47.</w:t>
      </w:r>
      <w:r>
        <w:tab/>
        <w:t>Vjerovnik Radovan Smokvina iz Ičića, Poljanska cesta 48 je osporio tražbinu drugog višeg isplatnog reda vjerovnika Zore Butorac, OIB 49579717459,  Rijeka, Plitvička 4 (1258) u iznosu od 2.306,36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48.</w:t>
      </w:r>
      <w:r>
        <w:tab/>
        <w:t>Vjerovnik Radovan Smokvina iz Ičića, Poljanska cesta 48 je osporio tražbinu drugog višeg isplatnog reda vjerovnika Jelene Carević, OIB 69801796757, Rijeka, Franje Matkovića 11 (1259) u iznosu od 682,61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49.</w:t>
      </w:r>
      <w:r>
        <w:tab/>
        <w:t>Vjerovnik Radovan Smokvina iz Ičića, Poljanska cesta 48 je osporio tražbinu drugog višeg isplatnog reda vjerovnika Ruže Cattarinuzzi (iza pok. Franka Cattarinuzzija), OIB 11339522794, Rijeka, Giuseppe Carabino 3 (1260) u iznosu od 3.498,26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50.</w:t>
      </w:r>
      <w:r>
        <w:tab/>
        <w:t>Vjerovnik Radovan Smokvina iz Ičića, Poljanska cesta 48 je osporio tražbinu drugog višeg isplatnog reda vjerovnika Željka Cergnara, OIB 35358295562, Čavle, Cernik 67 (1261) u iznosu od 8.467,03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51.</w:t>
      </w:r>
      <w:r>
        <w:tab/>
        <w:t>Vjerovnik Radovan Smokvina iz Ičića, Poljanska cesta 48 je osporio tražbinu drugog višeg isplatnog reda vjerovnika Ivana Cicvarića, OIB 81146351134, Zagreb, Ante Jakšića 9 (1262) u iznosu od 11.837,53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52.</w:t>
      </w:r>
      <w:r>
        <w:tab/>
        <w:t>Vjerovnik Radovan Smokvina iz Ičića, Poljanska cesta 48 je osporio tražbinu drugog višeg isplatnog reda vjerovnika Borisa Crnića, OIB 30002265925, Rijeka, Kvaternikova 62 B (1263) u iznosu od 9.522,60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53.</w:t>
      </w:r>
      <w:r>
        <w:tab/>
        <w:t>Vjerovnik Radovan Smokvina iz Ičića, Poljanska cesta 48 je osporio tražbinu drugog višeg isplatnog reda vjerovnika Milke Crnković, OIB 20711617243, Rijeka, Tina Ujevića 35 (1264) u iznosu od 17.043,62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54.</w:t>
      </w:r>
      <w:r>
        <w:tab/>
        <w:t>Vjerovnik Radovan Smokvina iz Ičića, Poljanska cesta 48 je osporio tražbinu drugog višeg isplatnog reda vjerovnika Vitomira Csorbe, OIB 72281766935, Rijeka, Naselje Vulkan 4 (1265) u iznosu od 603,32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55.</w:t>
      </w:r>
      <w:r>
        <w:tab/>
        <w:t>Vjerovnik Radovan Smokvina iz Ičića, Poljanska cesta 48 je osporio tražbinu drugog višeg isplatnog reda vjerovnika Damira Cuculića, OIB 61246905397, Kukuljanovo, Kukuljanovo 24 (1266) u iznosu od 5.224,85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 w:rsidRPr="0026509A">
      <w:pPr>
        <w:jc w:val="both"/>
      </w:pPr>
      <w:r>
        <w:t>56.</w:t>
      </w:r>
      <w:r>
        <w:tab/>
      </w:r>
      <w:r w:rsidRPr="0026509A">
        <w:t>Vjerovnik Radovan Smokvina iz Ičića, Poljanska cesta 48 je osporio tražbinu drugog višeg isplatnog reda vjerovnika Milvane Čabrijan (iza pok. Gojka Čabrijana), OIB 76283413080, Cernik, Cernik 37 (</w:t>
      </w:r>
      <w:r>
        <w:t>1267</w:t>
      </w:r>
      <w:r w:rsidRPr="0026509A">
        <w:t>) u iznosu od 2.572,82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57.</w:t>
      </w:r>
      <w:r>
        <w:tab/>
        <w:t>Vjerovnik Radovan Smokvina iz Ičića, Poljanska cesta 48 je osporio tražbinu drugog višeg isplatnog reda vjerovnika Dubravke Čargonja, OIB 65205222341, Rijeka, Brig 7 (1268) u iznosu od 3.118,62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58.</w:t>
      </w:r>
      <w:r>
        <w:tab/>
        <w:t>Vjerovnik Radovan Smokvina iz Ičića, Poljanska cesta 48 je osporio tražbinu drugog višeg isplatnog reda vjerovnika Marinka Čauševića, OIB 51765527840, Rijeka, Krimeja 22 (1269) u iznosu od 1.078,63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59.</w:t>
      </w:r>
      <w:r>
        <w:tab/>
        <w:t>Vjerovnik  Radovan Smokvina iz Ičića, Poljanska cesta 48 je osporio tražbinu drugog višeg isplatnog reda vjerovnika Mirjane Čulina, OIB 30425569537,  Rijeka, Drenovski put 43 (1270) u iznosu od 3.177,00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60.</w:t>
      </w:r>
      <w:r>
        <w:tab/>
        <w:t>Vjerovnik Radovan Smokvina iz Ičića, Poljanska cesta 48 je osporio tražbinu drugog višeg isplatnog reda vjerovnika Jadranke Radošević, OIB 58098084042, Viškovo, Saršoni 7 (1271) u iznosu od 2.536,65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61.</w:t>
      </w:r>
      <w:r>
        <w:tab/>
        <w:t>Vjerovnik Radovan Smokvina iz Ičića, Poljanska cesta 48 je osporio tražbinu drugog višeg isplatnog reda vjerovnika Ahmeta Didića, OIB 69157716173, Škrljevo, Škrljevo 176 (1272) u iznosu od 1.277,31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62.</w:t>
      </w:r>
      <w:r>
        <w:tab/>
        <w:t>Vjerovnik Radovan Smokvina iz Ičića, Poljanska cesta 48 je osporio tražbinu drugog višeg isplatnog reda vjerovnika Marice Dokmanović, OIB 15969445042,  Rijeka, Ćićarijska 45 (1273) u iznosu od 850,82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63.</w:t>
      </w:r>
      <w:r>
        <w:tab/>
        <w:t>Vjerovnik Radovan Smokvina iz Ičića, Poljanska cesta 48 je osporio tražbinu drugog višeg isplatnog reda vjerovnika Milana Dokmanovića, OIB 12738589903, Rijeka, Ćićarijska 45 (1274) u iznosu od 9.865,80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64.</w:t>
      </w:r>
      <w:r>
        <w:tab/>
        <w:t>Vjerovnik Radovan Smokvina iz Ičića, Poljanska cesta 48 je osporio tražbinu drugog višeg isplatnog reda vjerovnika Ljubice Doljak, OIB 74399338880, Čavle, Mavrinci 24 a (1275)</w:t>
      </w:r>
      <w:r>
        <w:tab/>
        <w:t>u iznosu od 2.531,35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65.</w:t>
      </w:r>
      <w:r>
        <w:tab/>
        <w:t>Vjerovnik Radovan Smokvina iz Ičića, Poljanska cesta 48 je osporio tražbinu drugog višeg isplatnog reda vjerovnika Željka Domitrovića, OIB 59684424075, Škrljevo, Škrljevo 229 (1276) u iznosu od 2.716,26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66.</w:t>
      </w:r>
      <w:r>
        <w:tab/>
        <w:t>Vjerovnik Radovan Smokvina iz Ičića, Poljanska cesta 48 je osporio tražbinu drugog višeg isplatnog reda vjerovnika Stoje Drača, OIB 80344187440, Rijeka, Brdo 8 (1277) u iznosu od 9.060,68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67.</w:t>
      </w:r>
      <w:r>
        <w:tab/>
        <w:t>Vjerovnik Radovan Smokvina iz Ičića, Poljanska cesta 48 je osporio tražbinu drugog višeg isplatnog reda vjerovnika Radojke Duković (iza pok. Jasne Duković), OIB 00629323636, Crikvenica, Pavla Radića 52 (1278) u iznosu od 3.006,83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68.</w:t>
      </w:r>
      <w:r>
        <w:tab/>
        <w:t>Vjerovnik Radovan Smokvina iz Ičića, Poljanska cesta 48 je osporio tražbinu drugog višeg isplatnog reda vjerovnika Zorane Duković (iza pok. Jasne Duković) OIB 33604761859, Duga Resa, Gršćaki, Gršćaki 26 (1279) u iznosu od 3.006,83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69.</w:t>
      </w:r>
      <w:r>
        <w:tab/>
        <w:t xml:space="preserve">Vjerovnik </w:t>
      </w:r>
      <w:r w:rsidRPr="00587AA7">
        <w:t>Radovan Smokvina iz Ičića, Poljanska cesta 48 je osporio tražbinu drugog više</w:t>
      </w:r>
      <w:r>
        <w:t>g isplatnog reda vjerovnika Josipe Ivanišević (iza pok. Jasne Duković) OIB 90577378450, Grižane, Barci 85 (1280) u iznosu od 3.006,83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70.</w:t>
      </w:r>
      <w:r>
        <w:tab/>
        <w:t>Vjerovnik Radovan Smokvina iz Ičića, Poljanska cesta 48 je osporio tražbinu drugog višeg isplatnog reda vjerovnika Žarka Dumenčić, OIB 23948262479, Rijeka, Vukovarska 20 (1281) u iznosu od 11.294,99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71.</w:t>
      </w:r>
      <w:r>
        <w:tab/>
        <w:t>Vjerovnik Radovan Smokvina iz Ičića, Poljanska cesta 48 je osporio tražbinu drugog višeg isplatnog reda vjerovnika Mate Dundovića (iza pok. Đurđice Dundović), OIB 57071796302, Rijeka, Orlići 7 D (1282) u iznosu od 15.699,87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72.</w:t>
      </w:r>
      <w:r>
        <w:tab/>
        <w:t>Vjerovnik Radovan Smokvina iz Ičića, Poljanska cesta 48 je osporio tražbinu drugog višeg isplatnog reda vjerovnika Vesne Dunić Bačić, OIB 14285029326, Rijeka, Cambierieva 1 (1283) u iznosu od 4.137,14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73.</w:t>
      </w:r>
      <w:r>
        <w:tab/>
        <w:t>Vjerovnik Radovan Smokvina iz Ičića, Poljanska cesta 48 je osporio tražbinu drugog višeg isplatnog reda vjerovnika Dušana Đoge, OIB 04472395355, Benkovac, Kašić Donji 139 (1284) u iznosu od 5.048,40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74.</w:t>
      </w:r>
      <w:r>
        <w:tab/>
        <w:t>Vjerovnik Radovan Smokvina iz Ičića, Poljanska cesta 48 je osporio tražbinu drugog višeg isplatnog reda vjerovnika Jadranke Đukić, OIB 73857839189, Bakar, Mornarska 309 (1285) u iznosu od 1.858,41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75.</w:t>
      </w:r>
      <w:r>
        <w:tab/>
        <w:t>Vjerovnik Radovan Smokvina iz Ičića, Poljanska cesta 48 je osporio tražbinu drugog višeg isplatnog reda vjerovnika Jovana Erakovića, OIB 44116068329, Viškovo, Bezjaki 37 (1286) u iznosu od 12.772,40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76.</w:t>
      </w:r>
      <w:r>
        <w:tab/>
        <w:t>Vjerovnik Radovan Smokvina iz Ičića, Poljanska cesta 48 je osporio tražbinu drugog višeg isplatnog reda vjerovnika Snežane Erlić, (iza pok. Krešimira Erlića), OIB 24511147332, Rijeka, Crnčićeva 7 (1287)</w:t>
      </w:r>
      <w:r>
        <w:tab/>
        <w:t>u iznosu od 13.499,52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77.</w:t>
      </w:r>
      <w:r>
        <w:tab/>
        <w:t>Vjerovnik Radovan Smokvina iz Ičića, Poljanska cesta 48 je osporio tražbinu drugog višeg isplatnog reda vjerovnika Reze Fajdiga, OIB 09287143675, Rijeka, Bok 25 (1288) u iznosu od 10.761,13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78.</w:t>
      </w:r>
      <w:r>
        <w:tab/>
        <w:t>Vjerovnik Radovan Smokvina iz Ičića, Poljanska cesta 48 je osporio tražbinu drugog višeg isplatnog reda vjerovnika Arnolda Ferka, OIB 46687545302,  Kostrena, Ive Šodića 10 (1289)</w:t>
      </w:r>
      <w:r>
        <w:tab/>
        <w:t>u iznosu od 2.025,71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79.</w:t>
      </w:r>
      <w:r>
        <w:tab/>
        <w:t xml:space="preserve">Vjerovnik Radovan Smokvina iz Ičića, Poljanska cesta 48 je osporio tražbinu drugog višeg isplatnog reda vjerovnika Antona Frankija, OIB 91392221144, Omišalj, Brgučena 25 </w:t>
      </w:r>
    </w:p>
    <w:p w:rsidRDefault="001248D9" w:rsidP="001248D9" w:rsidR="001248D9">
      <w:pPr>
        <w:jc w:val="both"/>
      </w:pPr>
      <w:r>
        <w:t>(1290) u iznosu od 7.318,58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80.</w:t>
      </w:r>
      <w:r>
        <w:tab/>
        <w:t>Vjerovnik  Radovan Smokvina iz Ičića, Poljanska cesta 48 je osporio tražbinu drugog višeg isplatnog reda vjerovnika Branke Frigan, OIB 68310669531, Rijeka, Pilepići 10 (1291) u iznosu od 3.544,21 kn.</w:t>
      </w: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81.</w:t>
      </w:r>
      <w:r>
        <w:tab/>
        <w:t>Vjerovnik Radovan Smokvina iz Ičića, Poljanska cesta 48 je osporio tražbinu drugog višeg isplatnog reda vjerovnika Verice Galina, OIB 86606757275, Kastav, Štivar 7 (1292) u iznosu od 8.780,81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82.</w:t>
      </w:r>
      <w:r>
        <w:tab/>
        <w:t>Vjerovnik Radovan Smokvina iz Ičića, Poljanska cesta 48 je osporio tražbinu drugog višeg isplatnog reda vjerovnika Mladena Galovića, OIB 71438831471, Rijeka, Mihanovićeva 38 (1293) u iznosu od 8.993,54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83.</w:t>
      </w:r>
      <w:r>
        <w:tab/>
        <w:t>Vjerovnik Radovan Smokvina iz Ičića, Poljanska cesta 48 je osporio tražbinu drugog višeg isplatnog reda vjerovnika Marice Ganić, OIB 30680312459, Dražice, Podhum 4 c (1294) u iznosu od 2.776,10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84.</w:t>
      </w:r>
      <w:r>
        <w:tab/>
        <w:t>Vjerovnik Radovan Smokvina iz Ičića, Poljanska cesta 48 je osporio tražbinu drugog višeg isplatnog reda vjerovnika Bosiljke Getliher, OIB 28143476046, Njemačka, Munchen, Ladsbergerstr 431 (1295) u iznosu od 9.584,07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85.</w:t>
      </w:r>
      <w:r>
        <w:tab/>
        <w:t>Vjerovnik Radovan Smokvina iz Ičića, Poljanska cesta 48 je osporio tražbinu drugog višeg isplatnog reda vjerovnika Miljenka Golem, OIB 10685877349,  Rijeka, Ravnik 8 (1296) u iznosu od 11.465,52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86.</w:t>
      </w:r>
      <w:r>
        <w:tab/>
        <w:t>Vjerovnik Radovan Smokvina iz Ičića, Poljanska cesta 48 je osporio tražbinu drugog višeg isplatnog reda vjerovnika Maje Grbčić - Zekanović, OIB 50703752712, Rijeka, V. Paje Širole 10 (1297) u iznosu od 3.294,83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87.</w:t>
      </w:r>
      <w:r>
        <w:tab/>
        <w:t>Vjerovnik Radovan Smokvina iz Ičića, Poljanska cesta 48 je osporio tražbinu drugog višeg isplatnog reda vjerovnika Branke Grgić, OIB  82481857582, Viškovo, Marinići 142 (1298) u iznosu od 11.560,20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88.</w:t>
      </w:r>
      <w:r>
        <w:tab/>
        <w:t>Vjerovnik Radovan Smokvina iz Ičića, Poljanska cesta 48 je osporio tražbinu drugog višeg isplatnog reda vjerovnika Rade Grkovića, OIB 62031240194, Rijeka, Ivana Grohovca 7 (1299) u iznosu od 4.640,92 kn.</w:t>
      </w:r>
    </w:p>
    <w:p w:rsidRDefault="006A26DA" w:rsidP="001248D9" w:rsidR="006A26DA">
      <w:pPr>
        <w:jc w:val="both"/>
      </w:pPr>
    </w:p>
    <w:p w:rsidRDefault="006A26DA" w:rsidP="001248D9" w:rsidR="006A26DA">
      <w:pPr>
        <w:jc w:val="both"/>
      </w:pPr>
    </w:p>
    <w:p w:rsidRDefault="006A26DA" w:rsidP="001248D9" w:rsidR="006A26DA">
      <w:pPr>
        <w:jc w:val="both"/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89.</w:t>
      </w:r>
      <w:r>
        <w:tab/>
        <w:t>Vjerovnik Radovan Smokvina iz Ičića, Poljanska cesta 48 je osporio tražbinu drugog višeg isplatnog reda vjerovnika Nikole Grubić, OIB 63033129764, Rijeka, Soldanac 10 (1300) u iznosu od 3.409,98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90.</w:t>
      </w:r>
      <w:r>
        <w:tab/>
        <w:t>Vjerovnik Radovan Smokvina iz Ičića, Poljanska cesta 48 je osporio tražbinu drugog višeg isplatnog reda vjerovnika Nikole Gvozdena, OIB 51091182603, Rijeka, Braće Stipčić 9 (1301) u iznosu od 5.359,43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91.</w:t>
      </w:r>
      <w:r>
        <w:tab/>
        <w:t>Vjerovnik Radovan Smokvina iz Ičića, Poljanska cesta 48 je osporio tražbinu drugog višeg isplatnog reda vjerovnika Mirjane Haramija, OIB  43502792795, Rijeka, Drenovski put 2 a (1302) u iznosu od 4.234,11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92.</w:t>
      </w:r>
      <w:r>
        <w:tab/>
        <w:t>Vjerovnik Radovan Smokvina iz Ičića, Poljanska cesta 48 je osporio tražbinu drugog višeg isplatnog reda vjerovnika Jolande Honović, OIB 58128029452, Čavle, Čavle 190 (1303) u iznosu od 2.955,14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93.</w:t>
      </w:r>
      <w:r>
        <w:tab/>
        <w:t>Vjerovnik Radovan Smokvina iz Ičića, Poljanska cesta 48 je osporio tražbinu drugog višeg isplatnog reda vjerovnika Duške Huskić, OIB 00319582810, Rijeka, Ivekovićeva 1 (1304) u iznosu od 2.182,24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94.</w:t>
      </w:r>
      <w:r>
        <w:tab/>
        <w:t>Vjerovnik Radovan Smokvina iz Ičića, Poljanska cesta 48 je osporio tražbinu drugog višeg isplatnog reda vjerovnika Radojke Iskra, OIB 23154151950, Rijeka, Crnčićeva 9 (1305) u iznosu od 9.407,05 kn.</w:t>
      </w: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95.</w:t>
      </w:r>
      <w:r>
        <w:tab/>
        <w:t>Vjerovnik Radovan Smokvina iz Ičića, Poljanska cesta 48 je osporio tražbinu drugog višeg isplatnog reda vjerovnika Đurđe Ivančić, OIB 20846441503, Rijeka, Zvonimirova 48 (1306) u iznosu od 2.826,25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96.</w:t>
      </w:r>
      <w:r>
        <w:tab/>
        <w:t>Vjerovnik Radovan Smokvina iz Ičića, Poljanska cesta 48 je osporio tražbinu drugog višeg isplatnog reda vjerovnika Olge Janežić, OIB 25168101674, Rijeka, Mihovilići 11 A (1307) u iznosu od 5.998,90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97.</w:t>
      </w:r>
      <w:r>
        <w:tab/>
        <w:t>Vjerovnik Radovan Smokvina iz Ičića, Poljanska cesta 48 je osporio tražbinu drugog višeg isplatnog reda vjerovnika Marijane Janković, OIB 99678251716, Rijeka, Pionirska 16 (1308) u iznosu od 15.697,68 kn.</w:t>
      </w: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98.</w:t>
      </w:r>
      <w:r>
        <w:tab/>
        <w:t>Vjerovnik Radovan Smokvina iz Ičića, Poljanska cesta 48 je osporio tražbinu drugog višeg isplatnog reda vjerovnika Jadranke Jedrejčić, OIB 48913129084, Rijeka, J. Polić Kamova 85/IV (1309) u iznosu od 2.896,54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99.</w:t>
      </w:r>
      <w:r>
        <w:tab/>
        <w:t>Vjerovnik Radovan Smokvina iz Ičića, Poljanska cesta 48 je osporio tražbinu drugog višeg isplatnog reda vjerovnika Arnolda Jelenčića, OIB 75736859691, Rijeka, Drage Šćitara 5 (1310) u iznosu od 14.331,82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100.</w:t>
      </w:r>
      <w:r>
        <w:tab/>
        <w:t>Vjerovnik Radovan Smokvina iz Ičića, Poljanska cesta 48 je osporio tražbinu drugog višeg isplatnog reda vjerovnika Mare Jerkić, OIB 03975788297, Rijeka, I. Marinkovića 3 (1311)</w:t>
      </w:r>
      <w:r>
        <w:tab/>
        <w:t>u iznosu od 3.107,41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101.</w:t>
      </w:r>
      <w:r>
        <w:tab/>
        <w:t>Vjerovnik Radovan Smokvina iz Ičića, Poljanska cesta 48 je osporio tražbinu drugog višeg isplatnog reda vjerovnika Ane Jermaniš, (iza pok. Branka Jermaniša), OIB 95685990033, Rijeka, Braće Cetine 4 (1312) u iznosu od 2.251,72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102.</w:t>
      </w:r>
      <w:r>
        <w:tab/>
        <w:t>Vjerovnik Radovan Smokvina iz Ičića, Poljanska cesta 48 je osporio tražbinu drugog višeg isplatnog reda vjerovnika Nikole Jovanovića, OIB 93176032976 (iza pok. Nadice Jovanović) Čavle, Svilno, Grbaste 60 (1313) u iznosu od 4.171,47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103.</w:t>
      </w:r>
      <w:r>
        <w:tab/>
        <w:t>Vjerovnik Radovan Smokvina iz Ičića, Poljanska cesta 48 je osporio tražbinu drugog višeg isplatnog reda vjerovnika Snežane Jovanović, OIB 56784778839, Rijeka, Trg J. bana Jelačića 10 (1314) u iznosu od 403,70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104.</w:t>
      </w:r>
      <w:r>
        <w:tab/>
        <w:t>Vjerovnik Radovan Smokvina iz Ičića, Poljanska cesta 48 je osporio tražbinu drugog višeg isplatnog reda vjerovnika Josipa Jurasića, OIB 49428284275, Rijeka, S. Krautzeka 92 c (1315) u iznosu od 4.072,93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105.</w:t>
      </w:r>
      <w:r>
        <w:tab/>
        <w:t>Vjerovnik Radovan Smokvina iz Ičića, Poljanska cesta 48 je osporio tražbinu drugog višeg isplatnog reda vjerovnika Jelene Jurčević, OIB 25252104209, Rijeka, Dolac 7 (1316) u iznosu od 1.747,87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106.</w:t>
      </w:r>
      <w:r>
        <w:tab/>
        <w:t>Vjerovnik Radovan Smokvina iz Ičića, Poljanska cesta 48 je osporio tražbinu drugog višeg isplatnog reda vjerovnika Šime Jurčića, OIB 51216001507, Rijeka, G. Krkleca 21 (1317)</w:t>
      </w:r>
      <w:r>
        <w:tab/>
        <w:t>u iznosu od 4.340,04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107.</w:t>
      </w:r>
      <w:r>
        <w:tab/>
        <w:t>Vjerovnik Radovan Smokvina iz Ičića, Poljanska cesta 48 je osporio tražbinu drugog višeg isplatnog reda vjerovnika Elze Jurešić, OIB 92711577176, Rijeka, Bok 25 (1318) u iznosu od 2.934,08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108.</w:t>
      </w:r>
      <w:r>
        <w:tab/>
        <w:t>Vjerovnik Radovan Smokvina iz Ičića, Poljanska cesta 48 je osporio tražbinu drugog višeg isplatnog reda vjerovnika Darinke Juričev-Ivin, OIB 75619857082, Rijeka, Zagrebačka 16 (1319) u iznosu od 3.063,74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109.</w:t>
      </w:r>
      <w:r>
        <w:tab/>
        <w:t>Vjerovnik Radovan Smokvina iz Ičića, Poljanska cesta 48 je osporio tražbinu drugog višeg isplatnog reda vjerovnika Jasne Juršić, OIB 44493630668, Rijeka, Grobnička cesta 16 (1320) u iznosu od 4.494,74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110.</w:t>
      </w:r>
      <w:r>
        <w:tab/>
        <w:t>Vjerovnik Radovan Smokvina iz Ičića, Poljanska cesta 48 je osporio tražbinu drugog višeg isplatnog reda vjerovnika Tee Jušić, OIB 93855297843, Opatija, Pavlovac 3 (1321) u iznosu od 6.105,99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111.</w:t>
      </w:r>
      <w:r>
        <w:tab/>
        <w:t>Vjerovnik Radovan Smokvina iz Ičića, Poljanska cesta 48 je osporio tražbinu drugog višeg isplatnog reda vjerovnika Gordane Kapović, OIB 02996281068, Rijeka, Balde Fućka 26 (1322) u iznosu od 2.543,11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112.</w:t>
      </w:r>
      <w:r>
        <w:tab/>
        <w:t>Vjerovnik Radovan Smokvina iz Ičića, Poljanska cesta 48 je osporio tražbinu drugog višeg isplatnog reda vjerovnika Zorana Karajića, OIB 45288465132, Rijeka, Zvonimirova 48 (1323) u iznosu od 9.729,98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113.</w:t>
      </w:r>
      <w:r>
        <w:tab/>
        <w:t>Vjerovnik Radovan Smokvina iz Ičića, Poljanska cesta 48 je osporio tražbinu drugog višeg isplatnog reda vjerovnika Snježane Karavla, OIB 10818095766, Jurdani, Mučići 30 (1324)</w:t>
      </w:r>
      <w:r>
        <w:tab/>
        <w:t>u iznosu od 644,57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114.</w:t>
      </w:r>
      <w:r>
        <w:tab/>
        <w:t>Vjerovnik Radovan Smokvina iz Ičića, Poljanska cesta 48 je osporio tražbinu drugog višeg isplatnog reda vjerovnika Dražana Kavazovića, OIB 18614674902, Rijeka, Franje Čandeka 23 B (1325)</w:t>
      </w:r>
      <w:r>
        <w:tab/>
        <w:t>u iznosu od 4.663,86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115.</w:t>
      </w:r>
      <w:r>
        <w:tab/>
        <w:t>Vjerovnik Radovan Smokvina iz Ičića, Poljanska cesta 48 je osporio tražbinu drugog višeg isplatnog reda vjerovnika Paška Kelave, OIB 98048594028, Kastav, Rubeši 117 B (1326)</w:t>
      </w:r>
      <w:r>
        <w:tab/>
        <w:t>u iznosu od 15.190,01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116.</w:t>
      </w:r>
      <w:r>
        <w:tab/>
        <w:t>Vjerovnik Radovan Smokvina iz Ičića, Poljanska cesta 48 je osporio tražbinu drugog višeg isplatnog reda vjerovnika Mirjane Kezele, OIB 49079689630, Rijeka, Ursinjski uspon 7 (1327) u iznosu od 2.949,70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117.</w:t>
      </w:r>
      <w:r>
        <w:tab/>
        <w:t>Vjerovnik Radovan Smokvina iz Ičića, Poljanska cesta 48 je osporio tražbinu drugog višeg isplatnog reda vjerovnika Sandre Rajčić - Klapan, OIB 61636643450, Rijeka, Drage Gervaisa 68 (1328) u iznosu od 7.817,07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118.</w:t>
      </w:r>
      <w:r>
        <w:tab/>
        <w:t>Vjerovnik Radovan Smokvina iz Ičića, Poljanska cesta 48 je osporio tražbinu drugog višeg isplatnog reda vjerovnika Marije Klarić, OIB 85401272946  (iza pok. Damir Klarića), Viškovo, Mladenići 123 (1329) u iznosu od 3.555,65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119.</w:t>
      </w:r>
      <w:r>
        <w:tab/>
        <w:t>Vjerovnik Radovan Smokvina iz Ičića, Poljanska cesta 48 je osporio tražbinu drugog višeg isplatnog reda vjerovnika Branke Kliman, OIB 23291771986, Kastav, Rubeši 163 (1330)</w:t>
      </w:r>
      <w:r>
        <w:tab/>
        <w:t>u iznosu od 9.477,42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120.</w:t>
      </w:r>
      <w:r>
        <w:tab/>
        <w:t>Vjerovnik Radovan Smokvina iz Ičića, Poljanska cesta 48 je osporio tražbinu drugog višeg isplatnog reda vjerovnika Ružice Klobučar, OIB 97607545083, Kraljevica, Homolićevo 2 (1331) u iznosu od 8.746,67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121.</w:t>
      </w:r>
      <w:r>
        <w:tab/>
        <w:t>Vjerovnik Radovan Smokvina iz Ičića, Poljanska cesta 48 je osporio tražbinu drugog višeg isplatnog reda vjerovnika Irene Ratin, OIB 59162518513, Rijeka, Kranjčevićev klanac 4 (1332) u iznosu od 5.550,13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122.</w:t>
      </w:r>
      <w:r>
        <w:tab/>
        <w:t>Vjerovnik Radovan Smokvina iz Ičića, Poljanska cesta 48 je osporio tražbinu drugog višeg isplatnog reda vjerovnika Zdenke Kokotović, OIB 05071866109, Krk, I. Meštrovića 14 (1333) u iznosu od 2.582,25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123.</w:t>
      </w:r>
      <w:r>
        <w:tab/>
        <w:t>Vjerovnik Radovan Smokvina iz Ičića, Poljanska cesta 48 je osporio tražbinu drugog višeg isplatnog reda vjerovnika Dragana Kola, OIB 64755206522, Rijeka, J. Polić Kamova 43 (1334)</w:t>
      </w:r>
      <w:r>
        <w:tab/>
        <w:t>u iznosu od 9.009,05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124.</w:t>
      </w:r>
      <w:r>
        <w:tab/>
        <w:t>Vjerovnik Radovan Smokvina iz Ičića, Poljanska cesta 48 je osporio tražbinu drugog višeg isplatnog reda vjerovnika Mirjane Končar, OIB 31899572247, Rijeka, Andre Benussi 2 (1335) u iznosu od 4.835,09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125.</w:t>
      </w:r>
      <w:r>
        <w:tab/>
        <w:t>Vjerovnik Radovan Smokvina iz Ičića, Poljanska cesta 48 je osporio tražbinu drugog višeg isplatnog reda vjerovnika Gordane Košar, OIB 72064797044, Rijeka, Jože Grabrovšeka 6 (1336) u iznosu od 9.984,72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126.</w:t>
      </w:r>
      <w:r>
        <w:tab/>
        <w:t>Vjerovnik Radovan Smokvina iz Ičića, Poljanska cesta 48 je osporio tražbinu drugog višeg isplatnog reda vjerovnika Gordane Tuk, OIB 07559248518,  Rijeka, S. Frankovića 28 (1337)</w:t>
      </w:r>
      <w:r>
        <w:tab/>
        <w:t>u iznosu od 1.978,50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127.</w:t>
      </w:r>
      <w:r>
        <w:tab/>
        <w:t>Vjerovnik Radovan Smokvina iz Ičića, Poljanska cesta 48 je osporio tražbinu drugog višeg isplatnog reda vjerovnika Mirka Kovačević, OIB 22023678696, Rijeka, Tijani 52 (1338) u iznosu od 8.743,61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128.</w:t>
      </w:r>
      <w:r>
        <w:tab/>
        <w:t>Vjerovnik Radovan Smokvina iz Ičića, Poljanska cesta 48 je osporio tražbinu drugog višeg isplatnog reda vjerovnika Antuna Kovačića, OIB 09000775668, Lokve, Školska 16 (1339)</w:t>
      </w:r>
      <w:r>
        <w:tab/>
        <w:t>u iznosu od 5.152,44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129.</w:t>
      </w:r>
      <w:r>
        <w:tab/>
        <w:t>Vjerovnik Radovan Smokvina iz Ičića, Poljanska cesta 48 je osporio tražbinu drugog višeg isplatnog reda vjerovnika Vlade Kovačića, OIB 12170704047, Rijeka, Čabarska 12 (1340)</w:t>
      </w:r>
      <w:r>
        <w:tab/>
        <w:t>u iznosu od 15.341,51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130.</w:t>
      </w:r>
      <w:r>
        <w:tab/>
        <w:t>Vjerovnik Radovan Smokvina iz Ičića, Poljanska cesta 48 je osporio tražbinu drugog višeg isplatnog reda vjerovnika Vladimira Krajačića, OIB 03848332716, Rijeka, Bok 25 (1341)</w:t>
      </w:r>
      <w:r>
        <w:tab/>
        <w:t>u iznosu od 5.886,58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131.</w:t>
      </w:r>
      <w:r>
        <w:tab/>
        <w:t>Vjerovnik Radovan Smokvina iz Ičića, Poljanska cesta 48 je osporio tražbinu drugog višeg isplatnog reda vjerovnika Franje Kraljića, OIB 1412950360011, Rijeka, Moše Albaharija 8/3 (1342) u iznosu od 2.910,32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132.</w:t>
      </w:r>
      <w:r>
        <w:tab/>
        <w:t>Vjerovnik Radovan Smokvina iz Ičića, Poljanska cesta 48 je osporio tražbinu drugog višeg isplatnog reda vjerovnika Katice Krikšić, OIB 62174989622, Rijeka, Ćićarijska 11 (1343)</w:t>
      </w:r>
      <w:r>
        <w:tab/>
        <w:t>u iznosu od 10.834,82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133.</w:t>
      </w:r>
      <w:r>
        <w:tab/>
        <w:t>Vjerovnik Radovan Smokvina iz Ičića, Poljanska cesta 48 je osporio tražbinu drugog višeg isplatnog reda vjerovnika Lidije Kristman, OIB 57025942152 (iza pok. Vinka Kristmana) Rijeka, Mihanovićeva 2 (1344) u iznosu od 7.273,61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134.</w:t>
      </w:r>
      <w:r>
        <w:tab/>
        <w:t>Vjerovnik Radovan Smokvina iz Ičića, Poljanska cesta 48 je osporio tražbinu drugog višeg isplatnog reda vjerovnika Gordane Magaš, OIB 15264438196 (iza pok. Vinka Kristmana) Rijeka, Danijela Godine 7 (1345) u iznosu od 7.273,61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135.    Vjerovnik Radovan Smokvina iz Ičića, Poljanska cesta 48 je osporio tražbinu drugog višeg isplatnog reda vjerovnika Nade Kruljac, OIB 00262142321, Rijeka, Bok 25 (1346) u iznosu od 10.077,18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 w:rsidRPr="00361652">
      <w:pPr>
        <w:ind w:firstLine="708"/>
        <w:jc w:val="both"/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136.     Vjerovnik Radovan Smokvina iz Ičića, Poljanska cesta 48 je osporio tražbinu drugog višeg isplatnog reda vjerovnika Nedeljke Marković, OIB 08811554244, Benkovac, Nadin 152 A (1347) u iznosu od 9.372,69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137.    Vjerovnik Radovan Smokvina iz Ičića, Poljanska cesta 48 je osporio tražbinu drugog višeg isplatnog reda vjerovnika Mirne Kučan, OIB 47881319285, Hreljin, Hreljin 29 (1348) u iznosu od 3.648,83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138.    Vjerovnik Radovan Smokvina iz Ičića, Poljanska cesta 48 je osporio tražbinu drugog višeg isplatnog reda vjerovnika Marije Kuzmić, OIB 68362654493, Viškovo, Marčelji, Vrtače 86 (1349) u iznosu od 1.595,58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139.</w:t>
      </w:r>
      <w:r>
        <w:tab/>
        <w:t>Vjerovnik Radovan Smokvina iz Ičića, Poljanska cesta 48 je osporio tražbinu drugog višeg isplatnog reda vjerovnika Marice Lakić, OIB 40265061474,  Kastav, Jurjenići 34 (1350) u iznosu od 3.709,16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140.</w:t>
      </w:r>
      <w:r>
        <w:tab/>
        <w:t>Vjerovnik Radovan Smokvina iz Ičića, Poljanska cesta 48 je osporio tražbinu drugog višeg isplatnog reda vjerovnika Zorice Leber, OIB 87796106891, Rijeka, Blažićevo 23 D (1351)</w:t>
      </w:r>
      <w:r>
        <w:tab/>
        <w:t>u iznosu od 10.098,24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141.</w:t>
      </w:r>
      <w:r>
        <w:tab/>
        <w:t>Vjerovnik Radovan Smokvina iz Ičića, Poljanska cesta 48 je osporio tražbinu drugog višeg isplatnog reda vjerovnika Željke Lekić, OIB 46205160191, Rijeka, B. Fućak 4 (1352) u iznosu od 8.815,37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142.</w:t>
      </w:r>
      <w:r>
        <w:tab/>
        <w:t>Vjerovnik Radovan Smokvina iz Ičića, Poljanska cesta 48 je osporio tražbinu drugog višeg isplatnog reda vjerovnika Silvije Lerga, OIB 49268757404, Rijeka, Ratka Petrovića 25 (1353)</w:t>
      </w:r>
      <w:r>
        <w:tab/>
        <w:t>u iznosu od 8.245,53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143.</w:t>
      </w:r>
      <w:r>
        <w:tab/>
        <w:t>Vjerovnik Radovan Smokvina iz Ičića, Poljanska cesta 48 je osporio tražbinu drugog višeg isplatnog reda vjerovnika Marinka Linića, OIB 16553854565, Dražice, Dražičkih boraca 32 (1354) u iznosu od 19.143,27kn.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144.</w:t>
      </w:r>
      <w:r>
        <w:tab/>
        <w:t>Vjerovnik Radovan Smokvina iz Ičića, Poljanska cesta 48 je osporio tražbinu drugog višeg isplatnog reda vjerovnika Vesne Lipovac, OIB 37090195603, Rijeka, Antuna Barca 4 (1355)</w:t>
      </w:r>
      <w:r>
        <w:tab/>
        <w:t>u iznosu od 3.996,21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145.</w:t>
      </w:r>
      <w:r>
        <w:tab/>
        <w:t>Vjerovnik Radovan Smokvina iz Ičića, Poljanska cesta 48 je osporio tražbinu drugog višeg isplatnog reda vjerovnika Adema Lovrića, OIB 80969742684,  Rijeka, Bošket 5 (1356) u iznosu od 3.509,17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146.</w:t>
      </w:r>
      <w:r>
        <w:tab/>
        <w:t>Vjerovnik Radovan Smokvina iz Ičića, Poljanska cesta 48 je osporio tražbinu drugog višeg isplatnog reda vjerovnika Mire Lovrović, OIB 96737474322, Rijeka, Bok 25 (1357) u iznosu od 4.450,20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147.</w:t>
      </w:r>
      <w:r>
        <w:tab/>
        <w:t>Vjerovnik Radovan Smokvina iz Ičića, Poljanska cesta 48 je osporio tražbinu drugog višeg isplatnog reda vjerovnika Vesne Lučić, OIB 48224033639, Viškovo, Kosi 81 (1358) u iznosu od 8.201,78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148.</w:t>
      </w:r>
      <w:r>
        <w:tab/>
        <w:t>Vjerovnik Radovan Smokvina iz Ičića, Poljanska cesta 48 je osporio tražbinu drugog višeg isplatnog reda vjerovnika Nade Ludvig, OIB 49597765707 (iza pok. Nikole Ludviga), Rijeka, Slavka Krautzeka 92 B (1359) u iznosu od 5.454,20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149.</w:t>
      </w:r>
      <w:r>
        <w:tab/>
        <w:t>Vjerovnik Radovan Smokvina iz Ičića, Poljanska cesta 48 je osporio tražbinu drugog višeg isplatnog reda vjerovnika Gorana Ludviga, OIB 37275663866 (iza pok. Nikole Ludviga), Rijeka, Zdravka Kučića 37 (1360) u iznosu od 5.454,20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150.</w:t>
      </w:r>
      <w:r>
        <w:tab/>
        <w:t>Vjerovnik Radovan Smokvina iz Ičića, Poljanska cesta 48 je osporio tražbinu drugog višeg isplatnog reda vjerovnika Milana Lukanovića, OIB 42349621897, Čavle, Bobovac 2 (1361)</w:t>
      </w:r>
      <w:r>
        <w:tab/>
        <w:t>u iznosu od 9.281,39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151.</w:t>
      </w:r>
      <w:r>
        <w:tab/>
        <w:t>Vjerovnik Radovan Smokvina iz Ičića, Poljanska cesta 48 je osporio tražbinu drugog višeg isplatnog reda vjerovnika Miljenka Majcena, OIB 59249228585, Ičići, Poljane - Ladeti 60 (1362) u iznosu od 15.527,89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152.</w:t>
      </w:r>
      <w:r>
        <w:tab/>
        <w:t>Vjerovnik Radovan Smokvina iz Ičića, Poljanska cesta 48 je osporio tražbinu drugog višeg isplatnog reda vjerovnika Karmen Mandekić, OIB 61211973896, Rijeka, Emilija Randića 8/VII (1363) u iznosu od 10.067,87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153.</w:t>
      </w:r>
      <w:r>
        <w:tab/>
        <w:t>Vjerovnik Radovan Smokvina iz Ičića, Poljanska cesta 48 je osporio tražbinu drugog višeg isplatnog reda vjerovnika Sanjina Maravića, OIB 53980604218 ( iza pok. Čedomira Maravića) Mošćenička Draga, Sveti Petar 9 (1364) u iznosu od 10.288,54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154.</w:t>
      </w:r>
      <w:r>
        <w:tab/>
        <w:t>Vjerovnik Radovan Smokvina iz Ičića, Poljanska cesta 48 je osporio tražbinu drugog višeg isplatnog reda vjerovnika Danice Maravić Marković, OIB 97829327186, Rijeka, Franje Čandeka 23 a (1365) u iznosu od 1.576,87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155.</w:t>
      </w:r>
      <w:r>
        <w:tab/>
        <w:t>Vjerovnik Radovan Smokvina iz Ičića, Poljanska cesta 48 je osporio tražbinu drugog višeg isplatnog reda vjerovnika Anta Marića, OIB 02452820290, Zagreb, Dr. Luje Naletilića odvojak 30 (1366) u iznosu od 9.372,15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156.</w:t>
      </w:r>
      <w:r>
        <w:tab/>
        <w:t>Vjerovnik Radovan Smokvina iz Ičića, Poljanska cesta 48 je osporio tražbinu drugog višeg isplatnog reda vjerovnika Izabelle Markelić ( Bekirović), OIB 63738600676, Rijeka, Tkalačka 3 (1367) u iznosu od 1.580,55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157.</w:t>
      </w:r>
      <w:r>
        <w:tab/>
        <w:t>Vjerovnik Radovan Smokvina iz Ičića, Poljanska cesta 48 je osporio tražbinu drugog višeg isplatnog reda vjerovnika Katice Marković, OIB 94988362012, Rijeka, Brig 13 (1368) u iznosu od 4.231,11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158.</w:t>
      </w:r>
      <w:r>
        <w:tab/>
        <w:t>Vjerovnik Radovan Smokvina iz Ičića, Poljanska cesta 48 je osporio tražbinu drugog višeg isplatnog reda vjerovnika Verone Medić, OIB 91564611168, Rijeka, Drage Gervaisa 22 (1369) u iznosu od 11.444,32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159.</w:t>
      </w:r>
      <w:r>
        <w:tab/>
        <w:t>Vjerovnik Radovan Smokvina iz Ičića, Poljanska cesta 48 je osporio tražbinu drugog višeg isplatnog reda vjerovnika Angela Miana, OIB 48133038150, Rijeka, P. Jurčića 6 (1370) u iznosu od 2.484,02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160.</w:t>
      </w:r>
      <w:r>
        <w:tab/>
        <w:t>Vjerovnik Radovan Smokvina iz Ičića, Poljanska cesta 48 je osporio tražbinu drugog višeg isplatnog reda vjerovnika Predraga Miculinića, OIB 92126825909, Cernik, Čavle, Soverovoc 2 (1371) u iznosu od 2.715,89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161.</w:t>
      </w:r>
      <w:r>
        <w:tab/>
        <w:t>Vjerovnik Radovan Smokvina iz Ičića, Poljanska cesta 48 je osporio tražbinu drugog višeg isplatnog reda vjerovnika Vladimira Miculinića, OIB 97661947761, Čavle, Orišji 4 (1372)</w:t>
      </w:r>
      <w:r>
        <w:tab/>
        <w:t>u iznosu od 4.687,71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162.</w:t>
      </w:r>
      <w:r>
        <w:tab/>
        <w:t>Vjerovnik Radovan Smokvina iz Ičića, Poljanska cesta 48 je osporio tražbinu drugog višeg isplatnog reda vjerovnika Josipa Mikina, OIB 43744077288, Rijeka, Fiorella La Guardia 8 (1373) u iznosu od 7.526,88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163.</w:t>
      </w:r>
      <w:r>
        <w:tab/>
        <w:t>Vjerovnik Radovan Smokvina iz Ičića, Poljanska cesta 48 je osporio tražbinu drugog višeg isplatnog reda vjerovnika Jelke Milković, OIB 52940826733, Krasica, Krasica 77 c (1374) u iznosu od 3.808,63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164.</w:t>
      </w:r>
      <w:r>
        <w:tab/>
        <w:t>Vjerovnik Radovan Smokvina iz Ičića, Poljanska cesta 48 je osporio tražbinu drugog višeg isplatnog reda vjerovnika Tomislava Milkovića, OIB 00642791670, Viškovo, Marinići Draga 10 C (1375) u iznosu od 9.415,21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165.</w:t>
      </w:r>
      <w:r>
        <w:tab/>
        <w:t>Vjerovnik Radovan Smokvina iz Ičića, Poljanska cesta 48 je osporio tražbinu drugog višeg isplatnog reda vjerovnika Grozdane Milolaža, OIB 11749204362, Lovran, Cesta 43. istarske divizije 12 (1376) u iznosu od 9.818,25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166.</w:t>
      </w:r>
      <w:r>
        <w:tab/>
        <w:t>Vjerovnik Radovan Smokvina iz Ičića, Poljanska cesta 48 je osporio tražbinu drugog višeg isplatnog reda vjerovnika Silvane Milošević, OIB 79378866773, Rijeka, Osječka 14 (1377) u iznosu od 2.065,23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167.</w:t>
      </w:r>
      <w:r>
        <w:tab/>
        <w:t>Vjerovnik Radovan Smokvina iz Ičića, Poljanska cesta 48 je osporio tražbinu drugog višeg isplatnog reda vjerovnika Sonje Mohorovičić, OIB 86964509585, Jurdani, Jušići 112 (1378) u iznosu od 10.744,54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168.</w:t>
      </w:r>
      <w:r>
        <w:tab/>
        <w:t>Vjerovnik Radovan Smokvina iz Ičića, Poljanska cesta 48 je osporio tražbinu drugog višeg isplatnog reda vjerovnika Ljiljane Mrčela, OIB 06605812939, Vukovar, Ivana Gundulića 23 (1379) u iznosu od 14.844,83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169.</w:t>
      </w:r>
      <w:r>
        <w:tab/>
        <w:t>Vjerovnik Radovan Smokvina iz Ičića, Poljanska cesta 48 je osporio tražbinu drugog višeg isplatnog reda vjerovnika Vlaste Murgić, OIB 77099402252, Čavle, Svilno 46 (1380) u iznosu od 11.250,01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170.</w:t>
      </w:r>
      <w:r>
        <w:tab/>
        <w:t>Vjerovnik Radovan Smokvina iz Ičića, Poljanska cesta 48 je osporio tražbinu drugog višeg isplatnog reda vjerovnika Mladena Nakićen, OIB 06023523260, Rijeka, Pulac 45 (1381) u iznosu od 10.098,24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171.</w:t>
      </w:r>
      <w:r>
        <w:tab/>
        <w:t>Vjerovnik Radovan Smokvina iz Ičića, Poljanska cesta 48 je osporio tražbinu drugog višeg isplatnog reda vjerovnika Zdravke Nazalević, OIB 07883725889 (iza pok. Zlatka Nazalevića) Rijeka, Antuna Barca 3 B (1382) u iznosu od 14.726,72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172.</w:t>
      </w:r>
      <w:r>
        <w:tab/>
        <w:t xml:space="preserve">Vjerovnik Radovan Smokvina iz Ičića, Poljanska cesta 48 je osporio tražbinu drugog višeg isplatnog reda vjerovnika Ljubice Olujić, OIB 78120501901, Rijeka, Blažićevo B 6 (1383) </w:t>
      </w:r>
      <w:r>
        <w:tab/>
        <w:t>u iznosu od 3.688,41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173.</w:t>
      </w:r>
      <w:r>
        <w:tab/>
        <w:t>Vjerovnik Radovan Smokvina iz Ičića, Poljanska cesta 48 je osporio tražbinu drugog višeg isplatnog reda vjerovnika Milenke Omelić, OIB 74693554881, Rijeka, Emilija Randića 16 (1384) u iznosu od 10.077,18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174.</w:t>
      </w:r>
      <w:r>
        <w:tab/>
        <w:t>Vjerovnik Radovan Smokvina iz Ičića, Poljanska cesta 48 je osporio tražbinu drugog višeg isplatnog reda vjerovnika Dragana Ostojića, OIB 33098989018, Kukuljanovo, Kukuljanovo 190 (1385) u iznosu od 9.122,92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175.</w:t>
      </w:r>
      <w:r>
        <w:tab/>
        <w:t>Vjerovnik Radovan Smokvina iz Ičića, Poljanska cesta 48 je osporio tražbinu drugog višeg isplatnog reda vjerovnika Ružice Pašić, OIB 49103014402, Rijeka, Gustava Krkleca 16 (1386) u iznosu od 4.987,56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176.</w:t>
      </w:r>
      <w:r>
        <w:tab/>
        <w:t>Vjerovnik Radovan Smokvina iz Ičića, Poljanska cesta 48 je osporio tražbinu drugog višeg isplatnog reda vjerovnika Igora Paulinića, OIB 62535588357, (iza pok. Sonje Paulinić) Rijeka, Franje Čandeka 23B (1387) u iznosu od 6.736,34 kn.</w:t>
      </w: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177.</w:t>
      </w:r>
      <w:r>
        <w:tab/>
        <w:t>Vjerovnik Radovan Smokvina iz Ičića, Poljanska cesta 48 je osporio tražbinu drugog višeg isplatnog reda vjerovnika Brede Rozman - Pavešić, OIB 24304794214  ( iza pok. Zlatka Pavešića), Kukuljanovo, Kukuljanovo 213 A (1388) u iznosu od 4.922,00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178.</w:t>
      </w:r>
      <w:r>
        <w:tab/>
        <w:t>Vjerovnik Radovan Smokvina iz Ičića, Poljanska cesta 48 je osporio tražbinu drugog višeg isplatnog reda vjerovnika Andreja Pavešića, OIB 92040028964 (iza pok. Zlatka  Pavešića), Rijeka, J. Polić Kamova 97 (1389) u iznosu od 4.922,00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179.</w:t>
      </w:r>
      <w:r>
        <w:tab/>
        <w:t>Vjerovnik Radovan Smokvina iz Ičića, Poljanska cesta 48 je osporio tražbinu drugog višeg isplatnog reda vjerovnika Nives Pavlešić, OIB 01774727961 (iza pok. Dragana Pavlešića), Krk, Galija 30 (1390) u iznosu od 1.331,44 kn.</w:t>
      </w: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180.</w:t>
      </w:r>
      <w:r>
        <w:tab/>
        <w:t>Vjerovnik Radovan Smokvina iz Ičića, Poljanska cesta 48 je osporio tražbinu drugog višeg isplatnog reda vjerovnika Ante Perana, OIB 22290855207, Rijeka, Meštrovićeva 11 (1391)</w:t>
      </w:r>
      <w:r>
        <w:tab/>
        <w:t>u iznosu od 7.328,67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181.</w:t>
      </w:r>
      <w:r>
        <w:tab/>
        <w:t>Vjerovnik Radovan Smokvina iz Ičića, Poljanska cesta 48 je osporio tražbinu drugog višeg isplatnog reda vjerovnika Zorana Perića, OIB 78203627439, Rijeka, Dr. Zdravka Kučića 3 (1392) u iznosu od 3.510,21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182.</w:t>
      </w:r>
      <w:r>
        <w:tab/>
        <w:t>Vjerovnik Radovan Smokvina iz Ičića, Poljanska cesta 48 je osporio tražbinu drugog višeg isplatnog reda vjerovnika Anke Pešić, OIB 17490612378, Rijeka, Ciottina 14 (1393) u iznosu od 2.657,61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183.</w:t>
      </w:r>
      <w:r>
        <w:tab/>
        <w:t>Vjerovnik Radovan Smokvina iz Ičića, Poljanska cesta 48 je osporio tražbinu drugog višeg isplatnog reda vjerovnika Ksenije Pešušić, OIB 04610926013,  Zadar, F. Petrića 3 B (1394) u iznosu od 3.722,58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184.</w:t>
      </w:r>
      <w:r>
        <w:tab/>
        <w:t>Vjerovnik Radovan Smokvina iz Ičića, Poljanska cesta 48 je osporio tražbinu drugog višeg isplatnog reda vjerovnika Željka Petešića, OIB 59126385800, Šmrika, Burićeva 4 (1395)</w:t>
      </w:r>
      <w:r>
        <w:tab/>
        <w:t>u iznosu od 4.577,42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185.</w:t>
      </w:r>
      <w:r>
        <w:tab/>
        <w:t>Vjerovnik Radovan Smokvina iz Ičića, Poljanska cesta 48 je osporio tražbinu drugog višeg isplatnog reda vjerovnika Anite Petrović, OIB 85602945736, Rijeka, Hahlić 17 (1396) u iznosu od 4.458,25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186.</w:t>
      </w:r>
      <w:r>
        <w:tab/>
        <w:t>Vjerovnik Radovan Smokvina iz Ičića, Poljanska cesta 48 je osporio tražbinu drugog višeg isplatnog reda vjerovnika Mike Petrovića, OIB 99756657607, Rijeka, Fiorella La Guardia 9 (1397) u iznosu od 2.475,83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187.</w:t>
      </w:r>
      <w:r>
        <w:tab/>
        <w:t>Vjerovnik Radovan Smokvina iz Ičića, Poljanska cesta 48 je osporio tražbinu drugog višeg isplatnog reda vjerovnika Suzane Petrović, OIB 36412192494, Rijeka, Dobriše Cesarića 3 (1398) u iznosu od 7.926,23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188.</w:t>
      </w:r>
      <w:r>
        <w:tab/>
        <w:t>Vjerovnik Radovan Smokvina iz Ičića, Poljanska cesta 48 je osporio tražbinu drugog višeg isplatnog reda vjerovnika Katarine Pletikosa, OIB 89450662060, Viškovo, Zorzići 69 (1399)</w:t>
      </w:r>
      <w:r>
        <w:tab/>
        <w:t>u iznosu od 1.829,68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189.</w:t>
      </w:r>
      <w:r>
        <w:tab/>
        <w:t>Vjerovnik Radovan Smokvina iz Ičića, Poljanska cesta 48 je osporio tražbinu drugog višeg isplatnog reda vjerovnika Jadranke Polić, OIB 22162281774, Čavle, Mavrinci 63 (1400) u iznosu od 2.925,43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190.</w:t>
      </w:r>
      <w:r>
        <w:tab/>
        <w:t>Vjerovnik Radovan Smokvina iz Ičića, Poljanska cesta 48 je osporio tražbinu drugog višeg isplatnog reda vjerovnika Milana Popovića, OIB 32596816498, Zagreb, Vrandučka 22 (1401)</w:t>
      </w:r>
      <w:r>
        <w:tab/>
        <w:t>u iznosu od 9.302,28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191.</w:t>
      </w:r>
      <w:r>
        <w:tab/>
        <w:t>Vjerovnik Radovan Smokvina iz Ičića, Poljanska cesta 48 je osporio tražbinu drugog višeg isplatnog reda vjerovnika Mandice Pramparo, OIB 77646396086 (iza pok. Franca Prampara), Rijeka, Osječka 30 (1402) u iznosu od 2.623,76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192.</w:t>
      </w:r>
      <w:r>
        <w:tab/>
        <w:t>Vjerovnik Radovan Smokvina iz Ičića, Poljanska cesta 48 je osporio tražbinu drugog višeg isplatnog reda vjerovnika Dragana Puža, OIB 65163916827, Ičići, Omladinska 8 (1403) u iznosu od 10.703,88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193.</w:t>
      </w:r>
      <w:r>
        <w:tab/>
        <w:t>Vjerovnik Radovan Smokvina iz Ičića, Poljanska cesta 48 je osporio tražbinu drugog višeg isplatnog reda vjerovnika Vojislava Radalja, OIB 32561156795, Matulji, Put Luskino 31 (1404) u iznosu od 5.117,64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194.</w:t>
      </w:r>
      <w:r>
        <w:tab/>
        <w:t>Vjerovnik Radovan Smokvina iz Ičića, Poljanska cesta 48 je osporio tražbinu drugog višeg isplatnog reda vjerovnika Kristine Radanec, OIB 14716284304, (iza pok. Marka Rajkovića) Hreljin, Hreljin 288 (1405) u iznosu od 2.788,96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195.</w:t>
      </w:r>
      <w:r>
        <w:tab/>
        <w:t>Vjerovnik Radovan Smokvina iz Ičića, Poljanska cesta 48 je osporio tražbinu drugog višeg isplatnog reda vjerovnika Žarka Ratkovića, OIB 95587848976, Federacija BiH, Banja Luka, Ilije Garašanina 8 E (1406) u iznosu od 2.177,12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196.</w:t>
      </w:r>
      <w:r>
        <w:tab/>
        <w:t>Vjerovnik Radovan Smokvina iz Ičića, Poljanska cesta 48 je osporio tražbinu drugog višeg isplatnog reda vjerovnika Svjetlane Reinić, OIB 05052071488,  Rijeka, Tina Ujevića 2 D (1407) u iznosu od 3.525,96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197.</w:t>
      </w:r>
      <w:r>
        <w:tab/>
        <w:t>Vjerovnik Radovan Smokvina iz Ičića, Poljanska cesta 48 je osporio tražbinu drugog višeg isplatnog reda vjerovnika Alena Relića, OIB 64981117563, Rijeka, Crnčićeva 7/252 (1408)</w:t>
      </w:r>
      <w:r>
        <w:tab/>
        <w:t>u iznosu od 1.907,18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198.</w:t>
      </w:r>
      <w:r>
        <w:tab/>
        <w:t>Vjerovnik Radovan Smokvina iz Ičića, Poljanska cesta 48 je osporio tražbinu drugog višeg isplatnog reda vjerovnika Suzane Rilko, OIB 77403775998, Rijeka, Brig 71/3 (1409) u iznosu od 1.907,18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199.</w:t>
      </w:r>
      <w:r>
        <w:tab/>
        <w:t>Vjerovnik Radovan Smokvina iz Ičića, Poljanska cesta 48 je osporio tražbinu drugog višeg isplatnog reda vjerovnika Nade Roch, OIB 72951572447, Rijeka, Pionirska 9 c (1410) u iznosu od 7.945,68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200.</w:t>
      </w:r>
      <w:r>
        <w:tab/>
        <w:t>Vjerovnik Radovan Smokvina iz Ičića, Poljanska cesta 48 je osporio tražbinu drugog višeg isplatnog reda vjerovnika Alana Thomas Roška, OIB 72296414705, Rijeka, Braće Pavlinića 13 (1411) u iznosu od 5.272,71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201.</w:t>
      </w:r>
      <w:r>
        <w:tab/>
        <w:t>Vjerovnik Radovan Smokvina iz Ičića, Poljanska cesta 48 je osporio tražbinu drugog višeg isplatnog reda vjerovnika Krunoslave Rumac, OIB 90498058157,  Rijeka, Braće Fućak 5 (1412) u iznosu od 29.561,20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202.</w:t>
      </w:r>
      <w:r>
        <w:tab/>
        <w:t>Vjerovnik Radovan Smokvina iz Ičića, Poljanska cesta 48 je osporio tražbinu drugog višeg isplatnog reda vjerovnika Mirjane Rumora, OIB 66717024604, Rijeka, Dolac 8 (1413) u iznosu od 6.062,66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203.</w:t>
      </w:r>
      <w:r>
        <w:tab/>
        <w:t>Vjerovnik Radovan Smokvina iz Ičića, Poljanska cesta 48 je osporio tražbinu drugog višeg isplatnog reda vjerovnika Josipa Sakića, OIB 27092463304,  Rijeka, Čavalsko 9 (1414) u iznosu od 9.803,64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204.</w:t>
      </w:r>
      <w:r>
        <w:tab/>
        <w:t>Vjerovnik Radovan Smokvina iz Ičića, Poljanska cesta 48 je osporio tražbinu drugog višeg isplatnog reda vjerovnika Mile Sakića, OIB 20115195864, Rijeka, Braće Cetina 5 A (1415)</w:t>
      </w:r>
      <w:r>
        <w:tab/>
        <w:t>u iznosu od 2.793,04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205.</w:t>
      </w:r>
      <w:r>
        <w:tab/>
        <w:t>Vjerovnik Radovan Smokvina iz Ičića, Poljanska cesta 48 je osporio tražbinu drugog višeg isplatnog reda vjerovnika Radovana Sakića, OIB 92885813505, Rijeka, Hahlić 19 (1416)</w:t>
      </w:r>
      <w:r>
        <w:tab/>
        <w:t>u iznosu od 11.540,85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206.</w:t>
      </w:r>
      <w:r>
        <w:tab/>
        <w:t>Vjerovnik Radovan Smokvina iz Ičića, Poljanska cesta 48 je osporio tražbinu drugog višeg isplatnog reda vjerovnika Nevenke Samaržija, OIB 84464356181, Rijeka, Tizianova 1 (1417)</w:t>
      </w:r>
      <w:r>
        <w:tab/>
        <w:t>u iznosu od 7.033,52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207.</w:t>
      </w:r>
      <w:r>
        <w:tab/>
        <w:t>Vjerovnik Radovan Smokvina iz Ičića, Poljanska cesta 48 je osporio tražbinu drugog višeg isplatnog reda vjerovnika Nenada Savanovića, OIB 09858121880, Rijeka, Uspon Ladislava Tomee 5 (1418) u iznosu od 533,65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208.</w:t>
      </w:r>
      <w:r>
        <w:tab/>
        <w:t>Vjerovnik Radovan Smokvina iz Ičića, Poljanska cesta 48 je osporio tražbinu drugog višeg isplatnog reda vjerovnika Nikoline Savanović, OIB 27098348048, Rijeka, Uspon Ladislava Tomee 5 (1419) u iznosu od 1.907,18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209.</w:t>
      </w:r>
      <w:r>
        <w:tab/>
        <w:t>Vjerovnik Radovan Smokvina iz Ičića, Poljanska cesta 48 je osporio tražbinu drugog višeg isplatnog reda vjerovnika Ljubice Savić, OIB 20373807105, Bribir, Podugrinac 14 (1420)</w:t>
      </w:r>
      <w:r>
        <w:tab/>
        <w:t>u iznosu od 8.567,53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210.</w:t>
      </w:r>
      <w:r>
        <w:tab/>
        <w:t>Vjerovnik Radovan Smokvina iz Ičića, Poljanska cesta 48 je osporio tražbinu drugog višeg isplatnog reda vjerovnika Stipe Sertića, OIB 19308296726,  Senj, P. Kružića 28 (1421) u iznosu od 11.055,71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494563" w:rsidP="00494563" w:rsidR="00494563">
      <w:pPr>
        <w:jc w:val="both"/>
      </w:pPr>
    </w:p>
    <w:p w:rsidRDefault="00494563" w:rsidP="00494563" w:rsidR="00494563">
      <w:pPr>
        <w:jc w:val="both"/>
      </w:pPr>
      <w:r>
        <w:t>211.</w:t>
      </w:r>
      <w:r>
        <w:tab/>
        <w:t xml:space="preserve">Vjerovnik Radovan Smokvina iz Ičića, Poljanska cesta 48 je osporio tražbinu drugog višeg isplatnog reda vjerovnika Nataša Sinožić, OIB 81179964257, Rijeka, S. Krautzeka 92 C ( 1422 )u iznosu od </w:t>
      </w:r>
      <w:r w:rsidRPr="00494563">
        <w:t>12.813,18</w:t>
      </w:r>
      <w:r>
        <w:t xml:space="preserve"> kn.</w:t>
      </w:r>
    </w:p>
    <w:p w:rsidRDefault="006A26DA" w:rsidP="00494563" w:rsidR="006A26DA">
      <w:pPr>
        <w:ind w:firstLine="708"/>
        <w:jc w:val="both"/>
        <w:rPr>
          <w:bCs/>
          <w:color w:val="000000"/>
        </w:rPr>
      </w:pPr>
    </w:p>
    <w:p w:rsidRDefault="00494563" w:rsidP="00494563" w:rsidR="00494563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494563" w:rsidP="001248D9" w:rsidR="00494563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Agneze Sironić, OIB 14744860161, (iza pok. Čedomila Sironića), Rijeka, Šetalište XIII. divizije 24 (1423)</w:t>
      </w:r>
      <w:r>
        <w:tab/>
        <w:t>u iznosu od 15.509,81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Ružice Skoblar, OIB 01529849019 (iza pok. Ante Skoblara) Privlaka, Skoblari 45 (1424) u iznosu od 1.434,84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Anice Smolčić, OIB 96136888761, (iza pok. Ivana Smolčića), Rijeka, Nikole Cara 1 (1425) u iznosu od 1.818,07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Gordane Sochor, OIB 85353512554, Rijeka, Drage Gervaisa 37 (1426) u iznosu od 6.839,34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Mare Spajić, OIB 27528905057, Rijeka, Budicinova 4 (1427) u iznosu od 8.738,04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Roberta Srdoča, OIB 54178910361, Kostrena, Dr. Žarka Pezelja 6 (1428) u iznosu od 1.310,90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Ljiljane Stambul, OIB 98936081948, Jurdani, Mučići 42 (1429)</w:t>
      </w:r>
      <w:r>
        <w:tab/>
        <w:t>u iznosu od 6.292,09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21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Dragana Starčevića, OIB 63365878139, Rijeka, Tijani 17 (1430) u iznosu od 4.913,76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</w:t>
      </w:r>
      <w:r w:rsidR="00494563">
        <w:t>20</w:t>
      </w:r>
      <w:r>
        <w:t>.</w:t>
      </w:r>
      <w:r>
        <w:tab/>
        <w:t>Vjerovnik Radovan Smokvina iz Ičića, Poljanska cesta 48 je osporio tražbinu drugog višeg isplatnog reda vjerovnika Irene Stevanović, OIB 50654589251, Rijeka, Fiorella La Guardia 1 B (1431) u iznosu od 2.260,71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1</w:t>
      </w:r>
      <w:r>
        <w:t>.</w:t>
      </w:r>
      <w:r>
        <w:tab/>
        <w:t>Vjerovnik Radovan Smokvina iz Ičića, Poljanska cesta 48 je osporio tražbinu drugog višeg isplatnog reda vjerovnika Marijana Stipančića, OIB 04902703007, Rijeka, Zagrebačka 10 (1432) u iznosu od 9.725,01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lastRenderedPageBreak/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Sabine Stojanović, OIB 58575038078, Rijeka, Trpimirova 2 (1433) u iznosu od 3.748,64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Marije Sučić, OIB 83675547136, Rijeka, Rastočine 6 (1434) u iznosu od 1.869,56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Dušana Surine, OIB 84594362417, Rijeka, Antuna Barca 10 A (1435) u iznosu od 2.875,83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Smilje Surina, OIB 89451405738, Matulji, Mihelići 5 (1436) u iznosu od 4.937,10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Alojzija Šegrta, OIB 89912667867, Rijeka, Matije Gupca 16 (1437) u iznosu od 10.855,10 kn.</w:t>
      </w: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Marine Šepac, OIB 10863262949, Rijeka, Drenovski put 59 (1438) u iznosu od 1.787,93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Milberta Šimanića, OIB 79002313510, Kastav, Rubeši 133 A (1439) u iznosu od 12.860,16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22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Marine Širola, OIB 11498027172, Rijeka, Stane Vončine 5 (1440)</w:t>
      </w:r>
      <w:r>
        <w:tab/>
        <w:t>u iznosu od 2.878,38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</w:t>
      </w:r>
      <w:r w:rsidR="00494563">
        <w:t>30</w:t>
      </w:r>
      <w:r>
        <w:t>.</w:t>
      </w:r>
      <w:r>
        <w:tab/>
        <w:t xml:space="preserve">Vjerovnik Radovan Smokvina iz Ičića, Poljanska cesta 48 je osporio tražbinu drugog višeg isplatnog reda vjerovnika Laure Škerl, OIB 72885473184, Rijeka, Bok 28 (1441) </w:t>
      </w:r>
      <w:r>
        <w:tab/>
        <w:t>u iznosu od 3.609,13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494563" w:rsidP="001248D9" w:rsidR="001248D9">
      <w:pPr>
        <w:jc w:val="both"/>
      </w:pPr>
      <w:r>
        <w:t>231</w:t>
      </w:r>
      <w:r w:rsidR="001248D9">
        <w:t>.</w:t>
      </w:r>
      <w:r w:rsidR="001248D9">
        <w:tab/>
        <w:t>Vjerovnik Radovan Smokvina iz Ičića, Poljanska cesta 48 je osporio tražbinu drugog višeg isplatnog reda vjerovnika Karmele Špalj, OIB 91071467451, Hreljin, Ružić Selo 186 (1442) u iznosu od 7.723,55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Tomislava Špalja, OIB 36408267403, Hreljin, Ružić Selo 186 (1443) u iznosu od 2.007,59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Rozalije Štokić, OIB 23924434103,  Rijeka, Pod ohrušvom 6 (1444) u iznosu od 2.682,36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23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Milice Šubat, OIB 49400942301, Kostrena, Glavani 90 (1445)</w:t>
      </w:r>
      <w:r>
        <w:tab/>
        <w:t>u iznosu od 2.132,58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Radmile Šušnjar, OIB 44473540227, Rijeka, Hahlić 23 (1446) u iznosu od 3.781,98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Anamarije Tabula, OIB 35786417600, Rijeka, Starci 4 (1447) u iznosu od 2.481,57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Margite Tomljanović, OIB 85651113494, Senj, Paulinska 11 (1448) u iznosu od 1.440,71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Slavice Tomljenović, OIB 02015053601, Rijeka, Kumičićeva 13 (1449) u iznosu od 7.135,05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23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Biserke Tonsa, OIB 11408620584, Rijeka, E. Randića 4 (1450) u iznosu od 7.672,44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</w:t>
      </w:r>
      <w:r w:rsidR="00494563">
        <w:t>40</w:t>
      </w:r>
      <w:r>
        <w:t>.</w:t>
      </w:r>
      <w:r>
        <w:tab/>
        <w:t>Vjerovnik Radovan Smokvina iz Ičića, Poljanska cesta 48 je osporio tražbinu drugog višeg isplatnog reda vjerovnika Gorana Tuka, OIB 44831804015, Rijeka, Stanka Frankovića 28 (1451) u iznosu od 1.867,63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1</w:t>
      </w:r>
      <w:r>
        <w:t>.</w:t>
      </w:r>
      <w:r>
        <w:tab/>
        <w:t>Vjerovnik Radovan Smokvina iz Ičića, Poljanska cesta 48 je osporio tražbinu drugog višeg isplatnog reda vjerovnika Biserke Turk, OIB 93102214917, Rijeka, Ciottina 12 (1452) u iznosu od 4.653,84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Anite Turković Pavičić, OIB 07462652458, Šapjane, Pasjak 7 (1453) u iznosu od 2.006,60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Ines Vaci, OIB 63330674122, Opatija, Matuljska cesta 8 (1454) u iznosu od 14.227,71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Bruna Vagaja, OIB 25823490850, Rijeka, J. Polić Kamova 14/1 (1455) u iznosu od 4.202,81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Jasne Valušek, OIB 73904703103, Ičići, Veprinac, Zagrad 64 (1456) u iznosu od 309,81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24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Diane Valzania, OIB 35190935188, Rijeka, A. Manzonia 5 (1457) u iznosu od 2.688,06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Dragana Vekića, OIB 12004092741, Rijeka, Kraška 12 A (1458) u iznosu od 9.729,98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Đorđa Vergića, OIB 84494659374, Viškovo, Saršoni 48 (1459) u iznosu od 3.032,34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24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Darka Vičića, OIB 18844074311, Rijeka, Kvaternikova 62/III, (1460) u iznosu od 2.673,25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</w:t>
      </w:r>
      <w:r w:rsidR="00494563">
        <w:t>50</w:t>
      </w:r>
      <w:r>
        <w:t>.</w:t>
      </w:r>
      <w:r>
        <w:tab/>
        <w:t>Vjerovnik Radovan Smokvina iz Ičića, Poljanska cesta 48 je osporio tražbinu drugog višeg isplatnog reda vjerovnika Dušana Vidovića, OIB 15243672058, Rijeka, Žminjska 14 (1461) u iznosu od 1.658,33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1</w:t>
      </w:r>
      <w:r>
        <w:t>.</w:t>
      </w:r>
      <w:r>
        <w:tab/>
        <w:t>Vjerovnik Radovan Smokvina iz Ičića, Poljanska cesta 48 je osporio tražbinu drugog višeg isplatnog reda vjerovnika Anke Vignjević, OIB 30391103478, Matulji, Put brdo 9 A (1462)</w:t>
      </w:r>
      <w:r>
        <w:tab/>
        <w:t>u iznosu od 2.689,68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25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Sidonije Vinter, OIB 40083585272, Rijeka, Vinka Benca 2 (1463) u iznosu od 2.380,43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Gordane Viskov, OIB 24241308330, Rijeka, Škurinjska cesta 18 (1464) u iznosu od 3.288,40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Mladena Vlaha, OIB 48093935534, Opatija, R. K. Jeretova 3 (1465) u iznosu od 8.582,59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Maje Volarić, OIB 28890010195, (iza pok. Davora Volarića) Rijeka, Verdijeva 11 (1466)</w:t>
      </w:r>
      <w:r>
        <w:tab/>
        <w:t>u iznosu od 14.603,63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Sonje Volf, OIB 91507573499, Rijeka, Ante Kovačića 4 (1467)</w:t>
      </w:r>
      <w:r>
        <w:tab/>
        <w:t>u iznosu od 9.896,40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Mile Vorkapića, OIB 49352047171, Rijeka, Korzo 35 (1468) u iznosu od 9.413,24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25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Marka Vranića, OIB 28108087182, Rijeka, Franca Prešerna 42 (1469) u iznosu od 3.888,13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25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Nevenke Vranić, OIB 58569938435,  Rijeka, Hahlić 19 (1470) u iznosu od 2.701,75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</w:t>
      </w:r>
      <w:r w:rsidR="00494563">
        <w:t>60</w:t>
      </w:r>
      <w:r>
        <w:t>.</w:t>
      </w:r>
      <w:r>
        <w:tab/>
        <w:t>Vjerovnik Radovan Smokvina iz Ičića, Poljanska cesta 48 je osporio tražbinu drugog višeg isplatnog reda vjerovnika Marijana Vrbosa, OIB 98016224123, Rijeka, Antuna Barca 16 (1471) u iznosu od 9.471,03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1</w:t>
      </w:r>
      <w:r>
        <w:t>.</w:t>
      </w:r>
      <w:r>
        <w:tab/>
        <w:t>Vjerovnik Radovan Smokvina iz Ičića, Poljanska cesta 48 je osporio tražbinu drugog višeg isplatnog reda vjerovnika Radmile Vučković, OIB 26237157662,Viškovo, Stupari 2/B (1472)</w:t>
      </w:r>
      <w:r>
        <w:tab/>
        <w:t>u iznosu od 518,93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Izabele Vukelić, OIB 51314745688, Krasica, Krasica 120 C (1473) u iznosu od 2.463,52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Juraja Vukelića, OIB 48880252551, Rijeka, Šibenska 1 (1474) u iznosu od 8.944,49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26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Ane Vukić, OIB 22067915408, Rijeka, Ratka Petrovića 4 (1475) u iznosu od 5.539,75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Marine Vuletić, OIB 28257516414, Rijeka, Krimeja 22 (1476) u iznosu od 1.743,25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Engeberta Weiss, OIB 31268956712, Hreljin, Ružić Selo 93 (1477)</w:t>
      </w:r>
      <w:r>
        <w:tab/>
        <w:t>u iznosu od 16.326,11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Vlade Weiss, OIB 44753918180, Krasica, Krasica 89 (1478) u iznosu od 5.433,78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Ivanke Zaborac, OIB 23099919009, Rijeka, Slavka Krautzeka 57 (1479) u iznosu od 9.231,89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26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Mirande Zakarija, OIB 48378552073, Čavle, Čavle 199 (1480)</w:t>
      </w:r>
      <w:r>
        <w:tab/>
        <w:t>u iznosu od 9.109,77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</w:t>
      </w:r>
      <w:r w:rsidR="00494563">
        <w:t>70</w:t>
      </w:r>
      <w:r>
        <w:t>.</w:t>
      </w:r>
      <w:r>
        <w:tab/>
        <w:t>Vjerovnik Radovan Smokvina iz Ičića, Poljanska cesta 48 je osporio tražbinu drugog višeg isplatnog reda vjerovnika Ivana Zec, OIB 66300701498, Krk, Skrpčići 2 C (1481) u iznosu od 2.964,65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1</w:t>
      </w:r>
      <w:r>
        <w:t>.</w:t>
      </w:r>
      <w:r>
        <w:tab/>
        <w:t>Vjerovnik Radovan Smokvina iz Ičića, Poljanska cesta 48 je osporio tražbinu drugog višeg isplatnog reda vjerovnika Nadice Zednik, OIB 35144444897, Rijeka, Labinska 12 (1482)</w:t>
      </w:r>
      <w:r>
        <w:tab/>
        <w:t>u iznosu od 3.243,20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2</w:t>
      </w:r>
      <w:r>
        <w:t>.</w:t>
      </w:r>
      <w:r>
        <w:tab/>
        <w:t>Vjerovnik Radovan Smokvina iz Ičića, Poljanska cesta 48 je osporio tražbinu drugog višeg isplatnog reda vjerovnika Ane Zlendić, OIB 02553980513, Rijeka, Škurinjskih žrtava 24 (1483) u iznosu od 5.673,31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3</w:t>
      </w:r>
      <w:r>
        <w:t>.</w:t>
      </w:r>
      <w:r>
        <w:tab/>
        <w:t>Vjerovnik Radovan Smokvina iz Ičića, Poljanska cesta 48 je osporio tražbinu drugog višeg isplatnog reda vjerovnika Ivana Zoretića, OIB 21553001558, Dražice, Zoretići 23 (1484)</w:t>
      </w:r>
      <w:r>
        <w:tab/>
        <w:t>u iznosu od 2.199,99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4</w:t>
      </w:r>
      <w:r>
        <w:t>.</w:t>
      </w:r>
      <w:r>
        <w:tab/>
        <w:t>Vjerovnik Radovan Smokvina iz Ičića, Poljanska cesta 48 je osporio tražbinu drugog višeg isplatnog reda vjerovnika Milke Zrnić, OIB 53792847178, Rijeka, Rikarda Benčića 11 (1485)</w:t>
      </w:r>
      <w:r>
        <w:tab/>
        <w:t>u iznosu od 9.584,07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5</w:t>
      </w:r>
      <w:r>
        <w:t>.</w:t>
      </w:r>
      <w:r>
        <w:tab/>
        <w:t>Vjerovnik Radovan Smokvina iz Ičića, Poljanska cesta 48 je osporio tražbinu drugog višeg isplatnog reda vjerovnika Borisa Žica, OIB 38975138585, Matulji, Žrtava fašizma 20 (1486) u iznosu od 9.605,48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lastRenderedPageBreak/>
        <w:t>27</w:t>
      </w:r>
      <w:r w:rsidR="00494563">
        <w:t>6</w:t>
      </w:r>
      <w:r>
        <w:t>.</w:t>
      </w:r>
      <w:r>
        <w:tab/>
        <w:t>Vjerovnik Radovan Smokvina iz Ičića, Poljanska cesta 48 je osporio tražbinu drugog višeg isplatnog reda vjerovnika Dorotee Žic, OIB 06536794478, Rijeka, Švalbina 3 (1487) u iznosu od 6.943,92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7</w:t>
      </w:r>
      <w:r>
        <w:t>.</w:t>
      </w:r>
      <w:r>
        <w:tab/>
        <w:t>Vjerovnik Radovan Smokvina iz Ičića, Poljanska cesta 48 je osporio tražbinu drugog višeg isplatnog reda vjerovnika Jasne Žic, OIB 45980904059, Rijeka, Žrtava fašizma 15 (1488) u iznosu od 1.871,44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8</w:t>
      </w:r>
      <w:r>
        <w:t>.</w:t>
      </w:r>
      <w:r>
        <w:tab/>
        <w:t>Vjerovnik Radovan Smokvina iz Ičića, Poljanska cesta 48 je osporio tražbinu drugog višeg isplatnog reda vjerovnika Milana Pokmajević, OIB 09985766670, Kraljevica, Fara 48 (1489)</w:t>
      </w:r>
      <w:r>
        <w:tab/>
        <w:t>u iznosu od 15.067,54 kn.</w:t>
      </w:r>
    </w:p>
    <w:p w:rsidRDefault="00A00362" w:rsidP="001248D9" w:rsidR="00A00362">
      <w:pPr>
        <w:jc w:val="both"/>
      </w:pPr>
      <w:bookmarkStart w:name="_GoBack" w:id="0"/>
      <w:bookmarkEnd w:id="0"/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27</w:t>
      </w:r>
      <w:r w:rsidR="00494563">
        <w:t>9</w:t>
      </w:r>
      <w:r>
        <w:t>.</w:t>
      </w:r>
      <w:r>
        <w:tab/>
        <w:t>Vjerovnik Radovan Smokvina iz Ičića, Poljanska cesta 48 je osporio tražbinu drugog višeg isplatnog reda vjerovnika Jele Dobrić, OIB 80315415223, Kostrena, Žarka Pezelja 4 (1490)</w:t>
      </w:r>
      <w:r>
        <w:tab/>
        <w:t>u iznosu od 2.763,62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1248D9" w:rsidP="001248D9" w:rsidR="001248D9">
      <w:pPr>
        <w:jc w:val="both"/>
      </w:pPr>
      <w:r>
        <w:t>2</w:t>
      </w:r>
      <w:r w:rsidR="00494563">
        <w:t>80</w:t>
      </w:r>
      <w:r>
        <w:t>.</w:t>
      </w:r>
      <w:r>
        <w:tab/>
        <w:t>Vjerovnik Radovan Smokvina iz Ičića, Poljanska cesta 48 je osporio tražbinu drugog višeg isplatnog reda vjerovnika Ane Grginčić, OIB 65853159676, Škrljevo, Škrljevo 279 (1496)</w:t>
      </w:r>
      <w:r>
        <w:tab/>
        <w:t>u iznosu od 107,11 kn.</w:t>
      </w:r>
    </w:p>
    <w:p w:rsidRDefault="006A26DA" w:rsidP="001248D9" w:rsidR="006A26DA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ind w:firstLine="708"/>
        <w:jc w:val="both"/>
      </w:pPr>
    </w:p>
    <w:p w:rsidRDefault="001248D9" w:rsidP="001248D9" w:rsidR="001248D9">
      <w:pPr>
        <w:jc w:val="both"/>
      </w:pPr>
      <w:r>
        <w:t>28</w:t>
      </w:r>
      <w:r w:rsidR="00494563">
        <w:t>1</w:t>
      </w:r>
      <w:r>
        <w:t xml:space="preserve">.   Vjerovnik Antun Ožanić iz Rijeke, A. </w:t>
      </w:r>
      <w:r w:rsidRPr="002A522E">
        <w:t xml:space="preserve">Peruča 5 </w:t>
      </w:r>
      <w:r>
        <w:t xml:space="preserve">je </w:t>
      </w:r>
      <w:r w:rsidRPr="002A522E">
        <w:t>osporio tražbin</w:t>
      </w:r>
      <w:r>
        <w:t xml:space="preserve">u </w:t>
      </w:r>
      <w:r w:rsidR="006A5E0E">
        <w:t xml:space="preserve">trećeg </w:t>
      </w:r>
      <w:r>
        <w:t xml:space="preserve">višeg isplatnog reda </w:t>
      </w:r>
      <w:r w:rsidRPr="002A522E">
        <w:t>vjerovnika</w:t>
      </w:r>
      <w:r>
        <w:rPr>
          <w:color w:val="000000"/>
        </w:rPr>
        <w:t xml:space="preserve"> OSIMPEX-a d.o.o. </w:t>
      </w:r>
      <w:r w:rsidRPr="008168BA">
        <w:rPr>
          <w:color w:val="000000"/>
        </w:rPr>
        <w:t xml:space="preserve">Osijek, </w:t>
      </w:r>
      <w:r>
        <w:t xml:space="preserve">Europske </w:t>
      </w:r>
      <w:r w:rsidRPr="008168BA">
        <w:t>Avenije 2</w:t>
      </w:r>
      <w:r>
        <w:rPr>
          <w:color w:val="000000"/>
        </w:rPr>
        <w:t xml:space="preserve"> (</w:t>
      </w:r>
      <w:r w:rsidRPr="008168BA">
        <w:rPr>
          <w:color w:val="000000"/>
        </w:rPr>
        <w:t xml:space="preserve">OIB </w:t>
      </w:r>
      <w:r w:rsidRPr="008168BA">
        <w:t>17937349035</w:t>
      </w:r>
      <w:r w:rsidRPr="008168BA">
        <w:rPr>
          <w:color w:val="000000"/>
        </w:rPr>
        <w:t>) u iznosu od</w:t>
      </w:r>
      <w:r>
        <w:rPr>
          <w:color w:val="000000"/>
        </w:rPr>
        <w:t xml:space="preserve"> </w:t>
      </w:r>
      <w:r w:rsidRPr="002A522E">
        <w:rPr>
          <w:bCs/>
          <w:color w:val="000000"/>
        </w:rPr>
        <w:t>2.686.955,34 kn</w:t>
      </w:r>
      <w:r>
        <w:rPr>
          <w:bCs/>
          <w:color w:val="000000"/>
        </w:rPr>
        <w:t xml:space="preserve">. </w:t>
      </w:r>
    </w:p>
    <w:p w:rsidRDefault="00A00362" w:rsidP="001248D9" w:rsidR="00A00362">
      <w:pPr>
        <w:ind w:firstLine="708"/>
        <w:jc w:val="both"/>
        <w:rPr>
          <w:bCs/>
          <w:color w:val="000000"/>
        </w:rPr>
      </w:pPr>
    </w:p>
    <w:p w:rsidRDefault="001248D9" w:rsidP="001248D9" w:rsidR="001248D9">
      <w:pPr>
        <w:ind w:firstLine="708"/>
        <w:jc w:val="both"/>
        <w:rPr>
          <w:bCs/>
          <w:color w:val="000000"/>
        </w:rPr>
      </w:pPr>
      <w:r w:rsidRPr="00160AC6">
        <w:rPr>
          <w:bCs/>
          <w:color w:val="000000"/>
        </w:rPr>
        <w:t>Upućuje se osporavatelj, da radi dokazivanja osnovanosti osporavanja pokrene parnicu u roku od 8 dana od dana dostave izvatka iz ovog rješenja, inače će se smatrati da je odustao od prava na vođenje parnice i smatrat će se da je osporavanje otklonjeno.</w:t>
      </w:r>
    </w:p>
    <w:p w:rsidRDefault="001248D9" w:rsidP="001248D9" w:rsidR="001248D9">
      <w:pPr>
        <w:jc w:val="both"/>
      </w:pPr>
    </w:p>
    <w:p w:rsidRDefault="00B37032" w:rsidP="001248D9" w:rsidR="00B37032">
      <w:pPr>
        <w:jc w:val="both"/>
      </w:pPr>
    </w:p>
    <w:p w:rsidRDefault="00A00362" w:rsidP="001248D9" w:rsidR="00A00362">
      <w:pPr>
        <w:jc w:val="both"/>
      </w:pPr>
    </w:p>
    <w:p w:rsidRDefault="00B37032" w:rsidP="001248D9" w:rsidR="00B37032">
      <w:pPr>
        <w:jc w:val="center"/>
      </w:pPr>
      <w:r>
        <w:lastRenderedPageBreak/>
        <w:t>Obrazloženje</w:t>
      </w:r>
    </w:p>
    <w:p w:rsidRDefault="00B37032" w:rsidP="001248D9" w:rsidR="00B37032">
      <w:pPr>
        <w:jc w:val="both"/>
      </w:pPr>
    </w:p>
    <w:p w:rsidRDefault="00B37032" w:rsidP="001248D9" w:rsidR="00B37032">
      <w:pPr>
        <w:jc w:val="both"/>
      </w:pPr>
    </w:p>
    <w:p w:rsidRDefault="00B37032" w:rsidP="001248D9" w:rsidR="00B37032">
      <w:pPr>
        <w:ind w:firstLine="708"/>
        <w:jc w:val="both"/>
      </w:pPr>
      <w:r>
        <w:t xml:space="preserve">Na posebnom ispitnom ročištu održanom dana </w:t>
      </w:r>
      <w:r w:rsidRPr="002A522E">
        <w:t>9. ožujka  2016</w:t>
      </w:r>
      <w:r>
        <w:t xml:space="preserve">. ispitane su naknadno prijavljene tražbine prema svojim iznosima  i redu. </w:t>
      </w:r>
    </w:p>
    <w:p w:rsidRDefault="00B37032" w:rsidP="001248D9" w:rsidR="00B37032">
      <w:pPr>
        <w:jc w:val="both"/>
      </w:pPr>
      <w:r>
        <w:t xml:space="preserve">   </w:t>
      </w:r>
      <w:r>
        <w:tab/>
        <w:t xml:space="preserve"> Stečajni  sudac  je  temeljem  članka  177.  stavak  2.  Stečajnog zakona (“Narodne novine” 44/96, 29/99, 129/00, 123/03, 82/06, 116/10, 25/12 i 133/12, u daljnjem tekstu: SZ) sastavio  tablicu  ispitanih  tražbina  u koju  su  za  svaku  tražbinu uneseni podaci u kojoj je mjeri tražbina prema svom iznosu</w:t>
      </w:r>
      <w:r w:rsidR="00762C91">
        <w:t xml:space="preserve">, </w:t>
      </w:r>
      <w:r>
        <w:t>redu i od  koga  je  tražbina osporena</w:t>
      </w:r>
      <w:r w:rsidR="00A665F5">
        <w:t xml:space="preserve">. </w:t>
      </w:r>
    </w:p>
    <w:p w:rsidRDefault="00A665F5" w:rsidP="001248D9" w:rsidR="00A665F5">
      <w:pPr>
        <w:jc w:val="both"/>
      </w:pPr>
      <w:r>
        <w:tab/>
        <w:t>Na ročištu su sve tražbine os</w:t>
      </w:r>
      <w:r w:rsidR="00B04D3E">
        <w:t>p</w:t>
      </w:r>
      <w:r>
        <w:t xml:space="preserve">orene, pa kako osporavanje nije otklonjeno valjalo je odlučiti kao pod točkom I izreke ovog rješenja kako slijedi: </w:t>
      </w:r>
    </w:p>
    <w:p w:rsidRDefault="006537A1" w:rsidP="001248D9" w:rsidR="006537A1">
      <w:pPr>
        <w:jc w:val="both"/>
      </w:pPr>
    </w:p>
    <w:p w:rsidRDefault="001943D2" w:rsidP="001248D9" w:rsidR="00B37032">
      <w:pPr>
        <w:jc w:val="both"/>
        <w:rPr>
          <w:color w:val="000000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Stečajna upraviteljica je osporila tražbinu </w:t>
      </w:r>
      <w:r w:rsidRPr="002A522E">
        <w:t>drugog višeg isplatnog reda vjerovnika</w:t>
      </w:r>
      <w:r>
        <w:t xml:space="preserve">  </w:t>
      </w:r>
      <w:r w:rsidRPr="002A522E">
        <w:t>Dorotea Žic, OIB 06536794478, Rijeka, Švalbina 3 ( 1487 )</w:t>
      </w:r>
      <w:r>
        <w:t xml:space="preserve">  u iznosu od </w:t>
      </w:r>
      <w:r w:rsidRPr="00E70606">
        <w:t>30.790,35</w:t>
      </w:r>
      <w:r>
        <w:t xml:space="preserve"> kn</w:t>
      </w:r>
      <w:r w:rsidR="00B37032">
        <w:t>,</w:t>
      </w:r>
      <w:r w:rsidR="00B37032" w:rsidRPr="000A620B">
        <w:rPr>
          <w:iCs/>
          <w:color w:val="000000"/>
        </w:rPr>
        <w:t xml:space="preserve"> </w:t>
      </w:r>
      <w:r w:rsidR="00B37032" w:rsidRPr="000A620B">
        <w:rPr>
          <w:color w:val="000000"/>
        </w:rPr>
        <w:t xml:space="preserve"> uz obrazloženje da </w:t>
      </w:r>
      <w:r w:rsidR="00B37032">
        <w:rPr>
          <w:color w:val="000000"/>
        </w:rPr>
        <w:t>s</w:t>
      </w:r>
      <w:r w:rsidR="00B37032" w:rsidRPr="000A620B">
        <w:rPr>
          <w:color w:val="000000"/>
        </w:rPr>
        <w:t xml:space="preserve">e </w:t>
      </w:r>
      <w:r w:rsidR="00B37032">
        <w:rPr>
          <w:color w:val="000000"/>
        </w:rPr>
        <w:t>dio duga vjerovnika u iznsou od 15.739,97 kn odnosi na pogrešno obračunatu kamatu, budući je ista trebala biti obračunata do dana otvaranja stečaja, a ne do 31. kolovoza 2015., dok je  preostali dug podmiren po presudama ovog suda pod poslovnim brojevima P-926/10 i P- 370/01.</w:t>
      </w:r>
    </w:p>
    <w:p w:rsidRDefault="001943D2" w:rsidP="001248D9" w:rsidR="00B37032" w:rsidRPr="002A522E">
      <w:pPr>
        <w:ind w:firstLine="708"/>
        <w:jc w:val="both"/>
      </w:pPr>
      <w:r w:rsidRPr="001943D2">
        <w:rPr>
          <w:rFonts w:eastAsia="MS Mincho"/>
        </w:rPr>
        <w:t xml:space="preserve">Valjalo  je  stoga  vjerovnika  temeljem  </w:t>
      </w:r>
      <w:r>
        <w:rPr>
          <w:rFonts w:eastAsia="MS Mincho"/>
        </w:rPr>
        <w:t xml:space="preserve">odredbe </w:t>
      </w:r>
      <w:r w:rsidRPr="001943D2">
        <w:rPr>
          <w:rFonts w:eastAsia="MS Mincho"/>
        </w:rPr>
        <w:t xml:space="preserve">članka  177. stavak 3., članka 178. stavak 1., stavak 3. i stavak 6. SZ uputiti na parnicu radi utvrđenja osporene tražbine.      </w:t>
      </w:r>
    </w:p>
    <w:p w:rsidRDefault="006537A1" w:rsidP="001248D9" w:rsidR="006537A1">
      <w:pPr>
        <w:jc w:val="both"/>
      </w:pPr>
    </w:p>
    <w:p w:rsidRDefault="00B37032" w:rsidP="001248D9" w:rsidR="001943D2">
      <w:pPr>
        <w:jc w:val="both"/>
      </w:pPr>
      <w:r>
        <w:t>2.</w:t>
      </w:r>
      <w:r>
        <w:tab/>
      </w:r>
      <w:r w:rsidRPr="002A522E">
        <w:t xml:space="preserve">Vjerovnik Antun Ožanić iz Rijeke, A. Peruča 5 </w:t>
      </w:r>
      <w:r>
        <w:t xml:space="preserve">je </w:t>
      </w:r>
      <w:r w:rsidRPr="002A522E">
        <w:t>osporio tražbin</w:t>
      </w:r>
      <w:r>
        <w:t>u</w:t>
      </w:r>
      <w:r w:rsidRPr="002A522E">
        <w:t xml:space="preserve"> drugog višeg isplatnog reda vjerovnika</w:t>
      </w:r>
      <w:r>
        <w:t xml:space="preserve">   </w:t>
      </w:r>
      <w:r w:rsidRPr="002A522E">
        <w:rPr>
          <w:color w:val="000000"/>
        </w:rPr>
        <w:t>Brank</w:t>
      </w:r>
      <w:r>
        <w:rPr>
          <w:color w:val="000000"/>
        </w:rPr>
        <w:t>e</w:t>
      </w:r>
      <w:r w:rsidRPr="002A522E">
        <w:rPr>
          <w:color w:val="000000"/>
        </w:rPr>
        <w:t xml:space="preserve"> Benčić, OIB </w:t>
      </w:r>
      <w:r w:rsidRPr="002A522E">
        <w:rPr>
          <w:bCs/>
          <w:color w:val="000000"/>
        </w:rPr>
        <w:t xml:space="preserve">98115416539, </w:t>
      </w:r>
      <w:r w:rsidRPr="002A522E">
        <w:rPr>
          <w:bCs/>
          <w:iCs/>
          <w:color w:val="000000"/>
        </w:rPr>
        <w:t>Rijeka, Zdravka Kučića 39 ( 1236 )</w:t>
      </w:r>
      <w:r>
        <w:rPr>
          <w:bCs/>
          <w:iCs/>
          <w:color w:val="000000"/>
        </w:rPr>
        <w:t xml:space="preserve"> u iznosu od </w:t>
      </w:r>
      <w:r w:rsidRPr="002A522E">
        <w:rPr>
          <w:bCs/>
          <w:color w:val="000000"/>
        </w:rPr>
        <w:t>9.427,54</w:t>
      </w:r>
      <w:r>
        <w:rPr>
          <w:bCs/>
          <w:color w:val="000000"/>
        </w:rPr>
        <w:t xml:space="preserve"> kn</w:t>
      </w:r>
      <w:r w:rsidR="001943D2">
        <w:rPr>
          <w:bCs/>
          <w:color w:val="000000"/>
        </w:rPr>
        <w:t xml:space="preserve"> na osnovu obračuna plaća </w:t>
      </w:r>
      <w:r w:rsidR="001943D2">
        <w:t>uz obrazloženje da bila voditeljica platnog ureda kod dužnika prije i nakon otvaranja stečaja, te kao svjedok u parničnim postupcima sve u vezi obračuna plaća.</w:t>
      </w:r>
    </w:p>
    <w:p w:rsidRDefault="003726E0" w:rsidP="001248D9" w:rsidR="001943D2">
      <w:pPr>
        <w:ind w:firstLine="708"/>
        <w:jc w:val="both"/>
      </w:pPr>
      <w:r>
        <w:t>Kako nema suglasnosti o</w:t>
      </w:r>
      <w:r w:rsidRPr="00A0031B">
        <w:t>dbora vjerovnika</w:t>
      </w:r>
      <w:r>
        <w:t xml:space="preserve"> da se s</w:t>
      </w:r>
      <w:r w:rsidRPr="00A0031B">
        <w:t>por</w:t>
      </w:r>
      <w:r>
        <w:t xml:space="preserve"> riješi </w:t>
      </w:r>
      <w:r w:rsidRPr="00A0031B">
        <w:t>u postupku mirenja u skladu s odredbama zakona koji uređuju postupak mirenja</w:t>
      </w:r>
      <w:r>
        <w:t>, a za o</w:t>
      </w:r>
      <w:r w:rsidRPr="00863F31">
        <w:t xml:space="preserve">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1248D9" w:rsidR="006537A1">
      <w:pPr>
        <w:jc w:val="both"/>
      </w:pPr>
    </w:p>
    <w:p w:rsidRDefault="00B37032" w:rsidP="001248D9" w:rsidR="00FD5257">
      <w:pPr>
        <w:jc w:val="both"/>
      </w:pPr>
      <w:r>
        <w:t>3.</w:t>
      </w:r>
      <w:r>
        <w:tab/>
      </w:r>
      <w:r w:rsidRPr="002A522E">
        <w:t xml:space="preserve">Vjerovnik Antun Ožanić iz Rijeke, A. Peruča 5 </w:t>
      </w:r>
      <w:r>
        <w:t xml:space="preserve">je </w:t>
      </w:r>
      <w:r w:rsidRPr="002A522E">
        <w:t>osporio tražbin</w:t>
      </w:r>
      <w:r>
        <w:t>u</w:t>
      </w:r>
      <w:r w:rsidRPr="002A522E">
        <w:t xml:space="preserve"> drugog višeg isplatnog reda vjerovnika</w:t>
      </w:r>
      <w:r>
        <w:t xml:space="preserve"> </w:t>
      </w:r>
      <w:r w:rsidRPr="002A522E">
        <w:rPr>
          <w:color w:val="000000"/>
        </w:rPr>
        <w:t>Danic</w:t>
      </w:r>
      <w:r>
        <w:rPr>
          <w:color w:val="000000"/>
        </w:rPr>
        <w:t>e</w:t>
      </w:r>
      <w:r w:rsidRPr="002A522E">
        <w:rPr>
          <w:color w:val="000000"/>
        </w:rPr>
        <w:t xml:space="preserve"> Maravić Marković, OIB 97829327186, </w:t>
      </w:r>
      <w:r w:rsidRPr="002A522E">
        <w:rPr>
          <w:iCs/>
          <w:color w:val="000000"/>
        </w:rPr>
        <w:t>Rijeka, Franje Čandeka 23 a ( 1365 )</w:t>
      </w:r>
      <w:r>
        <w:rPr>
          <w:iCs/>
          <w:color w:val="000000"/>
        </w:rPr>
        <w:t xml:space="preserve"> u iznosu od  </w:t>
      </w:r>
      <w:r w:rsidRPr="002A522E">
        <w:rPr>
          <w:color w:val="000000"/>
        </w:rPr>
        <w:t>1.576,87</w:t>
      </w:r>
      <w:r>
        <w:rPr>
          <w:color w:val="000000"/>
        </w:rPr>
        <w:t xml:space="preserve"> kn</w:t>
      </w:r>
      <w:r w:rsidR="001943D2">
        <w:rPr>
          <w:color w:val="000000"/>
        </w:rPr>
        <w:t xml:space="preserve"> </w:t>
      </w:r>
      <w:r w:rsidR="00680297">
        <w:rPr>
          <w:bCs/>
          <w:color w:val="000000"/>
        </w:rPr>
        <w:t xml:space="preserve">na osnovu obračuna plaća </w:t>
      </w:r>
      <w:r w:rsidR="001943D2">
        <w:t>uz obrazloženje da je vjerovnica bila voditeljica pravne službe prije otvaranja stečajnog postupka i tijekom stečajnog postupka</w:t>
      </w:r>
      <w:r w:rsidR="00FD5257">
        <w:t>,</w:t>
      </w:r>
      <w:r w:rsidR="001943D2">
        <w:t xml:space="preserve"> te </w:t>
      </w:r>
      <w:r w:rsidR="00FD5257">
        <w:t xml:space="preserve">se </w:t>
      </w:r>
      <w:r w:rsidR="001943D2">
        <w:t xml:space="preserve">kao punomoćnica dužnika </w:t>
      </w:r>
      <w:r w:rsidR="00FD5257">
        <w:t xml:space="preserve">u parničnim postupcima </w:t>
      </w:r>
      <w:r w:rsidR="001943D2">
        <w:t xml:space="preserve">protivila </w:t>
      </w:r>
      <w:r w:rsidR="00FD5257">
        <w:t>isplatama punih plaća s</w:t>
      </w:r>
      <w:r w:rsidR="001943D2">
        <w:t>vim radnicima dužnika</w:t>
      </w:r>
      <w:r w:rsidR="00FD5257">
        <w:t xml:space="preserve">, pa da je tako i u parničnim postupcima koje je vodio protiv dužnika osporavatelj osobno </w:t>
      </w:r>
      <w:r w:rsidR="001943D2">
        <w:t xml:space="preserve">osporavala </w:t>
      </w:r>
      <w:r w:rsidR="00FD5257">
        <w:t xml:space="preserve">isplatu </w:t>
      </w:r>
      <w:r w:rsidR="001943D2">
        <w:t>pun</w:t>
      </w:r>
      <w:r w:rsidR="00FD5257">
        <w:t xml:space="preserve">ih </w:t>
      </w:r>
      <w:r w:rsidR="001943D2">
        <w:t>plać</w:t>
      </w:r>
      <w:r w:rsidR="00FD5257">
        <w:t>a</w:t>
      </w:r>
      <w:r w:rsidR="001943D2">
        <w:t xml:space="preserve"> </w:t>
      </w:r>
      <w:r w:rsidR="00FD5257">
        <w:t>iz 1</w:t>
      </w:r>
      <w:r w:rsidR="001943D2">
        <w:t xml:space="preserve">998. </w:t>
      </w:r>
    </w:p>
    <w:p w:rsidRDefault="003726E0" w:rsidP="001248D9" w:rsidR="00B37032">
      <w:pPr>
        <w:ind w:firstLine="708"/>
        <w:jc w:val="both"/>
      </w:pPr>
      <w:r>
        <w:t>Kako nema suglasnosti o</w:t>
      </w:r>
      <w:r w:rsidRPr="00A0031B">
        <w:t>dbora vjerovnika</w:t>
      </w:r>
      <w:r>
        <w:t xml:space="preserve"> da se s</w:t>
      </w:r>
      <w:r w:rsidRPr="00A0031B">
        <w:t>por</w:t>
      </w:r>
      <w:r>
        <w:t xml:space="preserve"> riješi </w:t>
      </w:r>
      <w:r w:rsidRPr="00A0031B">
        <w:t>u postupku mirenja u skladu s odredbama zakona koji uređuju postupak mirenja</w:t>
      </w:r>
      <w:r>
        <w:t>, a za o</w:t>
      </w:r>
      <w:r w:rsidRPr="00863F31">
        <w:t xml:space="preserve">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4.</w:t>
      </w:r>
      <w:r>
        <w:tab/>
      </w:r>
      <w:r w:rsidRPr="002A522E">
        <w:t xml:space="preserve">Vjerovnik Antun Ožanić iz Rijeke, A. Peruča 5 </w:t>
      </w:r>
      <w:r>
        <w:t xml:space="preserve">je </w:t>
      </w:r>
      <w:r w:rsidRPr="002A522E">
        <w:t>osporio tražbin</w:t>
      </w:r>
      <w:r>
        <w:t>u</w:t>
      </w:r>
      <w:r w:rsidRPr="002A522E">
        <w:t xml:space="preserve"> drugog višeg isplatnog reda vjerovnika</w:t>
      </w:r>
      <w:r w:rsidRPr="002A522E">
        <w:rPr>
          <w:color w:val="000000"/>
        </w:rPr>
        <w:t xml:space="preserve"> Nataš</w:t>
      </w:r>
      <w:r>
        <w:rPr>
          <w:color w:val="000000"/>
        </w:rPr>
        <w:t>e</w:t>
      </w:r>
      <w:r w:rsidRPr="002A522E">
        <w:rPr>
          <w:color w:val="000000"/>
        </w:rPr>
        <w:t xml:space="preserve"> Sinožić, OIB 81179964257, </w:t>
      </w:r>
      <w:r w:rsidRPr="002A522E">
        <w:rPr>
          <w:iCs/>
          <w:color w:val="000000"/>
        </w:rPr>
        <w:t>R</w:t>
      </w:r>
      <w:r>
        <w:rPr>
          <w:iCs/>
          <w:color w:val="000000"/>
        </w:rPr>
        <w:t>ijeka, S. Krautzeka 92 C (1422</w:t>
      </w:r>
      <w:r w:rsidRPr="002A522E">
        <w:rPr>
          <w:iCs/>
          <w:color w:val="000000"/>
        </w:rPr>
        <w:t>)</w:t>
      </w:r>
      <w:r>
        <w:rPr>
          <w:iCs/>
          <w:color w:val="000000"/>
        </w:rPr>
        <w:t xml:space="preserve"> u iznosu od </w:t>
      </w:r>
      <w:r w:rsidRPr="002A522E">
        <w:rPr>
          <w:color w:val="000000"/>
        </w:rPr>
        <w:t>12.813,18</w:t>
      </w:r>
      <w:r>
        <w:rPr>
          <w:color w:val="000000"/>
        </w:rPr>
        <w:t xml:space="preserve"> kn </w:t>
      </w:r>
      <w:r w:rsidR="00680297">
        <w:rPr>
          <w:bCs/>
          <w:color w:val="000000"/>
        </w:rPr>
        <w:t xml:space="preserve">na osnovu obračuna plaća </w:t>
      </w:r>
      <w:r>
        <w:rPr>
          <w:color w:val="000000"/>
        </w:rPr>
        <w:t xml:space="preserve">uz obrazloženje </w:t>
      </w:r>
      <w:r>
        <w:t xml:space="preserve">što je prije otvaranja stečajnog postupka bila sindikalna povjerenica,  te da nije branila prava radnika, da </w:t>
      </w:r>
      <w:r>
        <w:lastRenderedPageBreak/>
        <w:t>je dio svojih tražbina namirila prijebojem prije otvaranja stečaja, te da se kao član odbora vjerovnika nije zauzela za prava radnika.</w:t>
      </w:r>
    </w:p>
    <w:p w:rsidRDefault="003726E0" w:rsidP="00A665F5" w:rsidR="00A665F5">
      <w:pPr>
        <w:ind w:firstLine="708"/>
        <w:jc w:val="both"/>
      </w:pPr>
      <w:r>
        <w:t>Kako nema suglasnosti o</w:t>
      </w:r>
      <w:r w:rsidRPr="00A0031B">
        <w:t>dbora vjerovnika</w:t>
      </w:r>
      <w:r>
        <w:t xml:space="preserve"> da se s</w:t>
      </w:r>
      <w:r w:rsidRPr="00A0031B">
        <w:t>por</w:t>
      </w:r>
      <w:r>
        <w:t xml:space="preserve"> riješi </w:t>
      </w:r>
      <w:r w:rsidRPr="00A0031B">
        <w:t>u postupku mirenja u skladu s odredbama zakona koji uređuju postupak mirenja</w:t>
      </w:r>
      <w:r>
        <w:t>, a za o</w:t>
      </w:r>
      <w:r w:rsidRPr="00863F31">
        <w:t xml:space="preserve">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5.</w:t>
      </w:r>
      <w:r>
        <w:tab/>
        <w:t>Vjerovnik</w:t>
      </w:r>
      <w:r w:rsidRPr="002A522E">
        <w:t xml:space="preserve"> </w:t>
      </w:r>
      <w:r>
        <w:t xml:space="preserve">Katica Simčevski </w:t>
      </w:r>
      <w:r w:rsidRPr="002A522E">
        <w:t>ospori</w:t>
      </w:r>
      <w:r>
        <w:t xml:space="preserve">la </w:t>
      </w:r>
      <w:r w:rsidRPr="002A522E">
        <w:t xml:space="preserve">je tražbinu vjerovnika drugog višeg isplatnog reda </w:t>
      </w:r>
      <w:r>
        <w:t xml:space="preserve">vjerovnika </w:t>
      </w:r>
      <w:r w:rsidRPr="002A522E">
        <w:t>Ante Peran, OIB 22290855207,</w:t>
      </w:r>
      <w:r>
        <w:t xml:space="preserve">  Rijeka, Meštrovićeva 11 (</w:t>
      </w:r>
      <w:r w:rsidRPr="002A522E">
        <w:t>139</w:t>
      </w:r>
      <w:r>
        <w:t>1</w:t>
      </w:r>
      <w:r w:rsidRPr="002A522E">
        <w:t>)</w:t>
      </w:r>
      <w:r>
        <w:t xml:space="preserve"> u iznosu od </w:t>
      </w:r>
      <w:r w:rsidRPr="002A522E">
        <w:t>7.328,67</w:t>
      </w:r>
      <w:r>
        <w:t xml:space="preserve"> kn </w:t>
      </w:r>
      <w:r w:rsidR="00680297">
        <w:rPr>
          <w:bCs/>
          <w:color w:val="000000"/>
        </w:rPr>
        <w:t xml:space="preserve">na osnovu obračuna plaća </w:t>
      </w:r>
      <w:r>
        <w:rPr>
          <w:color w:val="000000"/>
        </w:rPr>
        <w:t xml:space="preserve">uz obrazloženje </w:t>
      </w:r>
      <w:r w:rsidRPr="00ED2937">
        <w:t>je</w:t>
      </w:r>
      <w:r>
        <w:t xml:space="preserve"> vjerovnik kojem osporava tražbinu  </w:t>
      </w:r>
      <w:r w:rsidRPr="00ED2937">
        <w:t>bio</w:t>
      </w:r>
      <w:r>
        <w:t xml:space="preserve"> njen </w:t>
      </w:r>
      <w:r w:rsidRPr="00ED2937">
        <w:t>direktor</w:t>
      </w:r>
      <w:r>
        <w:t xml:space="preserve">,  kojem je tražbina </w:t>
      </w:r>
      <w:r w:rsidRPr="00ED2937">
        <w:t>utvrđena</w:t>
      </w:r>
      <w:r>
        <w:t xml:space="preserve">, dok osporavateljici </w:t>
      </w:r>
      <w:r w:rsidRPr="00ED2937">
        <w:t>nije</w:t>
      </w:r>
      <w:r>
        <w:t>.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 w:rsidRPr="003C6EE3">
      <w:pPr>
        <w:jc w:val="both"/>
      </w:pPr>
      <w:r w:rsidRPr="003C6EE3">
        <w:t>6.</w:t>
      </w:r>
      <w:r w:rsidRPr="003C6EE3">
        <w:tab/>
        <w:t xml:space="preserve">Vjerovnik Radovan Smokvina iz Ičića, Poljanska cesta 48 je osporio tražbinu drugog višeg isplatnog reda vjerovnika Irene Abramović, OIB 89017131158, Rijeka, R. Petrovića 15 (1217) u iznosu od 2.499,58 kn </w:t>
      </w:r>
      <w:r w:rsidR="00680297">
        <w:rPr>
          <w:bCs/>
          <w:color w:val="000000"/>
        </w:rPr>
        <w:t xml:space="preserve">na osnovu obračuna plaća uz obrazloženje </w:t>
      </w:r>
      <w:r w:rsidRPr="003C6EE3">
        <w:t xml:space="preserve">da </w:t>
      </w:r>
      <w:r w:rsidR="00680297">
        <w:t xml:space="preserve">bi tražbina bila protuzakonita, </w:t>
      </w:r>
      <w:r w:rsidRPr="003C6EE3">
        <w:t xml:space="preserve">ako je </w:t>
      </w:r>
      <w:r w:rsidR="00680297">
        <w:t xml:space="preserve">u </w:t>
      </w:r>
      <w:r w:rsidRPr="003C6EE3">
        <w:t xml:space="preserve">dubokoj </w:t>
      </w:r>
      <w:r w:rsidR="001475B1">
        <w:t>zastari.</w:t>
      </w:r>
      <w:r w:rsidRPr="003C6EE3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680297" w:rsidR="006537A1">
      <w:pPr>
        <w:jc w:val="both"/>
      </w:pPr>
    </w:p>
    <w:p w:rsidRDefault="00A665F5" w:rsidP="00680297" w:rsidR="00680297">
      <w:pPr>
        <w:jc w:val="both"/>
      </w:pPr>
      <w:r>
        <w:t>7.</w:t>
      </w:r>
      <w:r>
        <w:tab/>
        <w:t xml:space="preserve">Vjerovnik Radovan Smokvina iz Ičića, Poljanska cesta 48 je osporio tražbinu drugog višeg isplatnog reda vjerovnika Pave Abramovića, OIB 17644082257, Kastav, Dinka Šimunovića 2 (1218) u iznosu od 1.697,88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</w:p>
    <w:p w:rsidRDefault="00A665F5" w:rsidP="00680297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8.</w:t>
      </w:r>
      <w:r>
        <w:tab/>
        <w:t xml:space="preserve">Vjerovnik Radovan Smokvina iz Ičića, Poljanska cesta 48 je osporio tražbinu drugog višeg isplatnog reda vjerovnika Ivana Adžića, OIB 31195777021, Rijeka, Josipa Mohorića 27 (1219) u iznosu od 8.143,97 kn 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>
        <w:t xml:space="preserve"> </w:t>
      </w: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9.</w:t>
      </w:r>
      <w:r>
        <w:tab/>
        <w:t xml:space="preserve">Vjerovnik Radovan Smokvina iz Ičića, Poljanska cesta 48 je osporio tražbinu drugog višeg isplatnog reda vjerovnika Vinka Andrijčića, OIB 62808832719, Krk, Draga Bašćanska 157 (1220) u iznosu od 12.528,85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10.</w:t>
      </w:r>
      <w:r>
        <w:tab/>
        <w:t xml:space="preserve">Vjerovnik Radovan Smokvina iz Ičića, Poljanska cesta 48 je osporio tražbinu drugog višeg isplatnog reda vjerovnika Damira Antunovića, OIB 25332956727, Rijeka, Šetalište J. </w:t>
      </w:r>
      <w:r>
        <w:lastRenderedPageBreak/>
        <w:t>Rakovca 5 (1221) u iznosu od 1.948,86 kn</w:t>
      </w:r>
      <w:r>
        <w:tab/>
        <w:t xml:space="preserve">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11.</w:t>
      </w:r>
      <w:r>
        <w:tab/>
        <w:t>Vjerovnik Radovan Smokvina iz Ičića, Poljanska cesta 48 je osporio tražbinu drugog višeg isplatnog reda vjerovnika Lilijane Augustin, OIB 12365783008, Matulji, Šmogorska cesta 43 (1222) u iznosu od 14.971,98 kn</w:t>
      </w:r>
      <w:r w:rsidR="00680297">
        <w:t xml:space="preserve">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12.</w:t>
      </w:r>
      <w:r>
        <w:tab/>
        <w:t>Vjerovnik Radovan Smokvina iz Ičića, Poljanska cesta 48 je osporio tražbinu drugog višeg isplatnog reda vjerovnika Gordane Azinović, OIB 12669569335, Rijeka, Antuna Barca 12</w:t>
      </w:r>
      <w:r w:rsidR="00680297">
        <w:t xml:space="preserve"> (1223) u iznosu od 5.115,05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13.</w:t>
      </w:r>
      <w:r>
        <w:tab/>
        <w:t xml:space="preserve">Vjerovnik Radovan Smokvina iz Ičića, Poljanska cesta 48 je osporio tražbinu drugog višeg isplatnog reda vjerovnika Ivana Ažića, OIB 53451600492, Senj, Ažić Lokva 20 (1224) u iznosu od 9.413,24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14.</w:t>
      </w:r>
      <w:r>
        <w:tab/>
        <w:t xml:space="preserve">Vjerovnik Radovan Smokvina iz Ičića, Poljanska cesta 48 je osporio tražbinu drugog višeg isplatnog reda vjerovnika Šima Babić (iza pok. Mladena Babića) OIB 70882195185, Rijeka, Škurinjskih žrtava 9 (1225) u iznosu od 1.336,21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15.</w:t>
      </w:r>
      <w:r>
        <w:tab/>
        <w:t xml:space="preserve">Vjerovnik Radovan Smokvina iz Ičića, Poljanska cesta 48 je osporio tražbinu drugog višeg isplatnog reda vjerovnika Sanje Babić, OIB 95180155449, Rijeka, Zdravka Kučića 9 (1226) u iznosu od 7.679,57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 xml:space="preserve">16.      Vjerovnik Radovan Smokvina iz Ičića, Poljanska cesta 48 je osporio tražbinu drugog višeg isplatnog reda vjerovnika Anite Balen, OIB 19746601617, Rijeka, Hahlić 19 (1227) u iznosu od 1.822,66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17.</w:t>
      </w:r>
      <w:r>
        <w:tab/>
        <w:t xml:space="preserve">Vjerovnik Radovan Smokvina iz Ičića, Poljanska cesta 48 je osporio tražbinu drugog višeg isplatnog reda vjerovnika Marine Ban ( iza pok. Milivoja Bana), OIB 94209878025, Grobnik, Grobnik 51 (1228) u iznosu od </w:t>
      </w:r>
      <w:r w:rsidRPr="00C318E2">
        <w:t>7.267,54</w:t>
      </w:r>
      <w:r>
        <w:t xml:space="preserve">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18.</w:t>
      </w:r>
      <w:r>
        <w:tab/>
        <w:t>Vjerovnik Radovan Smokvina iz Ičića, Poljanska cesta 48 je osporio tražbinu drugog višeg isplatnog reda vjerovnika Slobodana Banašina, OIB 61319994678, Rijeka, Švalbina 13 (1229) u iznosu od 5.331,36 kn</w:t>
      </w:r>
      <w:r w:rsidRPr="00863F31">
        <w:t xml:space="preserve">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19.</w:t>
      </w:r>
      <w:r>
        <w:tab/>
        <w:t xml:space="preserve">Vjerovnik Radovan Smokvina iz Ičića, Poljanska cesta 48 je osporio tražbinu drugog višeg isplatnog reda vjerovnika Ante Banića, OIB 11612757977, Rijeka, Pilepići 29 (1230) u iznosu od 1.105,62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20.</w:t>
      </w:r>
      <w:r>
        <w:tab/>
        <w:t xml:space="preserve">Vjerovnik Radovan Smokvina iz Ičića, Poljanska cesta 48 je osporio tražbinu drugog višeg isplatnog reda vjerovnika Josipe Barak, OIB 38292221551, Rijeka, Pod ohrušvom 15c (1231) u iznosu od 3.288,57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 xml:space="preserve">21.     Vjerovnik Radovan Smokvina iz Ičića, Poljanska cesta 48 je osporio tražbinu drugog višeg isplatnog reda vjerovnika Ljiljane Barak, OIB 05727273308, Kastav, Rudno 21 (1232) u iznosu od 4.602,16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22.</w:t>
      </w:r>
      <w:r>
        <w:tab/>
        <w:t xml:space="preserve">Vjerovnik Radovan Smokvina iz Ičića, Poljanska cesta 48 je osporio tražbinu drugog višeg isplatnog reda vjerovnika Brace Baričevića, OIB 12833770553, Škrljevo, Škrljevo 1 (1233) u iznosu od 10.242,06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23.</w:t>
      </w:r>
      <w:r>
        <w:tab/>
        <w:t xml:space="preserve">Vjerovnik Radovan Smokvina iz Ičića, Poljanska cesta 48 je osporio tražbinu drugog višeg isplatnog reda vjerovnika Mauricija Bastiancicha, OIB 11170003706, Rijeka, Ede Jardasa 16 (1234) u iznosu od 8.327,27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 w:rsidRPr="00C318E2">
        <w:t>24.</w:t>
      </w:r>
      <w:r>
        <w:tab/>
      </w:r>
      <w:r w:rsidRPr="00C318E2">
        <w:t>Vjerovnik</w:t>
      </w:r>
      <w:r>
        <w:t xml:space="preserve"> Radovan Smokvina iz Ičića, Poljanska cesta 48 je osporio tražbinu drugog višeg isplatnog reda vjerovnika Elija Belaka, OIB 96141783297, Rijeka, Franje Čandeka 38a (1235) u iznosu od 1.907,18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5E6E00" w:rsidR="006537A1">
      <w:pPr>
        <w:jc w:val="both"/>
      </w:pPr>
    </w:p>
    <w:p w:rsidRDefault="005E6E00" w:rsidP="005E6E00" w:rsidR="005E6E00">
      <w:pPr>
        <w:jc w:val="both"/>
      </w:pPr>
      <w:r w:rsidRPr="00C318E2">
        <w:t>2</w:t>
      </w:r>
      <w:r>
        <w:t>5</w:t>
      </w:r>
      <w:r w:rsidRPr="00C318E2">
        <w:t>.</w:t>
      </w:r>
      <w:r>
        <w:tab/>
      </w:r>
      <w:r w:rsidRPr="00C318E2">
        <w:t>Vjerovnik</w:t>
      </w:r>
      <w:r>
        <w:t xml:space="preserve"> Radovan Smokvina iz Ičića, Poljanska cesta 48 je osporio tražbinu drugog višeg isplatnog reda vjerovnika Branke Benčić, OIB 98115416539, Rijeka, Zdravka Kučića 39 ( 1236 ) u iznosu od </w:t>
      </w:r>
      <w:r w:rsidRPr="005E6E00">
        <w:t>9.427,54</w:t>
      </w:r>
      <w:r>
        <w:t xml:space="preserve"> kn</w:t>
      </w:r>
      <w:r w:rsidRPr="005E6E00">
        <w:t xml:space="preserve">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</w:p>
    <w:p w:rsidRDefault="005E6E00" w:rsidP="005E6E00" w:rsidR="005E6E00">
      <w:pPr>
        <w:jc w:val="both"/>
      </w:pPr>
      <w:r>
        <w:t xml:space="preserve">           </w:t>
      </w: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2</w:t>
      </w:r>
      <w:r w:rsidR="005E6E00">
        <w:t>6</w:t>
      </w:r>
      <w:r>
        <w:t>.</w:t>
      </w:r>
      <w:r>
        <w:tab/>
        <w:t xml:space="preserve">Vjerovnik Radovan Smokvina iz Ičića, Poljanska cesta 48 je osporio tražbinu drugog višeg isplatnog reda vjerovnika Radojke Benić, OIB 28863435311, Rijeka, Škurinjskih žrtava 32 (1237) u iznosu od 2.251,36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>27.</w:t>
      </w:r>
      <w:r>
        <w:tab/>
        <w:t xml:space="preserve">Vjerovnik Radovan Smokvina iz Ičića, Poljanska cesta 48 je osporio tražbinu drugog višeg isplatnog reda vjerovnika Luciane Berković, OIB 52065646589, Rijeka, Zvonimirova 48 (1238) u iznosu od 10.392,89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28.</w:t>
      </w:r>
      <w:r>
        <w:tab/>
        <w:t xml:space="preserve">Vjerovnik Radovan Smokvina iz Ičića, Poljanska cesta 48 je osporio tražbinu drugog višeg isplatnog reda vjerovnika Ive Bilena, OIB 49459470039, Krasica, Krasica 176 a (1239) u iznosu od 1.937,70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lastRenderedPageBreak/>
        <w:t>29.</w:t>
      </w:r>
      <w:r>
        <w:tab/>
        <w:t xml:space="preserve">Vjerovnik Radovan Smokvina iz Ičića, Poljanska cesta 48 je osporio tražbinu drugog višeg isplatnog reda vjerovnika Nadije Bilen – Križanec, OIB 01839519849, Rijeka, Stube Antuna Marčelje Viškovića 10 (1240) u iznosu od 9.665,44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30.</w:t>
      </w:r>
      <w:r>
        <w:tab/>
        <w:t xml:space="preserve">Vjerovnik Radovan Smokvina iz Ičića, Poljanska cesta 48 je osporio tražbinu drugog višeg isplatnog reda vjerovnika Vesne Blažek, OIB 91844574982, Čavle, Zastenice 37 (1241)  u iznosu od 4.419,06 kn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680297" w:rsidR="006537A1">
      <w:pPr>
        <w:jc w:val="both"/>
      </w:pPr>
    </w:p>
    <w:p w:rsidRDefault="00A665F5" w:rsidP="00680297" w:rsidR="00BF0499">
      <w:pPr>
        <w:jc w:val="both"/>
      </w:pPr>
      <w:r>
        <w:t>31.</w:t>
      </w:r>
      <w:r>
        <w:tab/>
        <w:t xml:space="preserve">Vjerovnik Radovan Smokvina iz Ičića, Poljanska cesta 48 je osporio tražbinu drugog višeg isplatnog reda vjerovnika Zdenka Bodakoša, OIB 59287542407, Rijeka, Bartolovo 14 (1242) u iznosu od 2.830,90 </w:t>
      </w:r>
      <w:r w:rsidR="00680297">
        <w:rPr>
          <w:bCs/>
          <w:color w:val="000000"/>
        </w:rPr>
        <w:t xml:space="preserve">na osnovu obračuna plaća uz obrazloženje </w:t>
      </w:r>
      <w:r w:rsidR="00680297" w:rsidRPr="003C6EE3">
        <w:t xml:space="preserve">da </w:t>
      </w:r>
      <w:r w:rsidR="00680297">
        <w:t xml:space="preserve">bi tražbina bila protuzakonita, </w:t>
      </w:r>
      <w:r w:rsidR="00680297" w:rsidRPr="003C6EE3">
        <w:t xml:space="preserve">ako je </w:t>
      </w:r>
      <w:r w:rsidR="00680297">
        <w:t xml:space="preserve">u </w:t>
      </w:r>
      <w:r w:rsidR="00680297" w:rsidRPr="003C6EE3">
        <w:t xml:space="preserve">dubokoj </w:t>
      </w:r>
      <w:r w:rsidR="001475B1">
        <w:t>zastari.</w:t>
      </w:r>
    </w:p>
    <w:p w:rsidRDefault="00BF0499" w:rsidP="00BF0499" w:rsidR="00A665F5">
      <w:pPr>
        <w:ind w:firstLine="708"/>
        <w:jc w:val="both"/>
      </w:pPr>
      <w:r>
        <w:t>K</w:t>
      </w:r>
      <w:r w:rsidR="00A665F5" w:rsidRPr="00863F31">
        <w:t xml:space="preserve">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="00A665F5"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32.</w:t>
      </w:r>
      <w:r>
        <w:tab/>
        <w:t xml:space="preserve">Vjerovnik Radovan Smokvina iz Ičića, Poljanska cesta 48 je osporio tražbinu drugog višeg isplatnog reda vjerovnika Čedomira Borčića, OIB 79612712260, Rijeka, Blaža Polića 4 (1243) u iznosu od 2.858,98 kn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33.</w:t>
      </w:r>
      <w:r>
        <w:tab/>
        <w:t>Vjerovnik Radovan Smokvina iz Ičića, Poljanska cesta 48 je osporio tražbinu drugog višeg isplatnog reda vjerovnika Vesne Bosak, OIB 02352532521, Rijeka, Franje Račkoga 56 (1244) u iznosu od 8.292,92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34.</w:t>
      </w:r>
      <w:r>
        <w:tab/>
        <w:t>Vjerovnik Radovan Smokvina iz Ičića, Poljanska cesta 48 je osporio tražbinu drugog višeg isplatnog reda vjerovnika Antonije-Nade Božić (iza pok. Paola Božića), OIB 21158498114, Rijeka, Ćićarijska 8 (1245) u iznosu od 2.333,05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35.</w:t>
      </w:r>
      <w:r>
        <w:tab/>
        <w:t xml:space="preserve">Vjerovnik Radovan Smokvina iz Ičića, Poljanska cesta 48 je osporio tražbinu drugog višeg isplatnog reda vjerovnika Slobodana Božića, OIB 87875241755, Rijeka, Blažićevo A </w:t>
      </w:r>
      <w:r>
        <w:lastRenderedPageBreak/>
        <w:t>3/1 (1246) u iznosu od 9.129,23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36.</w:t>
      </w:r>
      <w:r>
        <w:tab/>
        <w:t>Vjerovnik Radovan Smokvina iz Ičića, Poljanska cesta 48 je osporio tražbinu drugog višeg isplatnog reda vjerovnika Nedeljke Bradanović, OIB 98664836371, Rijeka, Škurinjskih žrtava 5 (1247) u iznosu od 1.838,02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37.</w:t>
      </w:r>
      <w:r>
        <w:tab/>
        <w:t>Vjerovnik Radovan Smokvina iz Ičića, Poljanska cesta 48 je osporio tražbinu drugog višeg isplatnog reda vjerovnika Ante Brakusa, OIB 89521089834, Rijeka, Bačići 22 A (1248) u iznosu od 8.981,65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BF0499" w:rsidR="006537A1">
      <w:pPr>
        <w:jc w:val="both"/>
      </w:pPr>
    </w:p>
    <w:p w:rsidRDefault="00A665F5" w:rsidP="00BF0499" w:rsidR="00BF0499">
      <w:pPr>
        <w:jc w:val="both"/>
      </w:pPr>
      <w:r>
        <w:t>38.</w:t>
      </w:r>
      <w:r>
        <w:tab/>
        <w:t>Vjerovnik Radovan Smokvina iz Ičića, Poljanska cesta 48 je osporio tražbinu drugog višeg isplatnog reda vjerovnika Gordane Brašnić, OIB 62526330231, Rijeka, Milana Rustanbega 27 (1249) u iznosu od 2.076,45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</w:p>
    <w:p w:rsidRDefault="00A665F5" w:rsidP="00BF0499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BF0499" w:rsidR="006537A1">
      <w:pPr>
        <w:jc w:val="both"/>
      </w:pPr>
    </w:p>
    <w:p w:rsidRDefault="00A665F5" w:rsidP="00BF0499" w:rsidR="00BF0499">
      <w:pPr>
        <w:jc w:val="both"/>
      </w:pPr>
      <w:r>
        <w:t>39.</w:t>
      </w:r>
      <w:r>
        <w:tab/>
        <w:t>Vjerovnik Radovan Smokvina iz Ičića, Poljanska cesta 48 je osporio tražbinu drugog višeg isplatnog reda vjerovnika Zlatana Bratine, OIB 13238933791, Kastav, Trinajstići 13 (1250) u iznosu od 10.681,74 kn</w:t>
      </w:r>
      <w:r w:rsidRPr="00863F31">
        <w:t xml:space="preserve"> </w:t>
      </w:r>
      <w:r w:rsidR="00BF0499">
        <w:rPr>
          <w:bCs/>
          <w:color w:val="000000"/>
        </w:rPr>
        <w:t xml:space="preserve">na osnovu obračuna plaća uz obrazloženje </w:t>
      </w:r>
      <w:r w:rsidR="00BF0499" w:rsidRPr="003C6EE3">
        <w:t xml:space="preserve">da </w:t>
      </w:r>
      <w:r w:rsidR="00BF0499">
        <w:t xml:space="preserve">bi tražbina bila protuzakonita, </w:t>
      </w:r>
      <w:r w:rsidR="00BF0499" w:rsidRPr="003C6EE3">
        <w:t xml:space="preserve">ako je </w:t>
      </w:r>
      <w:r w:rsidR="00BF0499">
        <w:t xml:space="preserve">u </w:t>
      </w:r>
      <w:r w:rsidR="00BF0499" w:rsidRPr="003C6EE3">
        <w:t xml:space="preserve">dubokoj </w:t>
      </w:r>
      <w:r w:rsidR="001475B1">
        <w:t>zastari.</w:t>
      </w:r>
    </w:p>
    <w:p w:rsidRDefault="00A665F5" w:rsidP="00BF0499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40.</w:t>
      </w:r>
      <w:r>
        <w:tab/>
        <w:t>Vjerovnik Radovan Smokvina iz Ičića, Poljanska cesta 48 je osporio tražbinu drugog višeg isplatnog reda vjerovnika Zorana Brdara, OIB 71042541419, G. Grobnik, Kačani 14 (ex 104) (1251) u iznosu od 307,57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41.</w:t>
      </w:r>
      <w:r>
        <w:tab/>
        <w:t>Vjerovnik Radovan Smokvina iz Ičića, Poljanska cesta 48 je osporio tražbinu drugog višeg isplatnog reda vjerovnika Klaudija Brljafe (iza pok. Lidije Brljafa), OIB 12508836356, Rijeka, Bok 25 (1252) u iznosu od 7.094,34</w:t>
      </w:r>
      <w:r>
        <w:tab/>
        <w:t xml:space="preserve">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42.</w:t>
      </w:r>
      <w:r>
        <w:tab/>
        <w:t>Vjerovnik Radovan Smokvina iz Ičića, Poljanska cesta 48 je osporio tražbinu drugog višeg isplatnog reda vjerovnika Vlade Brenka, OIB 59381266040, Rijeka, Zvonimirova 20 – 1 (1253) u iznosu od 3.216,31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43.</w:t>
      </w:r>
      <w:r>
        <w:tab/>
        <w:t>Vjerovnik Radovan Smokvina iz Ičića, Poljanska cesta 48 je osporio tražbinu drugog višeg isplatnog reda vjerovnika Rade Bunjevca, OIB 27606476304, Viškovo, Donji Jugi 17 (1254) u iznosu od 3.192,27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44.</w:t>
      </w:r>
      <w:r>
        <w:tab/>
        <w:t>Vjerovnik Radovan Smokvina iz Ičića, Poljanska cesta 48 je osporio tražbinu drugog višeg isplatnog reda vjerovnika Gordane Buratović, OIB 24902281402, Rijeka, A. Dalmatina 7 (1255) u iznosu od 6.252,88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45.</w:t>
      </w:r>
      <w:r>
        <w:tab/>
        <w:t>Vjerovnik Radovan Smokvina iz Ičića, Poljanska cesta 48 je osporio tražbinu drugog višeg isplatnog reda vjerovnika Ernade Burek Bećirović, OIB 05349704291, Rijeka, Vukovarska 1 (1256) u iznosu od 7.862,85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46.</w:t>
      </w:r>
      <w:r>
        <w:tab/>
        <w:t>Vjerovnik Radovan Smokvina iz Ičića, Poljanska cesta 48 je osporio tražbinu drugog višeg isplatnog reda vjerovnika Ljubomira Kremenovića, OIB 37621014118, Rijeka, Ul. 1. maja 58, (1257) u iznosu od 2.838,02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47.</w:t>
      </w:r>
      <w:r>
        <w:tab/>
        <w:t>Vjerovnik Radovan Smokvina iz Ičića, Poljanska cesta 48 je osporio tražbinu drugog višeg isplatnog reda vjerovnika Zore Butorac, OIB 49579717459,  Rijeka, Plitvička 4 (1258) u iznosu od 2.306,36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48.</w:t>
      </w:r>
      <w:r>
        <w:tab/>
        <w:t>Vjerovnik Radovan Smokvina iz Ičića, Poljanska cesta 48 je osporio tražbinu drugog višeg isplatnog reda vjerovnika Jelene Carević, OIB 69801796757, Rijeka, Franje Matkovića 11 (1259) u iznosu od 682,61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49.</w:t>
      </w:r>
      <w:r>
        <w:tab/>
        <w:t>Vjerovnik Radovan Smokvina iz Ičića, Poljanska cesta 48 je osporio tražbinu drugog višeg isplatnog reda vjerovnika Ruže Cattarinuzzi (iza pok. Franka Cattarinuzzija), OIB 11339522794, Rijeka, Giuseppe Carabino 3 (1260) u iznosu od 3.498,26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50.</w:t>
      </w:r>
      <w:r>
        <w:tab/>
        <w:t>Vjerovnik Radovan Smokvina iz Ičića, Poljanska cesta 48 je osporio tražbinu drugog višeg isplatnog reda vjerovnika Željka Cergnara, OIB 35358295562, Čavle, Cernik 67 (1261) u iznosu od 8.467,03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51.</w:t>
      </w:r>
      <w:r>
        <w:tab/>
        <w:t>Vjerovnik Radovan Smokvina iz Ičića, Poljanska cesta 48 je osporio tražbinu drugog višeg isplatnog reda vjerovnika Ivana Cicvarića, OIB 81146351134, Zagreb, Ante Jakšića 9 (1262) u iznosu od 11.837,53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52.</w:t>
      </w:r>
      <w:r>
        <w:tab/>
        <w:t>Vjerovnik Radovan Smokvina iz Ičića, Poljanska cesta 48 je osporio tražbinu drugog višeg isplatnog reda vjerovnika Borisa Crnića, OIB 30002265925, Rijeka, Kvaternikova 62 B (1263) u iznosu od 9.522,60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53.</w:t>
      </w:r>
      <w:r>
        <w:tab/>
        <w:t>Vjerovnik Radovan Smokvina iz Ičića, Poljanska cesta 48 je osporio tražbinu drugog višeg isplatnog reda vjerovnika Milke Crnković, OIB 20711617243, Rijeka, Tina Ujevića 35 (1264) u iznosu od 17.043,62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54.</w:t>
      </w:r>
      <w:r>
        <w:tab/>
        <w:t>Vjerovnik Radovan Smokvina iz Ičića, Poljanska cesta 48 je osporio tražbinu drugog višeg isplatnog reda vjerovnika Vitomira Csorbe, OIB 72281766935, Rijeka, Naselje Vulkan 4 (1265) u iznosu od 603,32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55.</w:t>
      </w:r>
      <w:r>
        <w:tab/>
        <w:t>Vjerovnik Radovan Smokvina iz Ičića, Poljanska cesta 48 je osporio tražbinu drugog višeg isplatnog reda vjerovnika Damira Cuculića, OIB 61246905397, Kukuljanovo, Kukuljanovo 24 (1266) u iznosu od 5.224,85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56.</w:t>
      </w:r>
      <w:r>
        <w:tab/>
      </w:r>
      <w:r w:rsidRPr="0026509A">
        <w:t>Vjerovnik Radovan Smokvina iz Ičića, Poljanska cesta 48 je osporio tražbinu drugog višeg isplatnog reda vjerovnika Milvane Čabrijan (iza pok. Gojka Čabrijana), OIB 76283413080, Cernik, Cernik 37 (</w:t>
      </w:r>
      <w:r>
        <w:t>1267</w:t>
      </w:r>
      <w:r w:rsidRPr="0026509A">
        <w:t>) u iznosu od 2.572,82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57.</w:t>
      </w:r>
      <w:r>
        <w:tab/>
        <w:t>Vjerovnik Radovan Smokvina iz Ičića, Poljanska cesta 48 je osporio tražbinu drugog višeg isplatnog reda vjerovnika Dubravke Čargonja, OIB 65205222341, Rijeka, Brig 7 (1268) u iznosu od 3.118,62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58.</w:t>
      </w:r>
      <w:r>
        <w:tab/>
        <w:t>Vjerovnik Radovan Smokvina iz Ičića, Poljanska cesta 48 je osporio tražbinu drugog višeg isplatnog reda vjerovnika Marinka Čauševića, OIB 51765527840, Rijeka, Krimeja 22 (1269) u iznosu od 1.078,63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59.</w:t>
      </w:r>
      <w:r>
        <w:tab/>
        <w:t>Vjerovnik  Radovan Smokvina iz Ičića, Poljanska cesta 48 je osporio tražbinu drugog višeg isplatnog reda vjerovnika Mirjane Čulina, OIB 30425569537,  Rijeka, Drenovski put 43 (1270) u iznosu od 3.177,00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5412D" w:rsidR="006537A1">
      <w:pPr>
        <w:jc w:val="both"/>
      </w:pPr>
    </w:p>
    <w:p w:rsidRDefault="00A665F5" w:rsidP="00A5412D" w:rsidR="00A5412D">
      <w:pPr>
        <w:jc w:val="both"/>
      </w:pPr>
      <w:r>
        <w:t>60.</w:t>
      </w:r>
      <w:r>
        <w:tab/>
        <w:t>Vjerovnik Radovan Smokvina iz Ičića, Poljanska cesta 48 je osporio tražbinu drugog višeg isplatnog reda vjerovnika Jadranke Radošević, OIB 58098084042, Viškovo, Saršoni 7 (1271) u iznosu od 2.536,65 kn</w:t>
      </w:r>
      <w:r w:rsidR="00A5412D" w:rsidRPr="00A5412D">
        <w:t xml:space="preserve"> </w:t>
      </w:r>
      <w:r w:rsidR="00A5412D">
        <w:t xml:space="preserve">na osnovu obračunatih plaća, uz obrazloženja da bi tražbina bila nezakonita, ako je u dubokoj zastari. </w:t>
      </w:r>
    </w:p>
    <w:p w:rsidRDefault="00A5412D" w:rsidP="00A5412D" w:rsidR="00A665F5">
      <w:pPr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61.</w:t>
      </w:r>
      <w:r>
        <w:tab/>
        <w:t>Vjerovnik Radovan Smokvina iz Ičića, Poljanska cesta 48 je osporio tražbinu drugog višeg isplatnog reda vjerovnika Ahmeta Didića, OIB 69157716173, Škrljevo, Škrljevo 176 (1272) u iznosu od 1.277,31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62.</w:t>
      </w:r>
      <w:r>
        <w:tab/>
        <w:t>Vjerovnik Radovan Smokvina iz Ičića, Poljanska cesta 48 je osporio tražbinu drugog višeg isplatnog reda vjerovnika Marice Dokmanović, OIB 15969445042,  Rijeka, Ćićarijska 45 (1273) u iznosu od 850,82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63.</w:t>
      </w:r>
      <w:r>
        <w:tab/>
        <w:t>Vjerovnik Radovan Smokvina iz Ičića, Poljanska cesta 48 je osporio tražbinu drugog višeg isplatnog reda vjerovnika Milana Dokmanovića, OIB 12738589903, Rijeka, Ćićarijska 45 (1274) u iznosu od 9.865,80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64.</w:t>
      </w:r>
      <w:r>
        <w:tab/>
        <w:t>Vjerovnik Radovan Smokvina iz Ičića, Poljanska cesta 48 je osporio tražbinu drugog višeg isplatnog reda vjerovnika Ljubice Doljak, OIB 74399338880, Čavle, Mavrinci 24 a (1275)</w:t>
      </w:r>
      <w:r>
        <w:tab/>
        <w:t>u iznosu od 2.531,35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65.</w:t>
      </w:r>
      <w:r>
        <w:tab/>
        <w:t>Vjerovnik Radovan Smokvina iz Ičića, Poljanska cesta 48 je osporio tražbinu drugog višeg isplatnog reda vjerovnika Željka Domitrovića, OIB 59684424075, Škrljevo, Škrljevo 229 (1276) u iznosu od 2.716,26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3C6EE3" w:rsidR="006537A1">
      <w:pPr>
        <w:jc w:val="both"/>
      </w:pPr>
    </w:p>
    <w:p w:rsidRDefault="00A665F5" w:rsidP="003C6EE3" w:rsidR="003C6EE3">
      <w:pPr>
        <w:jc w:val="both"/>
      </w:pPr>
      <w:r>
        <w:t>66.</w:t>
      </w:r>
      <w:r>
        <w:tab/>
        <w:t>Vjerovnik Radovan Smokvina iz Ičića, Poljanska cesta 48 je osporio tražbinu drugog višeg isplatnog reda vjerovnika Stoje Drača, OIB 80344187440, Rijeka, Brdo 8 (1277) u iznosu od 9.060,68 kn</w:t>
      </w:r>
      <w:r w:rsidR="003C6EE3" w:rsidRPr="003C6EE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3C6EE3" w:rsidP="003C6EE3" w:rsidR="00A665F5">
      <w:pPr>
        <w:jc w:val="both"/>
      </w:pPr>
      <w:r w:rsidRPr="00863F31">
        <w:t xml:space="preserve">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67.</w:t>
      </w:r>
      <w:r>
        <w:tab/>
        <w:t>Vjerovnik Radovan Smokvina iz Ičića, Poljanska cesta 48 je osporio tražbinu drugog višeg isplatnog reda vjerovnika Radojke Duković (iza pok. Jasne Duković), OIB 00629323636, Crikvenica, Pavla Radića 52 (1278) u iznosu od 3.006,83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6537A1" w:rsidP="00A665F5" w:rsidR="006537A1">
      <w:pPr>
        <w:jc w:val="both"/>
      </w:pPr>
    </w:p>
    <w:p w:rsidRDefault="00A665F5" w:rsidP="00A665F5" w:rsidR="00A665F5">
      <w:pPr>
        <w:jc w:val="both"/>
      </w:pPr>
      <w:r>
        <w:t>68.</w:t>
      </w:r>
      <w:r>
        <w:tab/>
        <w:t>Vjerovnik Radovan Smokvina iz Ičića, Poljanska cesta 48 je osporio tražbinu drugog višeg isplatnog reda vjerovnika Zorane Duković (iza pok. Jasne Duković) OIB 33604761859, Duga Resa, Gršćaki, Gršćaki 26 (1279) u iznosu od 3.006,83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69.</w:t>
      </w:r>
      <w:r>
        <w:tab/>
        <w:t xml:space="preserve">Vjerovnik </w:t>
      </w:r>
      <w:r w:rsidRPr="00587AA7">
        <w:t>Radovan Smokvina iz Ičića, Poljanska cesta 48 je osporio tražbinu drugog više</w:t>
      </w:r>
      <w:r>
        <w:t>g isplatnog reda vjerovnika Josipe Ivanišević (iza pok. Jasne Duković) OIB 90577378450, Grižane, Barci 85 (1280) u iznosu od 3.006,83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70.</w:t>
      </w:r>
      <w:r>
        <w:tab/>
        <w:t>Vjerovnik Radovan Smokvina iz Ičića, Poljanska cesta 48 je osporio tražbinu drugog višeg isplatnog reda vjerovnika Žarka Dumenčić, OIB 23948262479, Rijeka, Vukovarska 20 (1281) u iznosu od 11.294,99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71.</w:t>
      </w:r>
      <w:r>
        <w:tab/>
        <w:t>Vjerovnik Radovan Smokvina iz Ičića, Poljanska cesta 48 je osporio tražbinu drugog višeg isplatnog reda vjerovnika Mate Dundovića (iza pok. Đurđice Dundović), OIB 57071796302, Rijeka, Orlići 7 D (1282) u iznosu od 15.699,87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72.</w:t>
      </w:r>
      <w:r>
        <w:tab/>
        <w:t>Vjerovnik Radovan Smokvina iz Ičića, Poljanska cesta 48 je osporio tražbinu drugog višeg isplatnog reda vjerovnika Vesne Dunić Bačić, OIB 14285029326, Rijeka, Cambierieva 1 (1283) u iznosu od 4.137,14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73.</w:t>
      </w:r>
      <w:r>
        <w:tab/>
        <w:t>Vjerovnik Radovan Smokvina iz Ičića, Poljanska cesta 48 je osporio tražbinu drugog višeg isplatnog reda vjerovnika Dušana Đoge, OIB 04472395355, Benkovac, Kašić Donji 139 (1284) u iznosu od 5.048,40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74.</w:t>
      </w:r>
      <w:r>
        <w:tab/>
        <w:t>Vjerovnik Radovan Smokvina iz Ičića, Poljanska cesta 48 je osporio tražbinu drugog višeg isplatnog reda vjerovnika Jadranke Đukić, OIB 73857839189, Bakar, Mornarska 309 (1285) u iznosu od 1.858,41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75.</w:t>
      </w:r>
      <w:r>
        <w:tab/>
        <w:t>Vjerovnik Radovan Smokvina iz Ičića, Poljanska cesta 48 je osporio tražbinu drugog višeg isplatnog reda vjerovnika Jovana Erakovića, OIB 44116068329, Viškovo, Bezjaki 37 (1286) u iznosu od 12.772,40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76.</w:t>
      </w:r>
      <w:r>
        <w:tab/>
        <w:t>Vjerovnik Radovan Smokvina iz Ičića, Poljanska cesta 48 je osporio tražbinu drugog višeg isplatnog reda vjerovnika Snežane Erlić, (iza pok. Krešimira Erlića), OIB 24511147332, Rijeka, Crnčićeva 7 (1287)</w:t>
      </w:r>
      <w:r>
        <w:tab/>
        <w:t>u iznosu od 13.499,52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77.</w:t>
      </w:r>
      <w:r>
        <w:tab/>
        <w:t>Vjerovnik Radovan Smokvina iz Ičića, Poljanska cesta 48 je osporio tražbinu drugog višeg isplatnog reda vjerovnika Reze Fajdiga, OIB 09287143675, Rijeka, Bok 25 (1288) u iznosu od 10.761,13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78.</w:t>
      </w:r>
      <w:r>
        <w:tab/>
        <w:t>Vjerovnik Radovan Smokvina iz Ičića, Poljanska cesta 48 je osporio tražbinu drugog višeg isplatnog reda vjerovnika Arnolda Ferka, OIB 46687545302,  Kostrena, Ive Šodića 10 (1289)</w:t>
      </w:r>
      <w:r>
        <w:tab/>
        <w:t>u iznosu od 2.025,71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79.</w:t>
      </w:r>
      <w:r>
        <w:tab/>
        <w:t xml:space="preserve">Vjerovnik Radovan Smokvina iz Ičića, Poljanska cesta 48 je osporio tražbinu drugog višeg isplatnog reda vjerovnika Antona Frankija, OIB 91392221144, Omišalj, Brgučena 25 </w:t>
      </w:r>
    </w:p>
    <w:p w:rsidRDefault="00A665F5" w:rsidP="00A665F5" w:rsidR="00A665F5">
      <w:pPr>
        <w:jc w:val="both"/>
      </w:pPr>
      <w:r>
        <w:t>(1290) u iznosu od 7.318,58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80.</w:t>
      </w:r>
      <w:r>
        <w:tab/>
        <w:t>Vjerovnik  Radovan Smokvina iz Ičića, Poljanska cesta 48 je osporio tražbinu drugog višeg isplatnog reda vjerovnika Branke Frigan, OIB 68310669531, Rijeka, Pilepići 10 (1291) u iznosu od 3.544,21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E013E6" w:rsidR="00E013E6">
      <w:pPr>
        <w:jc w:val="both"/>
      </w:pPr>
      <w:r>
        <w:t>81.</w:t>
      </w:r>
      <w:r>
        <w:tab/>
        <w:t>Vjerovnik Radovan Smokvina iz Ičića, Poljanska cesta 48 je osporio tražbinu drugog višeg isplatnog reda vjerovnika Verice Galina, OIB 86606757275, Kastav, Štivar 7 (1292) u iznosu od 8.780,81 kn</w:t>
      </w:r>
      <w:r w:rsidR="00E013E6">
        <w:t xml:space="preserve"> na osnovu obračunatih plaća, uz obrazloženja da bi tražbina bila nezakonita, ako je u dubokoj zastari. </w:t>
      </w:r>
    </w:p>
    <w:p w:rsidRDefault="00E013E6" w:rsidP="00E013E6" w:rsidR="00A665F5">
      <w:pPr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>
        <w:t>članka 177. stavak 3. i članka 178. stavak 3., stavak 4. i stavak 6. SZ</w:t>
      </w:r>
      <w:r w:rsidR="00A665F5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82.</w:t>
      </w:r>
      <w:r>
        <w:tab/>
        <w:t>Vjerovnik Radovan Smokvina iz Ičića, Poljanska cesta 48 je osporio tražbinu drugog višeg isplatnog reda vjerovnika Mladena Galovića, OIB 71438831471, Rijeka, Mihanovićeva 38 (1293) u iznosu od 8.993,54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83.</w:t>
      </w:r>
      <w:r>
        <w:tab/>
        <w:t>Vjerovnik Radovan Smokvina iz Ičića, Poljanska cesta 48 je osporio tražbinu drugog višeg isplatnog reda vjerovnika Marice Ganić, OIB 30680312459, Dražice, Podhum 4 c (1294) u iznosu od 2.776,10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84.</w:t>
      </w:r>
      <w:r>
        <w:tab/>
        <w:t>Vjerovnik Radovan Smokvina iz Ičića, Poljanska cesta 48 je osporio tražbinu drugog višeg isplatnog reda vjerovnika Bosiljke Getliher, OIB 28143476046, Njemačka, Munchen, Ladsbergerstr 431 (1295) u iznosu od 9.584,07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85.</w:t>
      </w:r>
      <w:r>
        <w:tab/>
        <w:t>Vjerovnik Radovan Smokvina iz Ičića, Poljanska cesta 48 je osporio tražbinu drugog višeg isplatnog reda vjerovnika Miljenka Golem, OIB 10685877349,  Rijeka, Ravnik 8 (1296) u iznosu od 11.465,52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86.</w:t>
      </w:r>
      <w:r>
        <w:tab/>
        <w:t>Vjerovnik Radovan Smokvina iz Ičića, Poljanska cesta 48 je osporio tražbinu drugog višeg isplatnog reda vjerovnika Maje Grbčić - Zekanović, OIB 50703752712, Rijeka, V. Paje Širole 10 (1297) u iznosu od 3.294,83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87.</w:t>
      </w:r>
      <w:r>
        <w:tab/>
        <w:t>Vjerovnik Radovan Smokvina iz Ičića, Poljanska cesta 48 je osporio tražbinu drugog višeg isplatnog reda vjerovnika Branke Grgić, OIB  82481857582, Viškovo, Marinići 142 (1298) u iznosu od 11.560,20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88.</w:t>
      </w:r>
      <w:r>
        <w:tab/>
        <w:t>Vjerovnik Radovan Smokvina iz Ičića, Poljanska cesta 48 je osporio tražbinu drugog višeg isplatnog reda vjerovnika Rade Grkovića, OIB 62031240194, Rijeka, Ivana Grohovca 7 (1299) u iznosu od 4.640,92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89.</w:t>
      </w:r>
      <w:r>
        <w:tab/>
        <w:t>Vjerovnik Radovan Smokvina iz Ičića, Poljanska cesta 48 je osporio tražbinu drugog višeg isplatnog reda vjerovnika Nikole Grubić, OIB 63033129764, Rijeka, Soldanac 10 (1300) u iznosu od 3.409,98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90.</w:t>
      </w:r>
      <w:r>
        <w:tab/>
        <w:t>Vjerovnik Radovan Smokvina iz Ičića, Poljanska cesta 48 je osporio tražbinu drugog višeg isplatnog reda vjerovnika Nikole Gvozdena, OIB 51091182603, Rijeka, Braće Stipčić 9 (1301) u iznosu od 5.359,43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91.</w:t>
      </w:r>
      <w:r>
        <w:tab/>
        <w:t>Vjerovnik Radovan Smokvina iz Ičića, Poljanska cesta 48 je osporio tražbinu drugog višeg isplatnog reda vjerovnika Mirjane Haramija, OIB  43502792795, Rijeka, Drenovski put 2 a (1302) u iznosu od 4.234,11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92.</w:t>
      </w:r>
      <w:r>
        <w:tab/>
        <w:t>Vjerovnik Radovan Smokvina iz Ičića, Poljanska cesta 48 je osporio tražbinu drugog višeg isplatnog reda vjerovnika Jolande Honović, OIB 58128029452, Čavle, Čavle 190 (1303) u iznosu od 2.955,14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93.</w:t>
      </w:r>
      <w:r>
        <w:tab/>
        <w:t>Vjerovnik Radovan Smokvina iz Ičića, Poljanska cesta 48 je osporio tražbinu drugog višeg isplatnog reda vjerovnika Duške Huskić, OIB 00319582810, Rijeka, Ivekovićeva 1 (1304) u iznosu od 2.182,24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94.</w:t>
      </w:r>
      <w:r>
        <w:tab/>
        <w:t>Vjerovnik Radovan Smokvina iz Ičića, Poljanska cesta 48 je osporio tražbinu drugog višeg isplatnog reda vjerovnika Radojke Iskra, OIB 23154151950, Rijeka, Crnčićeva 9 (1305) u iznosu od 9.407,05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95.</w:t>
      </w:r>
      <w:r>
        <w:tab/>
        <w:t>Vjerovnik Radovan Smokvina iz Ičića, Poljanska cesta 48 je osporio tražbinu drugog višeg isplatnog reda vjerovnika Đurđe Ivančić, OIB 20846441503, Rijeka, Zvonimirova 48 (1306) u iznosu od 2.826,25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96.</w:t>
      </w:r>
      <w:r>
        <w:tab/>
        <w:t>Vjerovnik Radovan Smokvina iz Ičića, Poljanska cesta 48 je osporio tražbinu drugog višeg isplatnog reda vjerovnika Olge Janežić, OIB 25168101674, Rijeka, Mihovilići 11 A (1307) u iznosu od 5.998,90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97.</w:t>
      </w:r>
      <w:r>
        <w:tab/>
        <w:t>Vjerovnik Radovan Smokvina iz Ičića, Poljanska cesta 48 je osporio tražbinu drugog višeg isplatnog reda vjerovnika Marijane Janković, OIB 99678251716, Rijeka, Pionirska 16 (1308) u iznosu od 15.697,68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98.</w:t>
      </w:r>
      <w:r>
        <w:tab/>
        <w:t>Vjerovnik Radovan Smokvina iz Ičića, Poljanska cesta 48 je osporio tražbinu drugog višeg isplatnog reda vjerovnika Jadranke Jedrejčić, OIB 48913129084, Rijeka, J. Polić Kamova 85/IV (1309) u iznosu od 2.896,54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99.</w:t>
      </w:r>
      <w:r>
        <w:tab/>
        <w:t>Vjerovnik Radovan Smokvina iz Ičića, Poljanska cesta 48 je osporio tražbinu drugog višeg isplatnog reda vjerovnika Arnolda Jelenčića, OIB 75736859691, Rijeka, Drage Šćitara 5 (1310) u iznosu od 14.331,82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100.</w:t>
      </w:r>
      <w:r>
        <w:tab/>
        <w:t>Vjerovnik Radovan Smokvina iz Ičića, Poljanska cesta 48 je osporio tražbinu drugog višeg isplatnog reda vjerovnika Mare Jerkić, OIB 03975788297, Rijeka, I. Marinkovića 3 (1311)</w:t>
      </w:r>
      <w:r>
        <w:tab/>
        <w:t>u iznosu od 3.107,41 kn</w:t>
      </w:r>
      <w:r w:rsidRPr="00863F31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101.</w:t>
      </w:r>
      <w:r>
        <w:tab/>
        <w:t>Vjerovnik Radovan Smokvina iz Ičića, Poljanska cesta 48 je osporio tražbinu drugog višeg isplatnog reda vjerovnika Ane Jermaniš, (iza pok. Branka Jermaniša), OIB 95685990033, Rijeka, Braće Cetine 4 (1312) u iznosu od 2.251,72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102.</w:t>
      </w:r>
      <w:r>
        <w:tab/>
        <w:t>Vjerovnik Radovan Smokvina iz Ičića, Poljanska cesta 48 je osporio tražbinu drugog višeg isplatnog reda vjerovnika Nikole Jovanovića, OIB 93176032976 (iza pok. Nadice Jovanović) Čavle, Svilno, Grbaste 60 (1313) u iznosu od 4.171,47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103.</w:t>
      </w:r>
      <w:r>
        <w:tab/>
        <w:t>Vjerovnik Radovan Smokvina iz Ičića, Poljanska cesta 48 je osporio tražbinu drugog višeg isplatnog reda vjerovnika Snežane Jovanović, OIB 56784778839, Rijeka, Trg J. bana Jelačića 10 (1314) u iznosu od 403,70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104.</w:t>
      </w:r>
      <w:r>
        <w:tab/>
        <w:t>Vjerovnik Radovan Smokvina iz Ičića, Poljanska cesta 48 je osporio tražbinu drugog višeg isplatnog reda vjerovnika Josipa Jurasića, OIB 49428284275, Rijeka, S. Krautzeka 92 c (1315) u iznosu od 4.072,93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105.</w:t>
      </w:r>
      <w:r>
        <w:tab/>
        <w:t>Vjerovnik Radovan Smokvina iz Ičića, Poljanska cesta 48 je osporio tražbinu drugog višeg isplatnog reda vjerovnika Jelene Jurčević, OIB 25252104209, Rijeka, Dolac 7 (1316) u iznosu od 1.747,87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106.</w:t>
      </w:r>
      <w:r>
        <w:tab/>
        <w:t>Vjerovnik Radovan Smokvina iz Ičića, Poljanska cesta 48 je osporio tražbinu drugog višeg isplatnog reda vjerovnika Šime Jurčića, OIB 51216001507, Rijeka, G. Krkleca 21 (1317)</w:t>
      </w:r>
      <w:r>
        <w:tab/>
        <w:t>u iznosu od 4.340,04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107.</w:t>
      </w:r>
      <w:r>
        <w:tab/>
        <w:t>Vjerovnik Radovan Smokvina iz Ičića, Poljanska cesta 48 je osporio tražbinu drugog višeg isplatnog reda vjerovnika Elze Jurešić, OIB 92711577176, Rijeka, Bok 25 (1318) u iznosu od 2.934,08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108.</w:t>
      </w:r>
      <w:r>
        <w:tab/>
        <w:t>Vjerovnik Radovan Smokvina iz Ičića, Poljanska cesta 48 je osporio tražbinu drugog višeg isplatnog reda vjerovnika Darinke Juričev-Ivin, OIB 75619857082, Rijeka, Zagrebačka 16 (1319) u iznosu od 3.063,74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109.</w:t>
      </w:r>
      <w:r>
        <w:tab/>
        <w:t>Vjerovnik Radovan Smokvina iz Ičića, Poljanska cesta 48 je osporio tražbinu drugog višeg isplatnog reda vjerovnika Jasne Juršić, OIB 44493630668, Rijeka, Grobnička cesta 16 (1320) u iznosu od 4.494,74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110.</w:t>
      </w:r>
      <w:r>
        <w:tab/>
        <w:t>Vjerovnik Radovan Smokvina iz Ičića, Poljanska cesta 48 je osporio tražbinu drugog višeg isplatnog reda vjerovnika Tee Jušić, OIB 93855297843, Opatija, Pavlovac 3 (1321) u iznosu od 6.105,99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111.</w:t>
      </w:r>
      <w:r>
        <w:tab/>
        <w:t>Vjerovnik Radovan Smokvina iz Ičića, Poljanska cesta 48 je osporio tražbinu drugog višeg isplatnog reda vjerovnika Gordane Kapović, OIB 02996281068, Rijeka, Balde Fućka 26 (1322) u iznosu od 2.543,11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112.</w:t>
      </w:r>
      <w:r>
        <w:tab/>
        <w:t>Vjerovnik Radovan Smokvina iz Ičića, Poljanska cesta 48 je osporio tražbinu drugog višeg isplatnog reda vjerovnika Zorana Karajića, OIB 45288465132, Rijeka, Zvonimirova 48 (1323) u iznosu od 9.729,98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113.</w:t>
      </w:r>
      <w:r>
        <w:tab/>
        <w:t>Vjerovnik Radovan Smokvina iz Ičića, Poljanska cesta 48 je osporio tražbinu drugog višeg isplatnog reda vjerovnika Snježane Karavla, OIB 10818095766, Jurdani, Mučići 30 (1324)</w:t>
      </w:r>
      <w:r>
        <w:tab/>
        <w:t>u iznosu od 644,57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114.</w:t>
      </w:r>
      <w:r>
        <w:tab/>
        <w:t>Vjerovnik Radovan Smokvina iz Ičića, Poljanska cesta 48 je osporio tražbinu drugog višeg isplatnog reda vjerovnika Dražana Kavazovića, OIB 18614674902, Rijeka, Franje Čandeka 23 B (1325)</w:t>
      </w:r>
      <w:r>
        <w:tab/>
        <w:t>u iznosu od 4.663,86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115.</w:t>
      </w:r>
      <w:r>
        <w:tab/>
        <w:t>Vjerovnik Radovan Smokvina iz Ičića, Poljanska cesta 48 je osporio tražbinu drugog višeg isplatnog reda vjerovnika Paška Kelave, OIB 98048594028, Kastav, Rubeši 117 B (1326)</w:t>
      </w:r>
      <w:r>
        <w:tab/>
        <w:t>u iznosu od 15.190,01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116.</w:t>
      </w:r>
      <w:r>
        <w:tab/>
        <w:t>Vjerovnik Radovan Smokvina iz Ičića, Poljanska cesta 48 je osporio tražbinu drugog višeg isplatnog reda vjerovnika Mirjane Kezele, OIB 49079689630, Rijeka, Ursinjski uspon 7 (1327) u iznosu od 2.949,70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117.</w:t>
      </w:r>
      <w:r>
        <w:tab/>
        <w:t>Vjerovnik Radovan Smokvina iz Ičića, Poljanska cesta 48 je osporio tražbinu drugog višeg isplatnog reda vjerovnika Sandre Rajčić - Klapan, OIB 61636643450, Rijeka, Drage Gervaisa 68 (1328) u iznosu od 7.817,07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118.</w:t>
      </w:r>
      <w:r>
        <w:tab/>
        <w:t>Vjerovnik Radovan Smokvina iz Ičića, Poljanska cesta 48 je osporio tražbinu drugog višeg isplatnog reda vjerovnika Marije Klarić, OIB 85401272946  (iza pok. Damir Klarića), Viškovo, Mladenići 123 (1329) u iznosu od 3.555,65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119.</w:t>
      </w:r>
      <w:r>
        <w:tab/>
        <w:t>Vjerovnik Radovan Smokvina iz Ičića, Poljanska cesta 48 je osporio tražbinu drugog višeg isplatnog reda vjerovnika Branke Kliman, OIB 23291771986, Kastav, Rubeši 163 (1330)</w:t>
      </w:r>
      <w:r>
        <w:tab/>
        <w:t>u iznosu od 9.477,42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120.</w:t>
      </w:r>
      <w:r>
        <w:tab/>
        <w:t>Vjerovnik Radovan Smokvina iz Ičića, Poljanska cesta 48 je osporio tražbinu drugog višeg isplatnog reda vjerovnika Ružice Klobučar, OIB 97607545083, Kraljevica, Homolićevo 2 (1331) u iznosu od 8.746,67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121.</w:t>
      </w:r>
      <w:r>
        <w:tab/>
        <w:t>Vjerovnik Radovan Smokvina iz Ičića, Poljanska cesta 48 je osporio tražbinu drugog višeg isplatnog reda vjerovnika Irene Ratin, OIB 59162518513, Rijeka, Kranjčevićev klanac 4 (1332) u iznosu od 5.550,13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122.</w:t>
      </w:r>
      <w:r>
        <w:tab/>
        <w:t>Vjerovnik Radovan Smokvina iz Ičića, Poljanska cesta 48 je osporio tražbinu drugog višeg isplatnog reda vjerovnika Zdenke Kokotović, OIB 05071866109, Krk, I. Meštrovića 14 (1333) u iznosu od 2.582,25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123.</w:t>
      </w:r>
      <w:r>
        <w:tab/>
        <w:t>Vjerovnik Radovan Smokvina iz Ičića, Poljanska cesta 48 je osporio tražbinu drugog višeg isplatnog reda vjerovnika Dragana Kola, OIB 64755206522, Rijeka, J. Polić Kamova 43 (1334)</w:t>
      </w:r>
      <w:r>
        <w:tab/>
        <w:t>u iznosu od 9.009,05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124.</w:t>
      </w:r>
      <w:r>
        <w:tab/>
        <w:t>Vjerovnik Radovan Smokvina iz Ičića, Poljanska cesta 48 je osporio tražbinu drugog višeg isplatnog reda vjerovnika Mirjane Končar, OIB 31899572247, Rijeka, Andre Benussi 2 (1335) u iznosu od 4.835,09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125.</w:t>
      </w:r>
      <w:r>
        <w:tab/>
        <w:t>Vjerovnik Radovan Smokvina iz Ičića, Poljanska cesta 48 je osporio tražbinu drugog višeg isplatnog reda vjerovnika Gordane Košar, OIB 72064797044, Rijeka, Jože Grabrovšeka 6 (1336) u iznosu od 9.984,72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126.</w:t>
      </w:r>
      <w:r>
        <w:tab/>
        <w:t>Vjerovnik Radovan Smokvina iz Ičića, Poljanska cesta 48 je osporio tražbinu drugog višeg isplatnog reda vjerovnika Gordane Tuk, OIB 07559248518,  Rijeka, S. Frankovića 28 (1337)</w:t>
      </w:r>
      <w:r>
        <w:tab/>
        <w:t>u iznosu od 1.978,50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127.</w:t>
      </w:r>
      <w:r>
        <w:tab/>
        <w:t>Vjerovnik Radovan Smokvina iz Ičića, Poljanska cesta 48 je osporio tražbinu drugog višeg isplatnog reda vjerovnika Mirka Kovačević, OIB 22023678696, Rijeka, Tijani 52 (1338) u iznosu od 8.743,61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128.</w:t>
      </w:r>
      <w:r>
        <w:tab/>
        <w:t>Vjerovnik Radovan Smokvina iz Ičića, Poljanska cesta 48 je osporio tražbinu drugog višeg isplatnog reda vjerovnika Antuna Kovačića, OIB 09000775668, Lokve, Školska 16 (1339)</w:t>
      </w:r>
      <w:r>
        <w:tab/>
        <w:t>u iznosu od 5.152,44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129.</w:t>
      </w:r>
      <w:r>
        <w:tab/>
        <w:t>Vjerovnik Radovan Smokvina iz Ičića, Poljanska cesta 48 je osporio tražbinu drugog višeg isplatnog reda vjerovnika Vlade Kovačića, OIB 12170704047, Rijeka, Čabarska 12 (1340)</w:t>
      </w:r>
      <w:r>
        <w:tab/>
        <w:t>u iznosu od 15.341,51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130.</w:t>
      </w:r>
      <w:r>
        <w:tab/>
        <w:t>Vjerovnik Radovan Smokvina iz Ičića, Poljanska cesta 48 je osporio tražbinu drugog višeg isplatnog reda vjerovnika Vladimira Krajačića, OIB 03848332716, Rijeka, Bok 25 (1341)</w:t>
      </w:r>
      <w:r>
        <w:tab/>
        <w:t>u iznosu od 5.886,58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131.</w:t>
      </w:r>
      <w:r>
        <w:tab/>
        <w:t>Vjerovnik Radovan Smokvina iz Ičića, Poljanska cesta 48 je osporio tražbinu drugog višeg isplatnog reda vjerovnika Franje Kraljića, OIB 1412950360011, Rijeka, Moše Albaharija 8/3 (1342) u iznosu od 2.910,32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132.</w:t>
      </w:r>
      <w:r>
        <w:tab/>
        <w:t>Vjerovnik Radovan Smokvina iz Ičića, Poljanska cesta 48 je osporio tražbinu drugog višeg isplatnog reda vjerovnika Katice Krikšić, OIB 62174989622, Rijeka, Ćićarijska 11 (1343)</w:t>
      </w:r>
      <w:r>
        <w:tab/>
        <w:t>u iznosu od 10.834,82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133.</w:t>
      </w:r>
      <w:r>
        <w:tab/>
        <w:t>Vjerovnik Radovan Smokvina iz Ičića, Poljanska cesta 48 je osporio tražbinu drugog višeg isplatnog reda vjerovnika Lidije Kristman, OIB 57025942152 (iza pok. Vinka Kristmana) Rijeka, Mihanovićeva 2 (1344) u iznosu od 7.273,61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134.</w:t>
      </w:r>
      <w:r>
        <w:tab/>
        <w:t>Vjerovnik Radovan Smokvina iz Ičića, Poljanska cesta 48 je osporio tražbinu drugog višeg isplatnog reda vjerovnika Gordane Magaš, OIB 15264438196 (iza pok. Vinka Kristmana) Rijeka, Danijela Godine 7 (1345) u iznosu od 7.273,61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135.    Vjerovnik Radovan Smokvina iz Ičića, Poljanska cesta 48 je osporio tražbinu drugog višeg isplatnog reda vjerovnika Nade Kruljac, OIB 00262142321, Rijeka, Bok 25 (1346) u iznosu od 10.077,18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136.     Vjerovnik Radovan Smokvina iz Ičića, Poljanska cesta 48 je osporio tražbinu drugog višeg isplatnog reda vjerovnika Nedeljke Marković, OIB 08811554244, Benkovac, Nadin 152 A (1347) u iznosu od 9.372,69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137.    Vjerovnik Radovan Smokvina iz Ičića, Poljanska cesta 48 je osporio tražbinu drugog višeg isplatnog reda vjerovnika Mirne Kučan, OIB 47881319285, Hreljin, Hreljin 29 (1348) u iznosu od 3.648,83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138.    Vjerovnik Radovan Smokvina iz Ičića, Poljanska cesta 48 je osporio tražbinu drugog višeg isplatnog reda vjerovnika Marije Kuzmić, OIB 68362654493, Viškovo, Marčelji, Vrtače 86 (1349) u iznosu od 1.595,58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>139.</w:t>
      </w:r>
      <w:r>
        <w:tab/>
        <w:t>Vjerovnik Radovan Smokvina iz Ičića, Poljanska cesta 48 je osporio tražbinu drugog višeg isplatnog reda vjerovnika Marice Lakić, OIB 40265061474,  Kastav, Jurjenići 34 (1350) u iznosu od 3.709,16 kn.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140.</w:t>
      </w:r>
      <w:r>
        <w:tab/>
        <w:t>Vjerovnik Radovan Smokvina iz Ičića, Poljanska cesta 48 je osporio tražbinu drugog višeg isplatnog reda vjerovnika Zorice Leber, OIB 87796106891, Rijeka, Blažićevo 23 D (1351)</w:t>
      </w:r>
      <w:r>
        <w:tab/>
        <w:t>u iznosu od 10.098,24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141.</w:t>
      </w:r>
      <w:r>
        <w:tab/>
        <w:t>Vjerovnik Radovan Smokvina iz Ičića, Poljanska cesta 48 je osporio tražbinu drugog višeg isplatnog reda vjerovnika Željke Lekić, OIB 46205160191, Rijeka, B. Fućak 4 (1352) u iznosu od 8.815,37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142.</w:t>
      </w:r>
      <w:r>
        <w:tab/>
        <w:t>Vjerovnik Radovan Smokvina iz Ičića, Poljanska cesta 48 je osporio tražbinu drugog višeg isplatnog reda vjerovnika Silvije Lerga, OIB 49268757404, Rijeka, Ratka Petrovića 25 (1353)</w:t>
      </w:r>
      <w:r>
        <w:tab/>
        <w:t>u iznosu od 8.245,53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143.</w:t>
      </w:r>
      <w:r>
        <w:tab/>
        <w:t>Vjerovnik Radovan Smokvina iz Ičića, Poljanska cesta 48 je osporio tražbinu drugog višeg isplatnog reda vjerovnika Marinka Linića, OIB 16553854565, Dražice, Dražičkih boraca 32 (1354) u iznosu od 19.143,27kn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>Kako za osporenu tražbinu postoje ovršne isprave, valjalo je na parnicu uputiti osporavatelja da dokaže osnovanost svoga osporavanja sukladno odredbi članka 177. stavak 3. i članka 178. stavak 3</w:t>
      </w:r>
      <w:r w:rsidR="001475B1">
        <w:t>.</w:t>
      </w:r>
      <w:r w:rsidRPr="00863F31">
        <w:t xml:space="preserve"> stavak 4. i stavak 6. SZ.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144.</w:t>
      </w:r>
      <w:r>
        <w:tab/>
        <w:t xml:space="preserve">Vjerovnik Radovan Smokvina iz Ičića, Poljanska cesta 48 je osporio tražbinu drugog višeg isplatnog reda vjerovnika Vesne Lipovac, OIB 37090195603, Rijeka, Antuna Barca 4 </w:t>
      </w:r>
      <w:r>
        <w:lastRenderedPageBreak/>
        <w:t>(1355)</w:t>
      </w:r>
      <w:r>
        <w:tab/>
        <w:t>u iznosu od 3.996,21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145.</w:t>
      </w:r>
      <w:r>
        <w:tab/>
        <w:t>Vjerovnik Radovan Smokvina iz Ičića, Poljanska cesta 48 je osporio tražbinu drugog višeg isplatnog reda vjerovnika Adema Lovrića, OIB 80969742684,  Rijeka, Bošket 5 (1356) u iznosu od 3.509,17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>Kako za osporenu tražbinu postoje ovršne isprave, valjalo je na parnicu uputiti osporavatelja da dokaže osnovanost svoga osporavanja sukladno odredbi članka 177. stavak 3. i članka 178. stavak 3</w:t>
      </w:r>
      <w:r w:rsidR="001475B1">
        <w:t>.</w:t>
      </w:r>
      <w:r w:rsidRPr="00863F31">
        <w:t xml:space="preserve"> stavak 4. i stavak 6. SZ.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146.</w:t>
      </w:r>
      <w:r>
        <w:tab/>
        <w:t>Vjerovnik Radovan Smokvina iz Ičića, Poljanska cesta 48 je osporio tražbinu drugog višeg isplatnog reda vjerovnika Mire Lovrović, OIB 96737474322, Rijeka, Bok 25 (1357) u iznosu od 4.450,20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147.</w:t>
      </w:r>
      <w:r>
        <w:tab/>
        <w:t>Vjerovnik Radovan Smokvina iz Ičića, Poljanska cesta 48 je osporio tražbinu drugog višeg isplatnog reda vjerovnika Vesne Lučić, OIB 48224033639, Viškovo, Kosi 81 (1358) u iznosu od 8.201,78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148.</w:t>
      </w:r>
      <w:r>
        <w:tab/>
        <w:t>Vjerovnik Radovan Smokvina iz Ičića, Poljanska cesta 48 je osporio tražbinu drugog višeg isplatnog reda vjerovnika Nade Ludvig, OIB 49597765707 (iza pok. Nikole Ludviga), Rijeka, Slavka Krautzeka 92 B (1359) u iznosu od 5.454,20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149.</w:t>
      </w:r>
      <w:r>
        <w:tab/>
        <w:t>Vjerovnik Radovan Smokvina iz Ičića, Poljanska cesta 48 je osporio tražbinu drugog višeg isplatnog reda vjerovnika Gorana Ludviga, OIB 37275663866 (iza pok. Nikole Ludviga), Rijeka, Zdravka Kučića 37 (1360) u iznosu od 5.454,20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150.</w:t>
      </w:r>
      <w:r>
        <w:tab/>
        <w:t>Vjerovnik Radovan Smokvina iz Ičića, Poljanska cesta 48 je osporio tražbinu drugog višeg isplatnog reda vjerovnika Milana Lukanovića, OIB 42349621897, Čavle, Bobovac 2 (1361)</w:t>
      </w:r>
      <w:r>
        <w:tab/>
        <w:t>u iznosu od 9.281,39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151.</w:t>
      </w:r>
      <w:r>
        <w:tab/>
        <w:t>Vjerovnik Radovan Smokvina iz Ičića, Poljanska cesta 48 je osporio tražbinu drugog višeg isplatnog reda vjerovnika Miljenka Majcena, OIB 59249228585, Ičići, Poljane - Ladeti 60 (1362) u iznosu od 15.527,89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152.</w:t>
      </w:r>
      <w:r>
        <w:tab/>
        <w:t>Vjerovnik Radovan Smokvina iz Ičića, Poljanska cesta 48 je osporio tražbinu drugog višeg isplatnog reda vjerovnika Karmen Mandekić, OIB 61211973896, Rijeka, Emilija Randića 8/VII (1363) u iznosu od 10.067,87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153.</w:t>
      </w:r>
      <w:r>
        <w:tab/>
        <w:t>Vjerovnik Radovan Smokvina iz Ičića, Poljanska cesta 48 je osporio tražbinu drugog višeg isplatnog reda vjerovnika Sanjina Maravića, OIB 53980604218 ( iza pok. Čedomira Maravića) Mošćenička Draga, Sveti Petar 9 (1364) u iznosu od 10.288,54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154.</w:t>
      </w:r>
      <w:r>
        <w:tab/>
        <w:t>Vjerovnik Radovan Smokvina iz Ičića, Poljanska cesta 48 je osporio tražbinu drugog višeg isplatnog reda vjerovnika Danice Maravić Marković, OIB 97829327186, Rijeka, Franje Čandeka 23 a (1365) u iznosu od 1.576,87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155.</w:t>
      </w:r>
      <w:r>
        <w:tab/>
        <w:t>Vjerovnik Radovan Smokvina iz Ičića, Poljanska cesta 48 je osporio tražbinu drugog višeg isplatnog reda vjerovnika Anta Marića, OIB 02452820290, Zagreb, Dr. Luje Naletilića odvojak 30 (1366) u iznosu od 9.372,15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156.</w:t>
      </w:r>
      <w:r>
        <w:tab/>
        <w:t>Vjerovnik Radovan Smokvina iz Ičića, Poljanska cesta 48 je osporio tražbinu drugog višeg isplatnog reda vjerovnika Izabelle Markelić ( Bekirović), OIB 63738600676, Rijeka, Tkalačka 3 (1367) u iznosu od 1.580,55 kn</w:t>
      </w:r>
      <w:r w:rsidRPr="00C76BD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157.</w:t>
      </w:r>
      <w:r>
        <w:tab/>
        <w:t>Vjerovnik Radovan Smokvina iz Ičića, Poljanska cesta 48 je osporio tražbinu drugog višeg isplatnog reda vjerovnika Katice Marković, OIB 94988362012, Rijeka, Brig 13 (1368) u iznosu od 4.231,11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158.</w:t>
      </w:r>
      <w:r>
        <w:tab/>
        <w:t>Vjerovnik Radovan Smokvina iz Ičića, Poljanska cesta 48 je osporio tražbinu drugog višeg isplatnog reda vjerovnika Verone Medić, OIB 91564611168, Rijeka, Drage Gervaisa 22 (1369) u iznosu od 11.444,32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159.</w:t>
      </w:r>
      <w:r>
        <w:tab/>
        <w:t>Vjerovnik Radovan Smokvina iz Ičića, Poljanska cesta 48 je osporio tražbinu drugog višeg isplatnog reda vjerovnika Angela Miana, OIB 48133038150, Rijeka, P. Jurčića 6 (1370) u iznosu od 2.484,02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160.</w:t>
      </w:r>
      <w:r>
        <w:tab/>
        <w:t>Vjerovnik Radovan Smokvina iz Ičića, Poljanska cesta 48 je osporio tražbinu drugog višeg isplatnog reda vjerovnika Predraga Miculinića, OIB 92126825909, Cernik, Čavle, Soverovoc 2 (1371) u iznosu od 2.715,89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161.</w:t>
      </w:r>
      <w:r>
        <w:tab/>
        <w:t>Vjerovnik Radovan Smokvina iz Ičića, Poljanska cesta 48 je osporio tražbinu drugog višeg isplatnog reda vjerovnika Vladimira Miculinića, OIB 97661947761, Čavle, Orišji 4 (1372)</w:t>
      </w:r>
      <w:r>
        <w:tab/>
        <w:t>u iznosu od 4.687,71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162.</w:t>
      </w:r>
      <w:r>
        <w:tab/>
        <w:t>Vjerovnik Radovan Smokvina iz Ičića, Poljanska cesta 48 je osporio tražbinu drugog višeg isplatnog reda vjerovnika Josipa Mikina, OIB 43744077288, Rijeka, Fiorella La Guardia 8 (1373) u iznosu od 7.526,88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163.</w:t>
      </w:r>
      <w:r>
        <w:tab/>
        <w:t>Vjerovnik Radovan Smokvina iz Ičića, Poljanska cesta 48 je osporio tražbinu drugog višeg isplatnog reda vjerovnika Jelke Milković, OIB 52940826733, Krasica, Krasica 77 c (1374) u iznosu od 3.808,63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164.</w:t>
      </w:r>
      <w:r>
        <w:tab/>
        <w:t>Vjerovnik Radovan Smokvina iz Ičića, Poljanska cesta 48 je osporio tražbinu drugog višeg isplatnog reda vjerovnika Tomislava Milkovića, OIB 00642791670, Viškovo, Marinići Draga 10 C (1375) u iznosu od 9.415,21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165.</w:t>
      </w:r>
      <w:r>
        <w:tab/>
        <w:t>Vjerovnik Radovan Smokvina iz Ičića, Poljanska cesta 48 je osporio tražbinu drugog višeg isplatnog reda vjerovnika Grozdane Milolaža, OIB 11749204362, Lovran, Cesta 43. istarske divizije 12 (1376) u iznosu od 9.818,25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166.</w:t>
      </w:r>
      <w:r>
        <w:tab/>
        <w:t>Vjerovnik Radovan Smokvina iz Ičića, Poljanska cesta 48 je osporio tražbinu drugog višeg isplatnog reda vjerovnika Silvane Milošević, OIB 79378866773, Rijeka, Osječka 14 (1377) u iznosu od 2.065,23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167.</w:t>
      </w:r>
      <w:r>
        <w:tab/>
        <w:t>Vjerovnik Radovan Smokvina iz Ičića, Poljanska cesta 48 je osporio tražbinu drugog višeg isplatnog reda vjerovnika Sonje Mohorovičić, OIB 86964509585, Jurdani, Jušići 112 (1378) u iznosu od 10.744,54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168.</w:t>
      </w:r>
      <w:r>
        <w:tab/>
        <w:t>Vjerovnik Radovan Smokvina iz Ičića, Poljanska cesta 48 je osporio tražbinu drugog višeg isplatnog reda vjerovnika Ljiljane Mrčela, OIB 06605812939, Vukovar, Ivana Gundulića 23 (1379) u iznosu od 14.844,83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169.</w:t>
      </w:r>
      <w:r>
        <w:tab/>
        <w:t>Vjerovnik Radovan Smokvina iz Ičića, Poljanska cesta 48 je osporio tražbinu drugog višeg isplatnog reda vjerovnika Vlaste Murgić, OIB 77099402252, Čavle, Svilno 46 (1380) u iznosu od 11.250,01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170.</w:t>
      </w:r>
      <w:r>
        <w:tab/>
        <w:t>Vjerovnik Radovan Smokvina iz Ičića, Poljanska cesta 48 je osporio tražbinu drugog višeg isplatnog reda vjerovnika Mladena Nakićen, OIB 06023523260, Rijeka, Pulac 45 (1381) u iznosu od 10.098,24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171.</w:t>
      </w:r>
      <w:r>
        <w:tab/>
        <w:t>Vjerovnik Radovan Smokvina iz Ičića, Poljanska cesta 48 je osporio tražbinu drugog višeg isplatnog reda vjerovnika Zdravke Nazalević, OIB 07883725889 (iza pok. Zlatka Nazalevića) Rijeka, Antuna Barca 3 B (1382) u iznosu od 14.726,72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172.</w:t>
      </w:r>
      <w:r>
        <w:tab/>
        <w:t xml:space="preserve">Vjerovnik Radovan Smokvina iz Ičića, Poljanska cesta 48 je osporio tražbinu drugog višeg isplatnog reda vjerovnika Ljubice Olujić, OIB 78120501901, Rijeka, Blažićevo B 6 (1383) </w:t>
      </w:r>
      <w:r>
        <w:tab/>
        <w:t>u iznosu od 3.688,41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173.</w:t>
      </w:r>
      <w:r>
        <w:tab/>
        <w:t>Vjerovnik Radovan Smokvina iz Ičića, Poljanska cesta 48 je osporio tražbinu drugog višeg isplatnog reda vjerovnika Milenke Omelić, OIB 74693554881, Rijeka, Emilija Randića 16 (1384) u iznosu od 10.077,18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174.</w:t>
      </w:r>
      <w:r>
        <w:tab/>
        <w:t>Vjerovnik Radovan Smokvina iz Ičića, Poljanska cesta 48 je osporio tražbinu drugog višeg isplatnog reda vjerovnika Dragana Ostojića, OIB 33098989018, Kukuljanovo, Kukuljanovo 190 (1385) u iznosu od 9.122,92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175.</w:t>
      </w:r>
      <w:r>
        <w:tab/>
        <w:t>Vjerovnik Radovan Smokvina iz Ičića, Poljanska cesta 48 je osporio tražbinu drugog višeg isplatnog reda vjerovnika Ružice Pašić, OIB 49103014402, Rijeka, Gustava Krkleca 16 (1386) u iznosu od 4.987,56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176.</w:t>
      </w:r>
      <w:r>
        <w:tab/>
        <w:t>Vjerovnik Radovan Smokvina iz Ičića, Poljanska cesta 48 je osporio tražbinu drugog višeg isplatnog reda vjerovnika Igora Paulinića, OIB 62535588357, (iza pok. Sonje Paulinić) Rijeka, Franje Čandeka 23B (1387) u iznosu od 6.736,34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177.</w:t>
      </w:r>
      <w:r>
        <w:tab/>
        <w:t>Vjerovnik Radovan Smokvina iz Ičića, Poljanska cesta 48 je osporio tražbinu drugog višeg isplatnog reda vjerovnika Brede Rozman - Pavešić, OIB 24304794214  ( iza pok. Zlatka Pavešića), Kukuljanovo, Kukuljanovo 213 A (1388) u iznosu od 4.922,00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178.</w:t>
      </w:r>
      <w:r>
        <w:tab/>
        <w:t>Vjerovnik Radovan Smokvina iz Ičića, Poljanska cesta 48 je osporio tražbinu drugog višeg isplatnog reda vjerovnika Andreja Pavešića, OIB 92040028964 (iza pok. Zlatka  Pavešića), Rijeka, J. Polić Kamova 97 (1389) u iznosu od 4.922,00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179.</w:t>
      </w:r>
      <w:r>
        <w:tab/>
        <w:t>Vjerovnik Radovan Smokvina iz Ičića, Poljanska cesta 48 je osporio tražbinu drugog višeg isplatnog reda vjerovnika Nives Pavlešić, OIB 01774727961 (iza pok. Dragana Pavlešića), Krk, Galija 30 (1390) u iznosu od 1.331,44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180.</w:t>
      </w:r>
      <w:r>
        <w:tab/>
        <w:t>Vjerovnik Radovan Smokvina iz Ičića, Poljanska cesta 48 je osporio tražbinu drugog višeg isplatnog reda vjerovnika Ante Perana, OIB 22290855207, Rijeka, Meštrovićeva 11 (1391)</w:t>
      </w:r>
      <w:r>
        <w:tab/>
        <w:t>u iznosu od 7.328,67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181.</w:t>
      </w:r>
      <w:r>
        <w:tab/>
        <w:t>Vjerovnik Radovan Smokvina iz Ičića, Poljanska cesta 48 je osporio tražbinu drugog višeg isplatnog reda vjerovnika Zorana Perića, OIB 78203627439, Rijeka, Dr. Zdravka Kučića 3 (1392) u iznosu od 3.510,21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182.</w:t>
      </w:r>
      <w:r>
        <w:tab/>
        <w:t>Vjerovnik Radovan Smokvina iz Ičića, Poljanska cesta 48 je osporio tražbinu drugog višeg isplatnog reda vjerovnika Anke Pešić, OIB 17490612378, Rijeka, Ciottina 14 (1393) u iznosu od 2.657,61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183.</w:t>
      </w:r>
      <w:r>
        <w:tab/>
        <w:t>Vjerovnik Radovan Smokvina iz Ičića, Poljanska cesta 48 je osporio tražbinu drugog višeg isplatnog reda vjerovnika Ksenije Pešušić, OIB 04610926013,  Zadar, F. Petrića 3 B (1394) u iznosu od 3.722,58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184.</w:t>
      </w:r>
      <w:r>
        <w:tab/>
        <w:t>Vjerovnik Radovan Smokvina iz Ičića, Poljanska cesta 48 je osporio tražbinu drugog višeg isplatnog reda vjerovnika Željka Petešića, OIB 59126385800, Šmrika, Burićeva 4 (1395)</w:t>
      </w:r>
      <w:r>
        <w:tab/>
        <w:t>u iznosu od 4.577,42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185.</w:t>
      </w:r>
      <w:r>
        <w:tab/>
        <w:t>Vjerovnik Radovan Smokvina iz Ičića, Poljanska cesta 48 je osporio tražbinu drugog višeg isplatnog reda vjerovnika Anite Petrović, OIB 85602945736, Rijeka, Hahlić 17 (1396) u iznosu od 4.458,25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186.</w:t>
      </w:r>
      <w:r>
        <w:tab/>
        <w:t>Vjerovnik Radovan Smokvina iz Ičića, Poljanska cesta 48 je osporio tražbinu drugog višeg isplatnog reda vjerovnika Mike Petrovića, OIB 99756657607, Rijeka, Fiorella La Guardia 9 (1397) u iznosu od 2.475,83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187.</w:t>
      </w:r>
      <w:r>
        <w:tab/>
        <w:t>Vjerovnik Radovan Smokvina iz Ičića, Poljanska cesta 48 je osporio tražbinu drugog višeg isplatnog reda vjerovnika Suzane Petrović, OIB 36412192494, Rijeka, Dobriše Cesarića 3 (1398) u iznosu od 7.926,23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188.</w:t>
      </w:r>
      <w:r>
        <w:tab/>
        <w:t>Vjerovnik Radovan Smokvina iz Ičića, Poljanska cesta 48 je osporio tražbinu drugog višeg isplatnog reda vjerovnika Katarine Pletikosa, OIB 89450662060, Viškovo, Zorzići 69 (1399)</w:t>
      </w:r>
      <w:r>
        <w:tab/>
        <w:t>u iznosu od 1.829,68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189.</w:t>
      </w:r>
      <w:r>
        <w:tab/>
        <w:t>Vjerovnik Radovan Smokvina iz Ičića, Poljanska cesta 48 je osporio tražbinu drugog višeg isplatnog reda vjerovnika Jadranke Polić, OIB 22162281774, Čavle, Mavrinci 63 (1400) u iznosu od 2.925,43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190.</w:t>
      </w:r>
      <w:r>
        <w:tab/>
        <w:t>Vjerovnik Radovan Smokvina iz Ičića, Poljanska cesta 48 je osporio tražbinu drugog višeg isplatnog reda vjerovnika Milana Popovića, OIB 32596816498, Zagreb, Vrandučka 22 (1401)</w:t>
      </w:r>
      <w:r>
        <w:tab/>
        <w:t>u iznosu od 9.302,28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191.</w:t>
      </w:r>
      <w:r>
        <w:tab/>
        <w:t>Vjerovnik Radovan Smokvina iz Ičića, Poljanska cesta 48 je osporio tražbinu drugog višeg isplatnog reda vjerovnika Mandice Pramparo, OIB 77646396086 (iza pok. Franca Prampara), Rijeka, Osječka 30 (1402) u iznosu od 2.623,76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192.</w:t>
      </w:r>
      <w:r>
        <w:tab/>
        <w:t>Vjerovnik Radovan Smokvina iz Ičića, Poljanska cesta 48 je osporio tražbinu drugog višeg isplatnog reda vjerovnika Dragana Puža, OIB 65163916827, Ičići, Omladinska 8 (1403) u iznosu od 10.703,88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193.</w:t>
      </w:r>
      <w:r>
        <w:tab/>
        <w:t>Vjerovnik Radovan Smokvina iz Ičića, Poljanska cesta 48 je osporio tražbinu drugog višeg isplatnog reda vjerovnika Vojislava Radalja, OIB 32561156795, Matulji, Put Luskino 31 (1404) u iznosu od 5.117,64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194.</w:t>
      </w:r>
      <w:r>
        <w:tab/>
        <w:t>Vjerovnik Radovan Smokvina iz Ičića, Poljanska cesta 48 je osporio tražbinu drugog višeg isplatnog reda vjerovnika Kristine Radanec, OIB 14716284304, (iza pok. Marka Rajkovića) Hreljin, Hreljin 288 (1405) u iznosu od 2.788,96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195.</w:t>
      </w:r>
      <w:r>
        <w:tab/>
        <w:t>Vjerovnik Radovan Smokvina iz Ičića, Poljanska cesta 48 je osporio tražbinu drugog višeg isplatnog reda vjerovnika Žarka Ratkovića, OIB 95587848976, Federacija BiH, Banja Luka, Ilije Garašanina 8 E (1406) u iznosu od 2.177,12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196.</w:t>
      </w:r>
      <w:r>
        <w:tab/>
        <w:t>Vjerovnik Radovan Smokvina iz Ičića, Poljanska cesta 48 je osporio tražbinu drugog višeg isplatnog reda vjerovnika Svjetlane Reinić, OIB 05052071488,  Rijeka, Tina Ujevića 2 D (1407) u iznosu od 3.525,96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197.</w:t>
      </w:r>
      <w:r>
        <w:tab/>
        <w:t>Vjerovnik Radovan Smokvina iz Ičića, Poljanska cesta 48 je osporio tražbinu drugog višeg isplatnog reda vjerovnika Alena Relića, OIB 64981117563, Rijeka, Crnčićeva 7/252 (1408)</w:t>
      </w:r>
      <w:r>
        <w:tab/>
        <w:t>u iznosu od 1.907,18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198.</w:t>
      </w:r>
      <w:r>
        <w:tab/>
        <w:t>Vjerovnik Radovan Smokvina iz Ičića, Poljanska cesta 48 je osporio tražbinu drugog višeg isplatnog reda vjerovnika Suzane Rilko, OIB 77403775998, Rijeka, Brig 71/3 (1409) u iznosu od 1.907,18 kn.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199.</w:t>
      </w:r>
      <w:r>
        <w:tab/>
        <w:t xml:space="preserve">Vjerovnik Radovan Smokvina iz Ičića, Poljanska cesta 48 je osporio tražbinu drugog višeg isplatnog reda vjerovnika Nade Roch, OIB 72951572447, Rijeka, Pionirska 9 c (1410) u </w:t>
      </w:r>
      <w:r>
        <w:lastRenderedPageBreak/>
        <w:t>iznosu od 7.945,68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200.</w:t>
      </w:r>
      <w:r>
        <w:tab/>
        <w:t>Vjerovnik Radovan Smokvina iz Ičića, Poljanska cesta 48 je osporio tražbinu drugog višeg isplatnog reda vjerovnika Alana Thomas Roška, OIB 72296414705, Rijeka, Braće Pavlinića 13 (1411) u iznosu od 5.272,71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 xml:space="preserve"> </w:t>
      </w:r>
    </w:p>
    <w:p w:rsidRDefault="00A665F5" w:rsidP="00A665F5" w:rsidR="00A665F5">
      <w:pPr>
        <w:jc w:val="both"/>
      </w:pPr>
      <w:r>
        <w:t>201.</w:t>
      </w:r>
      <w:r>
        <w:tab/>
        <w:t>Vjerovnik Radovan Smokvina iz Ičića, Poljanska cesta 48 je osporio tražbinu drugog višeg isplatnog reda vjerovnika Krunoslave Rumac, OIB 90498058157,  Rijeka, Braće Fućak 5 (1412) u iznosu od 29.561,20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202.</w:t>
      </w:r>
      <w:r>
        <w:tab/>
        <w:t>Vjerovnik Radovan Smokvina iz Ičića, Poljanska cesta 48 je osporio tražbinu drugog višeg isplatnog reda vjerovnika Mirjane Rumora, OIB 66717024604, Rijeka, Dolac 8 (1413) u iznosu od 6.062,66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203.</w:t>
      </w:r>
      <w:r>
        <w:tab/>
        <w:t>Vjerovnik Radovan Smokvina iz Ičića, Poljanska cesta 48 je osporio tražbinu drugog višeg isplatnog reda vjerovnika Josipa Sakića, OIB 27092463304,  Rijeka, Čavalsko 9 (1414) u iznosu od 9.803,64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204.</w:t>
      </w:r>
      <w:r>
        <w:tab/>
        <w:t>Vjerovnik Radovan Smokvina iz Ičića, Poljanska cesta 48 je osporio tražbinu drugog višeg isplatnog reda vjerovnika Mile Sakića, OIB 20115195864, Rijeka, Braće Cetina 5 A (1415)</w:t>
      </w:r>
      <w:r>
        <w:tab/>
        <w:t>u iznosu od 2.793,04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205.</w:t>
      </w:r>
      <w:r>
        <w:tab/>
        <w:t>Vjerovnik Radovan Smokvina iz Ičića, Poljanska cesta 48 je osporio tražbinu drugog višeg isplatnog reda vjerovnika Radovana Sakića, OIB 92885813505, Rijeka, Hahlić 19 (1416)</w:t>
      </w:r>
      <w:r>
        <w:tab/>
        <w:t>u iznosu od 11.540,85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206.</w:t>
      </w:r>
      <w:r>
        <w:tab/>
        <w:t>Vjerovnik Radovan Smokvina iz Ičića, Poljanska cesta 48 je osporio tražbinu drugog višeg isplatnog reda vjerovnika Nevenke Samaržija, OIB 84464356181, Rijeka, Tizianova 1 (1417)</w:t>
      </w:r>
      <w:r>
        <w:tab/>
        <w:t>u iznosu od 7.033,52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207.</w:t>
      </w:r>
      <w:r>
        <w:tab/>
        <w:t>Vjerovnik Radovan Smokvina iz Ičića, Poljanska cesta 48 je osporio tražbinu drugog višeg isplatnog reda vjerovnika Nenada Savanovića, OIB 09858121880, Rijeka, Uspon Ladislava Tomee 5 (1418) u iznosu od 533,65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208.</w:t>
      </w:r>
      <w:r>
        <w:tab/>
        <w:t>Vjerovnik Radovan Smokvina iz Ičića, Poljanska cesta 48 je osporio tražbinu drugog višeg isplatnog reda vjerovnika Nikoline Savanović, OIB 27098348048, Rijeka, Uspon Ladislava Tomee 5 (1419) u iznosu od 1.907,18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209.</w:t>
      </w:r>
      <w:r>
        <w:tab/>
        <w:t>Vjerovnik Radovan Smokvina iz Ičića, Poljanska cesta 48 je osporio tražbinu drugog višeg isplatnog reda vjerovnika Ljubice Savić, OIB 20373807105, Bribir, Podugrinac 14 (1420)</w:t>
      </w:r>
      <w:r>
        <w:tab/>
        <w:t>u iznosu od 8.567,53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210.</w:t>
      </w:r>
      <w:r>
        <w:tab/>
        <w:t>Vjerovnik Radovan Smokvina iz Ičića, Poljanska cesta 48 je osporio tražbinu drugog višeg isplatnog reda vjerovnika Stipe Sertića, OIB 19308296726,  Senj, P. Kružića 28 (1421) u iznosu od 11.055,71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5E6E00" w:rsidR="00E013E6">
      <w:pPr>
        <w:jc w:val="both"/>
      </w:pPr>
    </w:p>
    <w:p w:rsidRDefault="005E6E00" w:rsidP="005E6E00" w:rsidR="005E6E00">
      <w:pPr>
        <w:jc w:val="both"/>
      </w:pPr>
      <w:r>
        <w:t>211.</w:t>
      </w:r>
      <w:r>
        <w:tab/>
        <w:t xml:space="preserve">Vjerovnik Radovan Smokvina iz Ičića, Poljanska cesta 48 je osporio tražbinu drugog višeg isplatnog reda vjerovnika Nataše Sinožić, OIB 81179964257, Rijeka, S. Krautzeka 92 C ( 1422 ) u iznosu od </w:t>
      </w:r>
      <w:r w:rsidRPr="005E6E00">
        <w:t>12.813,18</w:t>
      </w:r>
      <w:r>
        <w:t xml:space="preserve">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5E6E00" w:rsidP="005E6E00" w:rsidR="005E6E00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5E6E00">
        <w:t>2</w:t>
      </w:r>
      <w:r>
        <w:t>.</w:t>
      </w:r>
      <w:r>
        <w:tab/>
        <w:t>Vjerovnik Radovan Smokvina iz Ičića, Poljanska cesta 48 je osporio tražbinu drugog višeg isplatnog reda vjerovnika Agneze Sironić, OIB 14744860161, (iza pok. Čedomila Sironića), Rijeka, Šetalište XIII. divizije 24 (1423)</w:t>
      </w:r>
      <w:r>
        <w:tab/>
        <w:t>u iznosu od 15.509,81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5E6E00">
        <w:t>3</w:t>
      </w:r>
      <w:r>
        <w:t>.</w:t>
      </w:r>
      <w:r>
        <w:tab/>
        <w:t>Vjerovnik Radovan Smokvina iz Ičića, Poljanska cesta 48 je osporio tražbinu drugog višeg isplatnog reda vjerovnika Ružice Skoblar, OIB 01529849019 (iza pok. Ante Skoblara) Privlaka, Skoblari 45 (1424) u iznosu od 1.434,84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Anice Smolčić, OIB 96136888761, (iza pok. Ivana Smolčića), Rijeka, Nikole Cara 1 (1425) u iznosu od 1.818,07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Gordane Sochor, OIB 85353512554, Rijeka, Drage Gervaisa 37 (1426) u iznosu od 6.839,34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C21699">
        <w:t>6</w:t>
      </w:r>
      <w:r>
        <w:t>.</w:t>
      </w:r>
      <w:r>
        <w:tab/>
        <w:t>Vjerovnik Radovan Smokvina iz Ičića, Poljanska cesta 48 je osporio tražbinu drugog višeg isplatnog reda vjerovnika Mare Spajić, OIB 27528905057, Rijeka, Budicinova 4 (1427) u iznosu od 8.738,04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Roberta Srdoča, OIB 54178910361, Kostrena, Dr. Žarka Pezelja 6 (1428) u iznosu od 1.310,90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Ljiljane Stambul, OIB 98936081948, Jurdani, Mučići 42 (1429)</w:t>
      </w:r>
      <w:r>
        <w:tab/>
        <w:t>u iznosu od 6.292,09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21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Dragana Starčevića, OIB 63365878139, Rijeka, Tijani 17 (1430) u iznosu od 4.913,76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</w:t>
      </w:r>
      <w:r w:rsidR="00C21699">
        <w:t>20</w:t>
      </w:r>
      <w:r>
        <w:t>.</w:t>
      </w:r>
      <w:r>
        <w:tab/>
        <w:t>Vjerovnik Radovan Smokvina iz Ičića, Poljanska cesta 48 je osporio tražbinu drugog višeg isplatnog reda vjerovnika Irene Stevanović, OIB 50654589251, Rijeka, Fiorella La Guardia 1 B (1431) u iznosu od 2.260,71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1</w:t>
      </w:r>
      <w:r>
        <w:t>.</w:t>
      </w:r>
      <w:r>
        <w:tab/>
        <w:t>Vjerovnik Radovan Smokvina iz Ičića, Poljanska cesta 48 je osporio tražbinu drugog višeg isplatnog reda vjerovnika Marijana Stipančića, OIB 04902703007, Rijeka, Zagrebačka 10 (1432) u iznosu od 9.725,01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2</w:t>
      </w:r>
      <w:r>
        <w:t>.</w:t>
      </w:r>
      <w:r>
        <w:tab/>
        <w:t>Vjerovnik Radovan Smokvina iz Ičića, Poljanska cesta 48 je osporio tražbinu drugog višeg isplatnog reda vjerovnika Sabine Stojanović, OIB 58575038078, Rijeka, Trpimirova 2 (1433) u iznosu od 3.748,64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3</w:t>
      </w:r>
      <w:r>
        <w:t>.</w:t>
      </w:r>
      <w:r>
        <w:tab/>
        <w:t>Vjerovnik Radovan Smokvina iz Ičića, Poljanska cesta 48 je osporio tražbinu drugog višeg isplatnog reda vjerovnika Marije Sučić, OIB 83675547136, Rijeka, Rastočine 6 (1434) u iznosu od 1.869,56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Dušana Surine, OIB 84594362417, Rijeka, Antuna Barca 10 A (1435) u iznosu od 2.875,83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Smilje Surina, OIB 89451405738, Matulji, Mihelići 5 (1436) u iznosu od 4.937,10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6</w:t>
      </w:r>
      <w:r>
        <w:t>.</w:t>
      </w:r>
      <w:r>
        <w:tab/>
        <w:t>Vjerovnik Radovan Smokvina iz Ičića, Poljanska cesta 48 je osporio tražbinu drugog višeg isplatnog reda vjerovnika Alojzija Šegrta, OIB 89912667867, Rijeka, Matije Gupca 16 (1437) u iznosu od 10.855,10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Marine Šepac, OIB 10863262949, Rijeka, Drenovski put 59 (1438) u iznosu od 1.787,93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Milberta Šimanića, OIB 79002313510, Kastav, Rubeši 133 A (1439) u iznosu od 12.860,16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22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Marine Širola, OIB 11498027172, Rijeka, Stane Vončine 5 (1440)</w:t>
      </w:r>
      <w:r>
        <w:tab/>
        <w:t>u iznosu od 2.878,38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</w:t>
      </w:r>
      <w:r w:rsidR="00C21699">
        <w:t>30</w:t>
      </w:r>
      <w:r>
        <w:t>.</w:t>
      </w:r>
      <w:r>
        <w:tab/>
        <w:t xml:space="preserve">Vjerovnik Radovan Smokvina iz Ičića, Poljanska cesta 48 je osporio tražbinu drugog višeg isplatnog reda vjerovnika Laure Škerl, OIB 72885473184, Rijeka, Bok 28 (1441) </w:t>
      </w:r>
      <w:r>
        <w:tab/>
        <w:t>u iznosu od 3.609,13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1</w:t>
      </w:r>
      <w:r>
        <w:t>.</w:t>
      </w:r>
      <w:r>
        <w:tab/>
        <w:t>Vjerovnik Radovan Smokvina iz Ičića, Poljanska cesta 48 je osporio tražbinu drugog višeg isplatnog reda vjerovnika Karmele Špalj, OIB 91071467451, Hreljin, Ružić Selo 186 (1442) u iznosu od 7.723,55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2</w:t>
      </w:r>
      <w:r>
        <w:t>.</w:t>
      </w:r>
      <w:r>
        <w:tab/>
        <w:t>Vjerovnik Radovan Smokvina iz Ičića, Poljanska cesta 48 je osporio tražbinu drugog višeg isplatnog reda vjerovnika Tomislava Špalja, OIB 36408267403, Hreljin, Ružić Selo 186 (1443) u iznosu od 2.007,59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3</w:t>
      </w:r>
      <w:r>
        <w:t>.</w:t>
      </w:r>
      <w:r>
        <w:tab/>
        <w:t>Vjerovnik Radovan Smokvina iz Ičića, Poljanska cesta 48 je osporio tražbinu drugog višeg isplatnog reda vjerovnika Rozalije Štokić, OIB 23924434103,  Rijeka, Pod ohrušvom 6 (1444) u iznosu od 2.682,36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Milice Šubat, OIB 49400942301, Kostrena, Glavani 90 (1445)</w:t>
      </w:r>
      <w:r>
        <w:tab/>
        <w:t>u iznosu od 2.132,58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Radmile Šušnjar, OIB 44473540227, Rijeka, Hahlić 23 (1446) u iznosu od 3.781,98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6</w:t>
      </w:r>
      <w:r>
        <w:t>.</w:t>
      </w:r>
      <w:r>
        <w:tab/>
        <w:t>Vjerovnik Radovan Smokvina iz Ičića, Poljanska cesta 48 je osporio tražbinu drugog višeg isplatnog reda vjerovnika Anamarije Tabula, OIB 35786417600, Rijeka, Starci 4 (1447) u iznosu od 2.481,57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Margite Tomljanović, OIB 85651113494, Senj, Paulinska 11 (1448) u iznosu od 1.440,71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Slavice Tomljenović, OIB 02015053601, Rijeka, Kumičićeva 13 (1449) u iznosu od 7.135,05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23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Biserke Tonsa, OIB 11408620584, Rijeka, E. Randića 4 (1450) u iznosu od 7.672,44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</w:t>
      </w:r>
      <w:r w:rsidR="00C21699">
        <w:t>40</w:t>
      </w:r>
      <w:r>
        <w:t>.</w:t>
      </w:r>
      <w:r>
        <w:tab/>
        <w:t>Vjerovnik Radovan Smokvina iz Ičića, Poljanska cesta 48 je osporio tražbinu drugog višeg isplatnog reda vjerovnika Gorana Tuka, OIB 44831804015, Rijeka, Stanka Frankovića 28 (1451) u iznosu od 1.867,63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1</w:t>
      </w:r>
      <w:r>
        <w:t>.</w:t>
      </w:r>
      <w:r>
        <w:tab/>
        <w:t>Vjerovnik Radovan Smokvina iz Ičića, Poljanska cesta 48 je osporio tražbinu drugog višeg isplatnog reda vjerovnika Biserke Turk, OIB 93102214917, Rijeka, Ciottina 12 (1452) u iznosu od 4.653,84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2</w:t>
      </w:r>
      <w:r>
        <w:t>.</w:t>
      </w:r>
      <w:r>
        <w:tab/>
        <w:t>Vjerovnik Radovan Smokvina iz Ičića, Poljanska cesta 48 je osporio tražbinu drugog višeg isplatnog reda vjerovnika Anite Turković Pavičić, OIB 07462652458, Šapjane, Pasjak 7 (1453) u iznosu od 2.006,60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3</w:t>
      </w:r>
      <w:r>
        <w:t>.</w:t>
      </w:r>
      <w:r>
        <w:tab/>
        <w:t>Vjerovnik Radovan Smokvina iz Ičića, Poljanska cesta 48 je osporio tražbinu drugog višeg isplatnog reda vjerovnika Ines Vaci, OIB 63330674122, Opatija, Matuljska cesta 8 (1454) u iznosu od 14.227,71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Bruna Vagaja, OIB 25823490850, Rijeka, J. Polić Kamova 14/1 (1455) u iznosu od 4.202,81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Jasne Valušek, OIB 73904703103, Ičići, Veprinac, Zagrad 64 (1456) u iznosu od 309,81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6</w:t>
      </w:r>
      <w:r>
        <w:t>.</w:t>
      </w:r>
      <w:r>
        <w:tab/>
        <w:t>Vjerovnik Radovan Smokvina iz Ičića, Poljanska cesta 48 je osporio tražbinu drugog višeg isplatnog reda vjerovnika Diane Valzania, OIB 35190935188, Rijeka, A. Manzonia 5 (1457) u iznosu od 2.688,06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Dragana Vekića, OIB 12004092741, Rijeka, Kraška 12 A (1458) u iznosu od 9.729,98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Đorđa Vergića, OIB 84494659374, Viškovo, Saršoni 48 (1459) u iznosu od 3.032,34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24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Darka Vičića, OIB 18844074311, Rijeka, Kvaternikova 62/III, (1460) u iznosu od 2.673,25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</w:t>
      </w:r>
      <w:r w:rsidR="00C21699">
        <w:t>50</w:t>
      </w:r>
      <w:r>
        <w:t>.</w:t>
      </w:r>
      <w:r>
        <w:tab/>
        <w:t>Vjerovnik Radovan Smokvina iz Ičića, Poljanska cesta 48 je osporio tražbinu drugog višeg isplatnog reda vjerovnika Dušana Vidovića, OIB 15243672058, Rijeka, Žminjska 14 (1461) u iznosu od 1.658,33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1</w:t>
      </w:r>
      <w:r>
        <w:t>.</w:t>
      </w:r>
      <w:r>
        <w:tab/>
        <w:t>Vjerovnik Radovan Smokvina iz Ičića, Poljanska cesta 48 je osporio tražbinu drugog višeg isplatnog reda vjerovnika Anke Vignjević, OIB 30391103478, Matulji, Put brdo 9 A (1462)</w:t>
      </w:r>
      <w:r>
        <w:tab/>
        <w:t>u iznosu od 2.689,68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2</w:t>
      </w:r>
      <w:r>
        <w:t>.</w:t>
      </w:r>
      <w:r>
        <w:tab/>
        <w:t>Vjerovnik Radovan Smokvina iz Ičića, Poljanska cesta 48 je osporio tražbinu drugog višeg isplatnog reda vjerovnika Sidonije Vinter, OIB 40083585272, Rijeka, Vinka Benca 2 (1463) u iznosu od 2.380,43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3</w:t>
      </w:r>
      <w:r>
        <w:t>.</w:t>
      </w:r>
      <w:r>
        <w:tab/>
        <w:t>Vjerovnik Radovan Smokvina iz Ičića, Poljanska cesta 48 je osporio tražbinu drugog višeg isplatnog reda vjerovnika Gordane Viskov, OIB 24241308330, Rijeka, Škurinjska cesta 18 (1464) u iznosu od 3.288,40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Mladena Vlaha, OIB 48093935534, Opatija, R. K. Jeretova 3 (1465) u iznosu od 8.582,59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Maje Volarić, OIB 28890010195, (iza pok. Davora Volarića) Rijeka, Verdijeva 11 (1466)</w:t>
      </w:r>
      <w:r>
        <w:tab/>
        <w:t>u iznosu od 14.603,63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6</w:t>
      </w:r>
      <w:r>
        <w:t>.</w:t>
      </w:r>
      <w:r>
        <w:tab/>
        <w:t>Vjerovnik Radovan Smokvina iz Ičića, Poljanska cesta 48 je osporio tražbinu drugog višeg isplatnog reda vjerovnika Sonje Volf, OIB 91507573499, Rijeka, Ante Kovačića 4 (1467)</w:t>
      </w:r>
      <w:r>
        <w:tab/>
        <w:t>u iznosu od 9.896,40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t>25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Mile Vorkapića, OIB 49352047171, Rijeka, Korzo 35 (1468) u iznosu od 9.413,24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Marka Vranića, OIB 28108087182, Rijeka, Franca Prešerna 42 (1469) u iznosu od 3.888,13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25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Nevenke Vranić, OIB 58569938435,  Rijeka, Hahlić 19 (1470) u iznosu od 2.701,75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A665F5" w:rsidP="00A665F5" w:rsidR="00A665F5">
      <w:pPr>
        <w:jc w:val="both"/>
      </w:pPr>
      <w:r>
        <w:lastRenderedPageBreak/>
        <w:t>2</w:t>
      </w:r>
      <w:r w:rsidR="00C21699">
        <w:t>60</w:t>
      </w:r>
      <w:r>
        <w:t>.</w:t>
      </w:r>
      <w:r>
        <w:tab/>
        <w:t>Vjerovnik Radovan Smokvina iz Ičića, Poljanska cesta 48 je osporio tražbinu drugog višeg isplatnog reda vjerovnika Marijana Vrbosa, OIB 98016224123, Rijeka, Antuna Barca 16 (1471) u iznosu od 9.471,03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1</w:t>
      </w:r>
      <w:r>
        <w:t>.</w:t>
      </w:r>
      <w:r>
        <w:tab/>
        <w:t>Vjerovnik Radovan Smokvina iz Ičića, Poljanska cesta 48 je osporio tražbinu drugog višeg isplatnog reda vjerovnika Radmile Vučković, OIB 26237157662,Viškovo, Stupari 2/B (1472)</w:t>
      </w:r>
      <w:r>
        <w:tab/>
        <w:t>u iznosu od 518,93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2</w:t>
      </w:r>
      <w:r>
        <w:t>.</w:t>
      </w:r>
      <w:r>
        <w:tab/>
        <w:t>Vjerovnik Radovan Smokvina iz Ičića, Poljanska cesta 48 je osporio tražbinu drugog višeg isplatnog reda vjerovnika Izabele Vukelić, OIB 51314745688, Krasica, Krasica 120 C (1473) u iznosu od 2.463,52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3</w:t>
      </w:r>
      <w:r>
        <w:t>.</w:t>
      </w:r>
      <w:r>
        <w:tab/>
        <w:t>Vjerovnik Radovan Smokvina iz Ičića, Poljanska cesta 48 je osporio tražbinu drugog višeg isplatnog reda vjerovnika Juraja Vukelića, OIB 48880252551, Rijeka, Šibenska 1 (1474) u iznosu od 8.944,49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Ane Vukić, OIB 22067915408, Rijeka, Ratka Petrovića 4 (1475) u iznosu od 5.539,75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Marine Vuletić, OIB 28257516414, Rijeka, Krimeja 22 (1476) u iznosu od 1.743,25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6</w:t>
      </w:r>
      <w:r>
        <w:t>.</w:t>
      </w:r>
      <w:r>
        <w:tab/>
        <w:t xml:space="preserve">Vjerovnik Radovan Smokvina iz Ičića, Poljanska cesta 48 je osporio tražbinu drugog višeg isplatnog reda vjerovnika Engeberta Weiss, OIB 31268956712, Hreljin, Ružić Selo 93 </w:t>
      </w:r>
      <w:r>
        <w:lastRenderedPageBreak/>
        <w:t>(1477)</w:t>
      </w:r>
      <w:r>
        <w:tab/>
        <w:t>u iznosu od 16.326,11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Vlade Weiss, OIB 44753918180, Krasica, Krasica 89 (1478) u iznosu od 5.433,78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Ivanke Zaborac, OIB 23099919009, Rijeka, Slavka Krautzeka 57 (1479) u iznosu od 9.231,89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26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Mirande Zakarija, OIB 48378552073, Čavle, Čavle 199 (1480)</w:t>
      </w:r>
      <w:r>
        <w:tab/>
        <w:t>u iznosu od 9.109,77 kn</w:t>
      </w:r>
      <w:r w:rsidRPr="00635BF3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</w:t>
      </w:r>
      <w:r w:rsidR="00C21699">
        <w:t>70</w:t>
      </w:r>
      <w:r>
        <w:t>.</w:t>
      </w:r>
      <w:r>
        <w:tab/>
        <w:t>Vjerovnik Radovan Smokvina iz Ičića, Poljanska cesta 48 je osporio tražbinu drugog višeg isplatnog reda vjerovnika Ivana Zec, OIB 66300701498, Krk, Skrpčići 2 C (1481) u iznosu od 2.964,65 kn</w:t>
      </w:r>
      <w:r w:rsidRPr="009536F9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1</w:t>
      </w:r>
      <w:r>
        <w:t>.</w:t>
      </w:r>
      <w:r>
        <w:tab/>
        <w:t>Vjerovnik Radovan Smokvina iz Ičića, Poljanska cesta 48 je osporio tražbinu drugog višeg isplatnog reda vjerovnika Nadice Zednik, OIB 35144444897, Rijeka, Labinska 12 (1482)</w:t>
      </w:r>
      <w:r>
        <w:tab/>
        <w:t>u iznosu od 3.243,20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2</w:t>
      </w:r>
      <w:r>
        <w:t>.</w:t>
      </w:r>
      <w:r>
        <w:tab/>
        <w:t>Vjerovnik Radovan Smokvina iz Ičića, Poljanska cesta 48 je osporio tražbinu drugog višeg isplatnog reda vjerovnika Ane Zlendić, OIB 02553980513, Rijeka, Škurinjskih žrtava 24 (1483) u iznosu od 5.673,31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3</w:t>
      </w:r>
      <w:r>
        <w:t>.</w:t>
      </w:r>
      <w:r>
        <w:tab/>
        <w:t>Vjerovnik Radovan Smokvina iz Ičića, Poljanska cesta 48 je osporio tražbinu drugog višeg isplatnog reda vjerovnika Ivana Zoretića, OIB 21553001558, Dražice, Zoretići 23 (1484)</w:t>
      </w:r>
      <w:r>
        <w:tab/>
        <w:t>u iznosu od 2.199,99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4</w:t>
      </w:r>
      <w:r>
        <w:t>.</w:t>
      </w:r>
      <w:r>
        <w:tab/>
        <w:t>Vjerovnik Radovan Smokvina iz Ičića, Poljanska cesta 48 je osporio tražbinu drugog višeg isplatnog reda vjerovnika Milke Zrnić, OIB 53792847178, Rijeka, Rikarda Benčića 11 (1485)</w:t>
      </w:r>
      <w:r>
        <w:tab/>
        <w:t>u iznosu od 9.584,07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5</w:t>
      </w:r>
      <w:r>
        <w:t>.</w:t>
      </w:r>
      <w:r>
        <w:tab/>
        <w:t>Vjerovnik Radovan Smokvina iz Ičića, Poljanska cesta 48 je osporio tražbinu drugog višeg isplatnog reda vjerovnika Borisa Žica, OIB 38975138585, Matulji, Žrtava fašizma 20 (1486) u iznosu od 9.605,48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6</w:t>
      </w:r>
      <w:r>
        <w:t>.</w:t>
      </w:r>
      <w:r>
        <w:tab/>
        <w:t>Vjerovnik Radovan Smokvina iz Ičića, Poljanska cesta 48 je osporio tražbinu drugog višeg isplatnog reda vjerovnika Dorotee Žic, OIB 06536794478, Rijeka, Švalbina 3 (1487) u iznosu od 6.943,92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7</w:t>
      </w:r>
      <w:r>
        <w:t>.</w:t>
      </w:r>
      <w:r>
        <w:tab/>
        <w:t>Vjerovnik Radovan Smokvina iz Ičića, Poljanska cesta 48 je osporio tražbinu drugog višeg isplatnog reda vjerovnika Jasne Žic, OIB 45980904059, Rijeka, Žrtava fašizma 15 (1488) u iznosu od 1.871,44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8</w:t>
      </w:r>
      <w:r>
        <w:t>.</w:t>
      </w:r>
      <w:r>
        <w:tab/>
        <w:t>Vjerovnik Radovan Smokvina iz Ičića, Poljanska cesta 48 je osporio tražbinu drugog višeg isplatnog reda vjerovnika Milana Pokmajević, OIB 09985766670, Kraljevica, Fara 48 (1489)</w:t>
      </w:r>
      <w:r>
        <w:tab/>
        <w:t>u iznosu od 15.067,54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lastRenderedPageBreak/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27</w:t>
      </w:r>
      <w:r w:rsidR="00C21699">
        <w:t>9</w:t>
      </w:r>
      <w:r>
        <w:t>.</w:t>
      </w:r>
      <w:r>
        <w:tab/>
        <w:t>Vjerovnik Radovan Smokvina iz Ičića, Poljanska cesta 48 je osporio tražbinu drugog višeg isplatnog reda vjerovnika Jele Dobrić, OIB 80315415223, Kostrena, Žarka Pezelja 4 (1490)</w:t>
      </w:r>
      <w:r>
        <w:tab/>
        <w:t>u iznosu od 2.763,62 kn</w:t>
      </w:r>
      <w:r w:rsidRPr="00C04B34">
        <w:t xml:space="preserve"> </w:t>
      </w:r>
      <w:r w:rsidR="00BF0499">
        <w:t xml:space="preserve">na osnovu obračunatih plaća, uz obrazloženja da bi tražbina bila nezakonita, ako je u dubokoj </w:t>
      </w:r>
      <w:r w:rsidR="001475B1">
        <w:t>zastari.</w:t>
      </w:r>
      <w:r w:rsidR="00BF0499"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</w:t>
      </w:r>
      <w:r w:rsidR="00C21699">
        <w:t>80</w:t>
      </w:r>
      <w:r>
        <w:t>.</w:t>
      </w:r>
      <w:r>
        <w:tab/>
        <w:t>Vjerovnik Radovan Smokvina iz Ičića, Poljanska cesta 48 je osporio tražbinu drugog višeg isplatnog reda vjerovnika Ane Grginčić, OIB 65853159676, Škrljevo, Škrljevo 279 (1496)</w:t>
      </w:r>
      <w:r>
        <w:tab/>
        <w:t>u iznosu od 107,11 kn</w:t>
      </w:r>
      <w:r w:rsidRPr="00C04B34">
        <w:t xml:space="preserve"> </w:t>
      </w:r>
      <w:r>
        <w:t>navodeći da bi bila protuzakonita</w:t>
      </w:r>
      <w:r w:rsidR="00680297">
        <w:t xml:space="preserve">, ako je tražbina u dubokoj </w:t>
      </w:r>
      <w:r w:rsidR="001475B1">
        <w:t>zastari.</w:t>
      </w:r>
      <w:r>
        <w:t xml:space="preserve"> </w:t>
      </w:r>
    </w:p>
    <w:p w:rsidRDefault="00A665F5" w:rsidP="00A665F5" w:rsidR="00A665F5">
      <w:pPr>
        <w:ind w:firstLine="708"/>
        <w:jc w:val="both"/>
      </w:pPr>
      <w:r w:rsidRPr="00863F31">
        <w:t xml:space="preserve">Kako za osporenu tražbinu postoje ovršne isprave, valjalo je na parnicu uputiti osporavatelja da dokaže osnovanost svoga osporavanja sukladno odredbi </w:t>
      </w:r>
      <w:r w:rsidR="001475B1">
        <w:t>članka 177. stavak 3. i članka 178. stavak 3., stavak 4. i stavak 6. SZ</w:t>
      </w:r>
      <w:r w:rsidRPr="00863F31">
        <w:t>.</w:t>
      </w:r>
    </w:p>
    <w:p w:rsidRDefault="00E013E6" w:rsidP="00A665F5" w:rsidR="00E013E6">
      <w:pPr>
        <w:jc w:val="both"/>
      </w:pPr>
    </w:p>
    <w:p w:rsidRDefault="00A665F5" w:rsidP="00A665F5" w:rsidR="00A665F5">
      <w:pPr>
        <w:jc w:val="both"/>
      </w:pPr>
      <w:r>
        <w:t>28</w:t>
      </w:r>
      <w:r w:rsidR="00494563">
        <w:t>1</w:t>
      </w:r>
      <w:r>
        <w:t xml:space="preserve">.   Vjerovnik Antun Ožanić iz Rijeke, A. </w:t>
      </w:r>
      <w:r w:rsidRPr="002A522E">
        <w:t xml:space="preserve">Peruča 5 </w:t>
      </w:r>
      <w:r>
        <w:t xml:space="preserve">je </w:t>
      </w:r>
      <w:r w:rsidRPr="002A522E">
        <w:t>osporio tražbin</w:t>
      </w:r>
      <w:r>
        <w:t xml:space="preserve">u </w:t>
      </w:r>
      <w:r w:rsidR="00446B99">
        <w:t xml:space="preserve">trećeg </w:t>
      </w:r>
      <w:r>
        <w:t xml:space="preserve">višeg isplatnog reda </w:t>
      </w:r>
      <w:r w:rsidRPr="002A522E">
        <w:t>vjerovnika</w:t>
      </w:r>
      <w:r>
        <w:rPr>
          <w:color w:val="000000"/>
        </w:rPr>
        <w:t xml:space="preserve"> OSIMPEX-a d.o.o. </w:t>
      </w:r>
      <w:r w:rsidRPr="008168BA">
        <w:rPr>
          <w:color w:val="000000"/>
        </w:rPr>
        <w:t xml:space="preserve">Osijek, </w:t>
      </w:r>
      <w:r>
        <w:t xml:space="preserve">Europske </w:t>
      </w:r>
      <w:r w:rsidRPr="008168BA">
        <w:t>Avenije 2</w:t>
      </w:r>
      <w:r>
        <w:rPr>
          <w:color w:val="000000"/>
        </w:rPr>
        <w:t xml:space="preserve"> (</w:t>
      </w:r>
      <w:r w:rsidRPr="008168BA">
        <w:rPr>
          <w:color w:val="000000"/>
        </w:rPr>
        <w:t xml:space="preserve">OIB </w:t>
      </w:r>
      <w:r w:rsidRPr="008168BA">
        <w:t>17937349035</w:t>
      </w:r>
      <w:r w:rsidRPr="008168BA">
        <w:rPr>
          <w:color w:val="000000"/>
        </w:rPr>
        <w:t>) u iznosu od</w:t>
      </w:r>
      <w:r>
        <w:rPr>
          <w:color w:val="000000"/>
        </w:rPr>
        <w:t xml:space="preserve"> </w:t>
      </w:r>
      <w:r w:rsidRPr="002A522E">
        <w:rPr>
          <w:bCs/>
          <w:color w:val="000000"/>
        </w:rPr>
        <w:t>2.686.955,34 kn</w:t>
      </w:r>
      <w:r>
        <w:rPr>
          <w:bCs/>
          <w:color w:val="000000"/>
        </w:rPr>
        <w:t xml:space="preserve"> uz obrazloženje da </w:t>
      </w:r>
      <w:r>
        <w:t xml:space="preserve">iz zapisnika financijske policije od 13. lipnja 2000. koju posjeduje stečajna upraviteljica, u kojem je opisan poslovni odnos dužnika i tog vjerovnika, proizlazi  da je dužnik preplatio kamate. Nadalje tražbinu osporava dok vjerovnik ne vrati sve što je trebao i ne plati sve što je trebao vratiti odnosno platiti u stečajnu masu na osnovu odredbe članka 142. Stečajnog zakona, </w:t>
      </w:r>
      <w:r w:rsidR="004C5E8F">
        <w:t>jer da bi</w:t>
      </w:r>
      <w:r>
        <w:t xml:space="preserve"> tek tada </w:t>
      </w:r>
      <w:r w:rsidR="004C5E8F">
        <w:t xml:space="preserve">tražbina </w:t>
      </w:r>
      <w:r>
        <w:t xml:space="preserve">oživila. Također da osporava prijeboj kojeg je napravila stečajna upraviteljica uz suglasnost odbora vjerovnika, </w:t>
      </w:r>
      <w:r w:rsidR="004C5E8F">
        <w:t xml:space="preserve">a </w:t>
      </w:r>
      <w:r>
        <w:t xml:space="preserve">da u parničnom postupku OSIMPEX d.o.o. nikad nije dostavio dokumentaciju na koju je bio pozvan da dostavi te da stoga nije dokazao osnovanost tražbine, stoga da je </w:t>
      </w:r>
      <w:r w:rsidR="004C5E8F">
        <w:t>protiv odgovornih osoba</w:t>
      </w:r>
      <w:r>
        <w:t xml:space="preserve"> podnio i kaznenu prijavu</w:t>
      </w:r>
      <w:r w:rsidR="004C5E8F">
        <w:t>.</w:t>
      </w:r>
      <w:r>
        <w:t xml:space="preserve"> </w:t>
      </w:r>
    </w:p>
    <w:p w:rsidRDefault="003726E0" w:rsidP="00A665F5" w:rsidR="00A665F5">
      <w:pPr>
        <w:ind w:firstLine="708"/>
        <w:jc w:val="both"/>
      </w:pPr>
      <w:r>
        <w:t xml:space="preserve">Kako nema suglasnosti </w:t>
      </w:r>
      <w:r w:rsidR="00446B99">
        <w:t>o</w:t>
      </w:r>
      <w:r w:rsidR="003C6EE3" w:rsidRPr="00A0031B">
        <w:t>dbora vjerovnika</w:t>
      </w:r>
      <w:r>
        <w:t xml:space="preserve"> </w:t>
      </w:r>
      <w:r w:rsidR="003C6EE3">
        <w:t>da se s</w:t>
      </w:r>
      <w:r w:rsidR="003C6EE3" w:rsidRPr="00A0031B">
        <w:t>por</w:t>
      </w:r>
      <w:r w:rsidR="003C6EE3">
        <w:t xml:space="preserve"> riješi </w:t>
      </w:r>
      <w:r w:rsidR="003C6EE3" w:rsidRPr="00A0031B">
        <w:t>u postupku mirenja u skladu s odredbama zakona koji uređuju postupak mirenja</w:t>
      </w:r>
      <w:r>
        <w:t>, a za o</w:t>
      </w:r>
      <w:r w:rsidR="00A665F5" w:rsidRPr="00863F31">
        <w:t>sporenu tražbinu postoje ovršne isprave, valjalo je na parnicu uputiti osporavatelja da dokaže osnovanost svoga osporavanja sukladno odredbi članka 177. stavak 3. i članka 178. stavak 4. i stavak 6. SZ.</w:t>
      </w:r>
    </w:p>
    <w:p w:rsidRDefault="00A665F5" w:rsidP="00A665F5" w:rsidR="00A665F5">
      <w:pPr>
        <w:jc w:val="both"/>
      </w:pPr>
      <w:r>
        <w:t xml:space="preserve"> </w:t>
      </w:r>
      <w:r w:rsidR="001248D9">
        <w:t xml:space="preserve">    </w:t>
      </w:r>
    </w:p>
    <w:p w:rsidRDefault="00A665F5" w:rsidP="00A665F5" w:rsidR="00A665F5">
      <w:pPr>
        <w:jc w:val="both"/>
      </w:pPr>
    </w:p>
    <w:p w:rsidRDefault="008B0089" w:rsidP="00A665F5" w:rsidR="008B0089">
      <w:pPr>
        <w:jc w:val="center"/>
      </w:pPr>
      <w:r>
        <w:t xml:space="preserve">Rijeci, </w:t>
      </w:r>
      <w:r w:rsidRPr="002A522E">
        <w:t>9. ožujka  2016</w:t>
      </w:r>
      <w:r>
        <w:t>.</w:t>
      </w:r>
    </w:p>
    <w:p w:rsidRDefault="008B0089" w:rsidP="001248D9" w:rsidR="008B0089">
      <w:pPr>
        <w:jc w:val="both"/>
      </w:pPr>
    </w:p>
    <w:p w:rsidRDefault="008B0089" w:rsidP="001248D9" w:rsidR="008B0089">
      <w:pPr>
        <w:jc w:val="both"/>
      </w:pPr>
    </w:p>
    <w:p w:rsidRDefault="008B0089" w:rsidP="00A4045A" w:rsidR="008B0089">
      <w:pPr>
        <w:ind w:left="7080"/>
      </w:pPr>
      <w:r>
        <w:t xml:space="preserve">Stečajni sudac  </w:t>
      </w:r>
    </w:p>
    <w:p w:rsidRDefault="008B0089" w:rsidP="00A4045A" w:rsidR="008B0089">
      <w:pPr>
        <w:ind w:left="7080"/>
      </w:pPr>
      <w:r>
        <w:t xml:space="preserve">Liljana Ugrin    </w:t>
      </w:r>
    </w:p>
    <w:p w:rsidRDefault="008B0089" w:rsidP="001248D9" w:rsidR="008B0089">
      <w:pPr>
        <w:jc w:val="both"/>
      </w:pPr>
    </w:p>
    <w:p w:rsidRDefault="008B0089" w:rsidP="001248D9" w:rsidR="008B0089">
      <w:pPr>
        <w:jc w:val="both"/>
      </w:pPr>
    </w:p>
    <w:p w:rsidRDefault="008B0089" w:rsidP="001248D9" w:rsidR="008B0089">
      <w:pPr>
        <w:jc w:val="both"/>
      </w:pPr>
      <w:r>
        <w:t xml:space="preserve">POUKA O PRAVOM LIJEKU </w:t>
      </w:r>
    </w:p>
    <w:p w:rsidRDefault="008B0089" w:rsidP="001248D9" w:rsidR="008B0089">
      <w:pPr>
        <w:jc w:val="both"/>
      </w:pPr>
      <w:r>
        <w:t xml:space="preserve"> </w:t>
      </w:r>
    </w:p>
    <w:p w:rsidRDefault="001943D2" w:rsidP="001248D9" w:rsidR="008B0089">
      <w:pPr>
        <w:jc w:val="both"/>
      </w:pPr>
      <w:r>
        <w:t xml:space="preserve">         </w:t>
      </w:r>
      <w:r w:rsidR="008B0089">
        <w:t xml:space="preserve">Protiv  ovog  rješenja  pravo  na  žalbu  ima  stečajni   upravitelj  i svaki vjerovnik u dijelu koji se  tiče  njegove  prijavljene tražbine i tražbine koju je osporio  (članak 177.  stavak 4. i 5. SZ). Žalba se podnosi ovom sudu u 3  primjerka  u  roku od 8 dana od dana primitka </w:t>
      </w:r>
      <w:r w:rsidR="008B0089">
        <w:lastRenderedPageBreak/>
        <w:t xml:space="preserve">rješenja, odnosno  izvatka   iz  rješenja ( članak  11. SZ )   O  žalbi  rješava  Visoki  trgovački sud Republike Hrvatske.  </w:t>
      </w:r>
    </w:p>
    <w:p w:rsidRDefault="008B0089" w:rsidP="001248D9" w:rsidR="008B0089">
      <w:pPr>
        <w:jc w:val="both"/>
      </w:pPr>
      <w:r>
        <w:t xml:space="preserve">Žalba izjavljena protiv rješenja o upućivanju u parnicu bez utjecaja je na ostavljeni rok za upućivanje u parnicu ( članak 178. stavak 6. SZ). </w:t>
      </w:r>
    </w:p>
    <w:p w:rsidRDefault="008B0089" w:rsidP="001248D9" w:rsidR="008B0089">
      <w:pPr>
        <w:jc w:val="both"/>
      </w:pPr>
    </w:p>
    <w:p w:rsidRDefault="008B0089" w:rsidP="001248D9" w:rsidR="008B0089">
      <w:pPr>
        <w:jc w:val="both"/>
      </w:pPr>
    </w:p>
    <w:p w:rsidRDefault="00160AC6" w:rsidP="001248D9" w:rsidR="00160AC6">
      <w:pPr>
        <w:jc w:val="both"/>
      </w:pPr>
    </w:p>
    <w:p w:rsidRDefault="00160AC6" w:rsidP="001248D9" w:rsidR="00160AC6">
      <w:pPr>
        <w:jc w:val="both"/>
      </w:pPr>
    </w:p>
    <w:sectPr w:rsidSect="00C03D7F" w:rsidR="00160AC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2C7" w:rsidR="001152C7">
      <w:r>
        <w:separator/>
      </w:r>
    </w:p>
  </w:endnote>
  <w:endnote w:id="0" w:type="continuationSeparator">
    <w:p w:rsidRDefault="001152C7" w:rsidR="0011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3279874"/>
      <w:docPartObj>
        <w:docPartGallery w:val="Page Numbers (Bottom of Page)"/>
        <w:docPartUnique/>
      </w:docPartObj>
    </w:sdtPr>
    <w:sdtEndPr/>
    <w:sdtContent>
      <w:p w:rsidRDefault="006A26DA" w:rsidR="006A26D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362">
          <w:rPr>
            <w:noProof/>
          </w:rPr>
          <w:t>95</w:t>
        </w:r>
        <w:r>
          <w:fldChar w:fldCharType="end"/>
        </w:r>
      </w:p>
    </w:sdtContent>
  </w:sdt>
  <w:p w:rsidRDefault="006A26DA" w:rsidR="006A2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2C7" w:rsidR="001152C7">
      <w:r>
        <w:separator/>
      </w:r>
    </w:p>
  </w:footnote>
  <w:footnote w:id="0" w:type="continuationSeparator">
    <w:p w:rsidRDefault="001152C7" w:rsidR="00115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6DA" w:rsidP="00DF231E" w:rsidR="006A26DA" w:rsidRPr="00932131">
    <w:pPr>
      <w:pStyle w:val="Zaglavlje"/>
      <w:jc w:val="right"/>
    </w:pPr>
    <w:r w:rsidRPr="00932131">
      <w:rPr>
        <w:rFonts w:eastAsia="MS Mincho"/>
      </w:rPr>
      <w:t>Posl</w:t>
    </w:r>
    <w:r>
      <w:rPr>
        <w:rFonts w:eastAsia="MS Mincho"/>
      </w:rPr>
      <w:t xml:space="preserve">ovni </w:t>
    </w:r>
    <w:r w:rsidRPr="00932131">
      <w:rPr>
        <w:rFonts w:eastAsia="MS Mincho"/>
      </w:rPr>
      <w:t>br</w:t>
    </w:r>
    <w:r>
      <w:rPr>
        <w:rFonts w:eastAsia="MS Mincho"/>
      </w:rPr>
      <w:t xml:space="preserve">oj </w:t>
    </w:r>
    <w:r w:rsidRPr="00932131">
      <w:rPr>
        <w:rFonts w:eastAsia="MS Mincho"/>
      </w:rPr>
      <w:t>7 St-64/99-</w:t>
    </w:r>
    <w:r w:rsidR="009B6105">
      <w:rPr>
        <w:rFonts w:eastAsia="MS Mincho"/>
      </w:rPr>
      <w:t>2565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D32BE"/>
    <w:multiLevelType w:val="hybridMultilevel"/>
    <w:tmpl w:val="A888EE6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93E47"/>
    <w:multiLevelType w:val="hybridMultilevel"/>
    <w:tmpl w:val="C38679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983AE9"/>
    <w:multiLevelType w:val="hybridMultilevel"/>
    <w:tmpl w:val="94341A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D42EBE"/>
    <w:multiLevelType w:val="hybridMultilevel"/>
    <w:tmpl w:val="28DAA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35EE2"/>
    <w:multiLevelType w:val="hybridMultilevel"/>
    <w:tmpl w:val="61AA37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D2327B"/>
    <w:multiLevelType w:val="hybridMultilevel"/>
    <w:tmpl w:val="91E46D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6668FA"/>
    <w:multiLevelType w:val="hybridMultilevel"/>
    <w:tmpl w:val="61AA37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50A10"/>
    <w:multiLevelType w:val="hybridMultilevel"/>
    <w:tmpl w:val="098A5E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8E4B1C"/>
    <w:multiLevelType w:val="hybridMultilevel"/>
    <w:tmpl w:val="89842E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E85A59"/>
    <w:multiLevelType w:val="hybridMultilevel"/>
    <w:tmpl w:val="28DAA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43D7F"/>
    <w:multiLevelType w:val="hybridMultilevel"/>
    <w:tmpl w:val="706AED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02A8C"/>
    <w:multiLevelType w:val="hybridMultilevel"/>
    <w:tmpl w:val="E49009A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463007"/>
    <w:multiLevelType w:val="hybridMultilevel"/>
    <w:tmpl w:val="61AA37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42F00AF"/>
    <w:multiLevelType w:val="hybridMultilevel"/>
    <w:tmpl w:val="61AA37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14"/>
  </w:num>
  <w:num w:numId="5">
    <w:abstractNumId w:val="10"/>
  </w:num>
  <w:num w:numId="6">
    <w:abstractNumId w:val="6"/>
  </w:num>
  <w:num w:numId="7">
    <w:abstractNumId w:val="4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11"/>
  </w:num>
  <w:num w:numId="13">
    <w:abstractNumId w:val="0"/>
  </w:num>
  <w:num w:numId="14">
    <w:abstractNumId w:val="8"/>
  </w:num>
  <w:num w:numId="15">
    <w:abstractNumId w:val="9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EB3"/>
    <w:rsid w:val="0006640D"/>
    <w:rsid w:val="00083797"/>
    <w:rsid w:val="000968AB"/>
    <w:rsid w:val="000E0104"/>
    <w:rsid w:val="000E2146"/>
    <w:rsid w:val="00114BC4"/>
    <w:rsid w:val="001152C7"/>
    <w:rsid w:val="001248D9"/>
    <w:rsid w:val="001475B1"/>
    <w:rsid w:val="001561E3"/>
    <w:rsid w:val="00160AC6"/>
    <w:rsid w:val="001943D2"/>
    <w:rsid w:val="001944C2"/>
    <w:rsid w:val="001A7C92"/>
    <w:rsid w:val="001D2F2B"/>
    <w:rsid w:val="0021408B"/>
    <w:rsid w:val="00224411"/>
    <w:rsid w:val="00225137"/>
    <w:rsid w:val="00292698"/>
    <w:rsid w:val="002A522E"/>
    <w:rsid w:val="002A57A1"/>
    <w:rsid w:val="002A598B"/>
    <w:rsid w:val="00347F09"/>
    <w:rsid w:val="00347F3F"/>
    <w:rsid w:val="0036645C"/>
    <w:rsid w:val="003726E0"/>
    <w:rsid w:val="00374F2D"/>
    <w:rsid w:val="00383D9A"/>
    <w:rsid w:val="003A7356"/>
    <w:rsid w:val="003B6D2F"/>
    <w:rsid w:val="003C2940"/>
    <w:rsid w:val="003C6EE3"/>
    <w:rsid w:val="004263A5"/>
    <w:rsid w:val="00432C10"/>
    <w:rsid w:val="0044689D"/>
    <w:rsid w:val="00446B99"/>
    <w:rsid w:val="004507E9"/>
    <w:rsid w:val="00470381"/>
    <w:rsid w:val="004816C1"/>
    <w:rsid w:val="00492D5A"/>
    <w:rsid w:val="00494563"/>
    <w:rsid w:val="004A2559"/>
    <w:rsid w:val="004A7498"/>
    <w:rsid w:val="004C29AD"/>
    <w:rsid w:val="004C5E8F"/>
    <w:rsid w:val="004D1C0A"/>
    <w:rsid w:val="004D1D78"/>
    <w:rsid w:val="004D68E8"/>
    <w:rsid w:val="00581B0A"/>
    <w:rsid w:val="00587AA7"/>
    <w:rsid w:val="00594A21"/>
    <w:rsid w:val="005B3E53"/>
    <w:rsid w:val="005E6E00"/>
    <w:rsid w:val="005F6C47"/>
    <w:rsid w:val="006023FD"/>
    <w:rsid w:val="00604207"/>
    <w:rsid w:val="00607B99"/>
    <w:rsid w:val="006357B7"/>
    <w:rsid w:val="0064400D"/>
    <w:rsid w:val="006537A1"/>
    <w:rsid w:val="0065467A"/>
    <w:rsid w:val="00657AD9"/>
    <w:rsid w:val="00677BDF"/>
    <w:rsid w:val="00680297"/>
    <w:rsid w:val="00680D71"/>
    <w:rsid w:val="00687CEA"/>
    <w:rsid w:val="006A26DA"/>
    <w:rsid w:val="006A5E0E"/>
    <w:rsid w:val="006C30E7"/>
    <w:rsid w:val="006D4BEF"/>
    <w:rsid w:val="007108F2"/>
    <w:rsid w:val="00712C54"/>
    <w:rsid w:val="0073242D"/>
    <w:rsid w:val="007544D4"/>
    <w:rsid w:val="0076183D"/>
    <w:rsid w:val="00762C91"/>
    <w:rsid w:val="00776BDB"/>
    <w:rsid w:val="00790505"/>
    <w:rsid w:val="00791741"/>
    <w:rsid w:val="0079324B"/>
    <w:rsid w:val="007A42DC"/>
    <w:rsid w:val="007B4FD8"/>
    <w:rsid w:val="007C4E32"/>
    <w:rsid w:val="007D32A4"/>
    <w:rsid w:val="007D7EE4"/>
    <w:rsid w:val="007F0867"/>
    <w:rsid w:val="007F3F3D"/>
    <w:rsid w:val="00800DCF"/>
    <w:rsid w:val="00811547"/>
    <w:rsid w:val="008168BA"/>
    <w:rsid w:val="00825340"/>
    <w:rsid w:val="00831BC0"/>
    <w:rsid w:val="00856F7D"/>
    <w:rsid w:val="0086528C"/>
    <w:rsid w:val="008A7410"/>
    <w:rsid w:val="008A768F"/>
    <w:rsid w:val="008B0089"/>
    <w:rsid w:val="008C069E"/>
    <w:rsid w:val="008D19CC"/>
    <w:rsid w:val="008D28E3"/>
    <w:rsid w:val="00901F0A"/>
    <w:rsid w:val="009076D0"/>
    <w:rsid w:val="009260B3"/>
    <w:rsid w:val="00932131"/>
    <w:rsid w:val="00937EE1"/>
    <w:rsid w:val="0098639B"/>
    <w:rsid w:val="009B6105"/>
    <w:rsid w:val="00A00362"/>
    <w:rsid w:val="00A33565"/>
    <w:rsid w:val="00A369AD"/>
    <w:rsid w:val="00A4045A"/>
    <w:rsid w:val="00A5412D"/>
    <w:rsid w:val="00A579E6"/>
    <w:rsid w:val="00A633ED"/>
    <w:rsid w:val="00A665F5"/>
    <w:rsid w:val="00A91049"/>
    <w:rsid w:val="00B04D3E"/>
    <w:rsid w:val="00B15845"/>
    <w:rsid w:val="00B22B72"/>
    <w:rsid w:val="00B22ED1"/>
    <w:rsid w:val="00B23BA9"/>
    <w:rsid w:val="00B25435"/>
    <w:rsid w:val="00B2622F"/>
    <w:rsid w:val="00B37032"/>
    <w:rsid w:val="00B529A6"/>
    <w:rsid w:val="00B73AE2"/>
    <w:rsid w:val="00BB48CD"/>
    <w:rsid w:val="00BB7392"/>
    <w:rsid w:val="00BE3A31"/>
    <w:rsid w:val="00BF0499"/>
    <w:rsid w:val="00C03D7F"/>
    <w:rsid w:val="00C21699"/>
    <w:rsid w:val="00C318E2"/>
    <w:rsid w:val="00C65E81"/>
    <w:rsid w:val="00CC1B4A"/>
    <w:rsid w:val="00CC4645"/>
    <w:rsid w:val="00CC5E88"/>
    <w:rsid w:val="00CF0DA7"/>
    <w:rsid w:val="00CF4854"/>
    <w:rsid w:val="00D4348C"/>
    <w:rsid w:val="00D46EB3"/>
    <w:rsid w:val="00D63DCE"/>
    <w:rsid w:val="00D938FB"/>
    <w:rsid w:val="00DB2054"/>
    <w:rsid w:val="00DC5F41"/>
    <w:rsid w:val="00DE1BBE"/>
    <w:rsid w:val="00DF231E"/>
    <w:rsid w:val="00E013E6"/>
    <w:rsid w:val="00E54069"/>
    <w:rsid w:val="00E70606"/>
    <w:rsid w:val="00E805E2"/>
    <w:rsid w:val="00E831AE"/>
    <w:rsid w:val="00E8388C"/>
    <w:rsid w:val="00E92154"/>
    <w:rsid w:val="00E9632C"/>
    <w:rsid w:val="00E96A06"/>
    <w:rsid w:val="00EA5077"/>
    <w:rsid w:val="00EB554B"/>
    <w:rsid w:val="00EE779B"/>
    <w:rsid w:val="00EF5111"/>
    <w:rsid w:val="00F07597"/>
    <w:rsid w:val="00F32CD1"/>
    <w:rsid w:val="00F74B72"/>
    <w:rsid w:val="00F9039D"/>
    <w:rsid w:val="00FD5257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932131"/>
    <w:pPr>
      <w:keepNext/>
      <w:spacing w:lineRule="auto" w:line="276" w:after="60" w:before="240"/>
      <w:outlineLvl w:val="1"/>
    </w:pPr>
    <w:rPr>
      <w:rFonts w:hAnsi="Cambria" w:ascii="Cambria"/>
      <w:b/>
      <w:bCs/>
      <w:i/>
      <w:i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Kartadokumenta" w:type="paragraph">
    <w:name w:val="Document Map"/>
    <w:basedOn w:val="Normal"/>
    <w:link w:val="KartadokumentaChar"/>
    <w:semiHidden/>
    <w:rsid w:val="006D4BEF"/>
    <w:pPr>
      <w:shd w:fill="000080" w:color="auto" w:val="clear"/>
    </w:pPr>
    <w:rPr>
      <w:rFonts w:cs="Tahoma" w:hAnsi="Tahoma" w:ascii="Tahoma"/>
      <w:sz w:val="20"/>
      <w:szCs w:val="20"/>
    </w:rPr>
  </w:style>
  <w:style w:styleId="Reetkatablice" w:type="table">
    <w:name w:val="Table Grid"/>
    <w:basedOn w:val="Obinatablica"/>
    <w:uiPriority w:val="59"/>
    <w:rsid w:val="003664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4D68E8"/>
    <w:rPr>
      <w:sz w:val="20"/>
    </w:rPr>
  </w:style>
  <w:style w:styleId="Zaglavlje" w:type="paragraph">
    <w:name w:val="header"/>
    <w:basedOn w:val="Normal"/>
    <w:link w:val="ZaglavljeChar"/>
    <w:rsid w:val="00DF231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F231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932131"/>
    <w:rPr>
      <w:rFonts w:hAnsi="Cambria" w:ascii="Cambria"/>
      <w:b/>
      <w:bCs/>
      <w:i/>
      <w:iCs/>
      <w:sz w:val="28"/>
      <w:szCs w:val="28"/>
      <w:lang w:eastAsia="en-US"/>
    </w:rPr>
  </w:style>
  <w:style w:styleId="Odlomakpopisa" w:type="paragraph">
    <w:name w:val="List Paragraph"/>
    <w:basedOn w:val="Normal"/>
    <w:uiPriority w:val="34"/>
    <w:qFormat/>
    <w:rsid w:val="008C069E"/>
    <w:pPr>
      <w:spacing w:lineRule="auto" w:line="276" w:after="200"/>
      <w:ind w:left="720"/>
      <w:contextualSpacing/>
      <w:jc w:val="both"/>
    </w:pPr>
    <w:rPr>
      <w:sz w:val="20"/>
      <w:szCs w:val="20"/>
    </w:rPr>
  </w:style>
  <w:style w:styleId="Bezproreda" w:type="paragraph">
    <w:name w:val="No Spacing"/>
    <w:uiPriority w:val="1"/>
    <w:qFormat/>
    <w:rsid w:val="008C069E"/>
    <w:pPr>
      <w:jc w:val="both"/>
    </w:pPr>
    <w:rPr>
      <w:bCs/>
    </w:rPr>
  </w:style>
  <w:style w:customStyle="true" w:styleId="PodnojeChar" w:type="character">
    <w:name w:val="Podnožje Char"/>
    <w:basedOn w:val="Zadanifontodlomka"/>
    <w:link w:val="Podnoje"/>
    <w:uiPriority w:val="99"/>
    <w:rsid w:val="007A42DC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8652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86528C"/>
    <w:rPr>
      <w:rFonts w:cs="Tahoma" w:hAnsi="Tahoma" w:ascii="Tahoma"/>
      <w:sz w:val="16"/>
      <w:szCs w:val="16"/>
    </w:rPr>
  </w:style>
  <w:style w:customStyle="true" w:styleId="ObinitekstChar" w:type="character">
    <w:name w:val="Obični tekst Char"/>
    <w:basedOn w:val="Zadanifontodlomka"/>
    <w:link w:val="Obinitekst"/>
    <w:rsid w:val="00CC4645"/>
    <w:rPr>
      <w:rFonts w:cs="Courier New" w:hAnsi="Courier New" w:ascii="Courier New"/>
    </w:rPr>
  </w:style>
  <w:style w:customStyle="true" w:styleId="KartadokumentaChar" w:type="character">
    <w:name w:val="Karta dokumenta Char"/>
    <w:basedOn w:val="Zadanifontodlomka"/>
    <w:link w:val="Kartadokumenta"/>
    <w:semiHidden/>
    <w:rsid w:val="00CC4645"/>
    <w:rPr>
      <w:rFonts w:cs="Tahoma" w:hAnsi="Tahoma" w:ascii="Tahoma"/>
      <w:shd w:fill="000080" w:color="auto" w:val="clear"/>
    </w:rPr>
  </w:style>
  <w:style w:customStyle="true" w:styleId="KartadokumentaChar1" w:type="character">
    <w:name w:val="Karta dokumenta Char1"/>
    <w:basedOn w:val="Zadanifontodlomka"/>
    <w:uiPriority w:val="99"/>
    <w:semiHidden/>
    <w:rsid w:val="00CC4645"/>
    <w:rPr>
      <w:rFonts w:cs="Tahoma" w:hAnsi="Tahoma" w:ascii="Tahoma"/>
      <w:bCs/>
      <w:sz w:val="16"/>
      <w:szCs w:val="16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C4645"/>
    <w:rPr>
      <w:szCs w:val="24"/>
    </w:rPr>
  </w:style>
  <w:style w:customStyle="true" w:styleId="ZaglavljeChar" w:type="character">
    <w:name w:val="Zaglavlje Char"/>
    <w:basedOn w:val="Zadanifontodlomka"/>
    <w:link w:val="Zaglavlje"/>
    <w:rsid w:val="00CC4645"/>
    <w:rPr>
      <w:sz w:val="24"/>
      <w:szCs w:val="24"/>
    </w:rPr>
  </w:style>
  <w:style w:customStyle="true" w:styleId="TekstbaloniaChar1" w:type="character">
    <w:name w:val="Tekst balončića Char1"/>
    <w:basedOn w:val="Zadanifontodlomka"/>
    <w:uiPriority w:val="99"/>
    <w:semiHidden/>
    <w:rsid w:val="00CC4645"/>
    <w:rPr>
      <w:rFonts w:cs="Tahoma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F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5F4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F4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F4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F4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932131"/>
    <w:pPr>
      <w:keepNext/>
      <w:spacing w:after="60" w:before="24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Kartadokumenta" w:type="paragraph">
    <w:name w:val="Document Map"/>
    <w:basedOn w:val="Normal"/>
    <w:link w:val="KartadokumentaChar"/>
    <w:semiHidden/>
    <w:rsid w:val="006D4BEF"/>
    <w:pPr>
      <w:shd w:color="auto" w:fill="000080" w:val="clear"/>
    </w:pPr>
    <w:rPr>
      <w:rFonts w:ascii="Tahoma" w:cs="Tahoma" w:hAnsi="Tahoma"/>
      <w:sz w:val="20"/>
      <w:szCs w:val="20"/>
    </w:rPr>
  </w:style>
  <w:style w:styleId="Reetkatablice" w:type="table">
    <w:name w:val="Table Grid"/>
    <w:basedOn w:val="Obinatablica"/>
    <w:uiPriority w:val="59"/>
    <w:rsid w:val="003664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4D68E8"/>
    <w:rPr>
      <w:sz w:val="20"/>
    </w:rPr>
  </w:style>
  <w:style w:styleId="Zaglavlje" w:type="paragraph">
    <w:name w:val="header"/>
    <w:basedOn w:val="Normal"/>
    <w:link w:val="ZaglavljeChar"/>
    <w:rsid w:val="00DF231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F231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932131"/>
    <w:rPr>
      <w:rFonts w:ascii="Cambria" w:hAnsi="Cambria"/>
      <w:b/>
      <w:bCs/>
      <w:i/>
      <w:iCs/>
      <w:sz w:val="28"/>
      <w:szCs w:val="28"/>
      <w:lang w:eastAsia="en-US"/>
    </w:rPr>
  </w:style>
  <w:style w:styleId="Odlomakpopisa" w:type="paragraph">
    <w:name w:val="List Paragraph"/>
    <w:basedOn w:val="Normal"/>
    <w:uiPriority w:val="34"/>
    <w:qFormat/>
    <w:rsid w:val="008C069E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styleId="Bezproreda" w:type="paragraph">
    <w:name w:val="No Spacing"/>
    <w:uiPriority w:val="1"/>
    <w:qFormat/>
    <w:rsid w:val="008C069E"/>
    <w:pPr>
      <w:jc w:val="both"/>
    </w:pPr>
    <w:rPr>
      <w:bCs/>
    </w:rPr>
  </w:style>
  <w:style w:customStyle="1" w:styleId="PodnojeChar" w:type="character">
    <w:name w:val="Podnožje Char"/>
    <w:basedOn w:val="Zadanifontodlomka"/>
    <w:link w:val="Podnoje"/>
    <w:uiPriority w:val="99"/>
    <w:rsid w:val="007A42DC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8652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86528C"/>
    <w:rPr>
      <w:rFonts w:ascii="Tahoma" w:cs="Tahoma" w:hAnsi="Tahoma"/>
      <w:sz w:val="16"/>
      <w:szCs w:val="16"/>
    </w:rPr>
  </w:style>
  <w:style w:customStyle="1" w:styleId="ObinitekstChar" w:type="character">
    <w:name w:val="Obični tekst Char"/>
    <w:basedOn w:val="Zadanifontodlomka"/>
    <w:link w:val="Obinitekst"/>
    <w:rsid w:val="00CC4645"/>
    <w:rPr>
      <w:rFonts w:ascii="Courier New" w:cs="Courier New" w:hAnsi="Courier New"/>
    </w:rPr>
  </w:style>
  <w:style w:customStyle="1" w:styleId="KartadokumentaChar" w:type="character">
    <w:name w:val="Karta dokumenta Char"/>
    <w:basedOn w:val="Zadanifontodlomka"/>
    <w:link w:val="Kartadokumenta"/>
    <w:semiHidden/>
    <w:rsid w:val="00CC4645"/>
    <w:rPr>
      <w:rFonts w:ascii="Tahoma" w:cs="Tahoma" w:hAnsi="Tahoma"/>
      <w:shd w:color="auto" w:fill="000080" w:val="clear"/>
    </w:rPr>
  </w:style>
  <w:style w:customStyle="1" w:styleId="KartadokumentaChar1" w:type="character">
    <w:name w:val="Karta dokumenta Char1"/>
    <w:basedOn w:val="Zadanifontodlomka"/>
    <w:uiPriority w:val="99"/>
    <w:semiHidden/>
    <w:rsid w:val="00CC4645"/>
    <w:rPr>
      <w:rFonts w:ascii="Tahoma" w:cs="Tahoma" w:hAnsi="Tahoma"/>
      <w:bCs/>
      <w:sz w:val="16"/>
      <w:szCs w:val="16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C4645"/>
    <w:rPr>
      <w:szCs w:val="24"/>
    </w:rPr>
  </w:style>
  <w:style w:customStyle="1" w:styleId="ZaglavljeChar" w:type="character">
    <w:name w:val="Zaglavlje Char"/>
    <w:basedOn w:val="Zadanifontodlomka"/>
    <w:link w:val="Zaglavlje"/>
    <w:rsid w:val="00CC4645"/>
    <w:rPr>
      <w:sz w:val="24"/>
      <w:szCs w:val="24"/>
    </w:rPr>
  </w:style>
  <w:style w:customStyle="1" w:styleId="TekstbaloniaChar1" w:type="character">
    <w:name w:val="Tekst balončića Char1"/>
    <w:basedOn w:val="Zadanifontodlomka"/>
    <w:uiPriority w:val="99"/>
    <w:semiHidden/>
    <w:rsid w:val="00CC4645"/>
    <w:rPr>
      <w:rFonts w:ascii="Tahoma" w:cs="Tahoma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F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5F4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F4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F4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F4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55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St-64/1999-1038</izvorni_sadrzaj>
    <derivirana_varijabla naziv="DomainObject.Oznaka_1">St-64/1999-1038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95</izvorni_sadrzaj>
    <derivirana_varijabla naziv="DomainObject.BrojStranica_1">95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St-64/1999-1038</izvorni_sadrzaj>
    <derivirana_varijabla naziv="DomainObject.PoslovniBrojDokumenta_1">St-64/1999-1038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570EE-C18C-4C63-BCCB-4C81629FA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95</properties:Pages>
  <properties:Words>44148</properties:Words>
  <properties:Characters>239776</properties:Characters>
  <properties:Lines>4558</properties:Lines>
  <properties:Paragraphs>1142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2017-04-10T10:38:00Z</dcterms:created>
  <dc:creator>Korisnik</dc:creator>
  <cp:lastModifiedBy>Tanja Fidel</cp:lastModifiedBy>
  <cp:lastPrinted>2017-04-10T12:03:00Z</cp:lastPrinted>
  <dcterms:modified xmlns:xsi="http://www.w3.org/2001/XMLSchema-instance" xsi:type="dcterms:W3CDTF">2017-04-10T12:04:00Z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St-64/1999-1038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95</vt:i4>
  </prop:property>
</prop:Properties>
</file>