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100f3" w14:paraId="96100f3" w:rsidRDefault="00B61ED9" w:rsidP="00B61ED9" w:rsidR="00B61ED9">
      <w:pPr>
        <w15:collapsed w:val="false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TRGOVAČKI SUD U BJELOVARU</w:t>
      </w:r>
    </w:p>
    <w:p w:rsidRDefault="00B61ED9" w:rsidP="00B61ED9" w:rsidR="00B61ED9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Bjelovar, Šet.dr.I.Lebovića 42</w:t>
      </w:r>
    </w:p>
    <w:p w:rsidRDefault="00B61ED9" w:rsidP="00B61ED9" w:rsidR="00B61ED9">
      <w:pPr>
        <w:rPr>
          <w:rFonts w:cs="Arial" w:hAnsi="Arial" w:ascii="Arial"/>
          <w:lang w:val="hr-HR"/>
        </w:rPr>
      </w:pPr>
    </w:p>
    <w:p w:rsidRDefault="00B61ED9" w:rsidP="00B61ED9" w:rsidR="00B61ED9">
      <w:pPr>
        <w:rPr>
          <w:rFonts w:cs="Arial" w:hAnsi="Arial" w:ascii="Arial"/>
          <w:lang w:val="hr-HR"/>
        </w:rPr>
      </w:pPr>
    </w:p>
    <w:p w:rsidRDefault="00B61ED9" w:rsidP="00B61ED9" w:rsidR="00B61ED9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proofErr w:type="spellStart"/>
      <w:r>
        <w:rPr>
          <w:rFonts w:cs="Arial" w:hAnsi="Arial" w:ascii="Arial"/>
          <w:lang w:val="hr-HR"/>
        </w:rPr>
        <w:t>Posl</w:t>
      </w:r>
      <w:proofErr w:type="spellEnd"/>
      <w:r>
        <w:rPr>
          <w:rFonts w:cs="Arial" w:hAnsi="Arial" w:ascii="Arial"/>
          <w:lang w:val="hr-HR"/>
        </w:rPr>
        <w:t>. br. St-150/2016.</w:t>
      </w:r>
    </w:p>
    <w:p w:rsidRDefault="00B61ED9" w:rsidP="00B61ED9" w:rsidR="00B61ED9">
      <w:pPr>
        <w:rPr>
          <w:rFonts w:cs="Arial" w:hAnsi="Arial" w:ascii="Arial"/>
          <w:lang w:val="hr-HR"/>
        </w:rPr>
      </w:pPr>
    </w:p>
    <w:p w:rsidRDefault="00B61ED9" w:rsidP="00B61ED9" w:rsidR="00B61ED9">
      <w:pPr>
        <w:rPr>
          <w:rFonts w:cs="Arial" w:hAnsi="Arial" w:ascii="Arial"/>
          <w:lang w:val="hr-HR"/>
        </w:rPr>
      </w:pPr>
    </w:p>
    <w:p w:rsidRDefault="00B61ED9" w:rsidP="00B61ED9" w:rsidR="00B61ED9">
      <w:pPr>
        <w:ind w:left="2160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Predlagatelj:REPUBLIKA HRVATSKA,Ministarstvo financija,Porezna uprava, Područni ured Slavonija i Baranja    </w:t>
      </w:r>
    </w:p>
    <w:p w:rsidRDefault="00B61ED9" w:rsidP="00B61ED9" w:rsidR="00B61ED9">
      <w:pPr>
        <w:ind w:left="2160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                   </w:t>
      </w:r>
    </w:p>
    <w:p w:rsidRDefault="00B61ED9" w:rsidP="00B61ED9" w:rsidR="00B61ED9">
      <w:pPr>
        <w:ind w:left="2160"/>
        <w:rPr>
          <w:rFonts w:cs="Arial" w:hAnsi="Arial" w:ascii="Arial"/>
          <w:lang w:val="hr-HR"/>
        </w:rPr>
      </w:pPr>
    </w:p>
    <w:p w:rsidRDefault="00B61ED9" w:rsidP="00B61ED9" w:rsidR="00B61ED9">
      <w:pPr>
        <w:ind w:left="2160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Dužnik:ARGER d.o.o. iz </w:t>
      </w:r>
      <w:proofErr w:type="spellStart"/>
      <w:r>
        <w:rPr>
          <w:rFonts w:cs="Arial" w:hAnsi="Arial" w:ascii="Arial"/>
          <w:lang w:val="hr-HR"/>
        </w:rPr>
        <w:t>Špišić</w:t>
      </w:r>
      <w:proofErr w:type="spellEnd"/>
      <w:r>
        <w:rPr>
          <w:rFonts w:cs="Arial" w:hAnsi="Arial" w:ascii="Arial"/>
          <w:lang w:val="hr-HR"/>
        </w:rPr>
        <w:t xml:space="preserve"> Bukovice, Matije Gupca 32.</w:t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</w:p>
    <w:p w:rsidRDefault="00B61ED9" w:rsidP="00B61ED9" w:rsidR="00B61ED9">
      <w:pPr>
        <w:rPr>
          <w:rFonts w:cs="Arial" w:hAnsi="Arial" w:ascii="Arial"/>
          <w:lang w:val="hr-HR"/>
        </w:rPr>
      </w:pPr>
    </w:p>
    <w:p w:rsidRDefault="00B61ED9" w:rsidP="00B61ED9" w:rsidR="00B61ED9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Radi: stečajnog postupka</w:t>
      </w:r>
    </w:p>
    <w:p w:rsidRDefault="00B61ED9" w:rsidP="00B61ED9" w:rsidR="00B61ED9">
      <w:pPr>
        <w:rPr>
          <w:rFonts w:cs="Arial" w:hAnsi="Arial" w:ascii="Arial"/>
          <w:lang w:val="hr-HR"/>
        </w:rPr>
      </w:pPr>
    </w:p>
    <w:p w:rsidRDefault="00B61ED9" w:rsidP="00B61ED9" w:rsidR="00B61ED9">
      <w:pPr>
        <w:rPr>
          <w:rFonts w:cs="Arial" w:hAnsi="Arial" w:ascii="Arial"/>
          <w:lang w:val="hr-HR"/>
        </w:rPr>
      </w:pPr>
    </w:p>
    <w:p w:rsidRDefault="00B61ED9" w:rsidP="00B61ED9" w:rsidR="00B61ED9">
      <w:pPr>
        <w:pStyle w:val="Naslov1"/>
        <w:jc w:val="center"/>
        <w:rPr>
          <w:rFonts w:cs="Arial" w:hAnsi="Arial" w:ascii="Arial"/>
        </w:rPr>
      </w:pPr>
      <w:r>
        <w:rPr>
          <w:rFonts w:cs="Arial" w:hAnsi="Arial" w:ascii="Arial"/>
        </w:rPr>
        <w:t>P O Z I V</w:t>
      </w:r>
    </w:p>
    <w:p w:rsidRDefault="00B61ED9" w:rsidP="00B61ED9" w:rsidR="00B61ED9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na raspravu</w:t>
      </w:r>
    </w:p>
    <w:p w:rsidRDefault="00B61ED9" w:rsidP="00B61ED9" w:rsidR="00B61ED9">
      <w:pPr>
        <w:jc w:val="center"/>
        <w:rPr>
          <w:rFonts w:cs="Arial" w:hAnsi="Arial" w:ascii="Arial"/>
          <w:b/>
          <w:lang w:val="hr-HR"/>
        </w:rPr>
      </w:pPr>
    </w:p>
    <w:p w:rsidRDefault="00B61ED9" w:rsidP="00B61ED9" w:rsidR="00B61ED9">
      <w:pPr>
        <w:pBdr>
          <w:bottom w:space="1" w:sz="12" w:color="auto" w:val="single"/>
        </w:pBd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 xml:space="preserve">zakonski zastupnik dužnika Daniela </w:t>
      </w:r>
      <w:proofErr w:type="spellStart"/>
      <w:r>
        <w:rPr>
          <w:rFonts w:cs="Arial" w:hAnsi="Arial" w:ascii="Arial"/>
          <w:b/>
          <w:lang w:val="hr-HR"/>
        </w:rPr>
        <w:t>Benotić</w:t>
      </w:r>
      <w:proofErr w:type="spellEnd"/>
    </w:p>
    <w:p w:rsidRDefault="00B61ED9" w:rsidP="00B61ED9" w:rsidR="00B61ED9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lang w:val="hr-HR"/>
        </w:rPr>
        <w:t>(ime i prezime)</w:t>
      </w:r>
    </w:p>
    <w:p w:rsidRDefault="00B61ED9" w:rsidP="00B61ED9" w:rsidR="00B61ED9">
      <w:pPr>
        <w:jc w:val="center"/>
        <w:rPr>
          <w:rFonts w:cs="Arial" w:hAnsi="Arial" w:ascii="Arial"/>
          <w:lang w:val="hr-HR"/>
        </w:rPr>
      </w:pPr>
    </w:p>
    <w:p w:rsidRDefault="00B61ED9" w:rsidP="00B61ED9" w:rsidR="00B61ED9">
      <w:pPr>
        <w:pBdr>
          <w:bottom w:space="1" w:sz="12" w:color="auto" w:val="single"/>
        </w:pBdr>
        <w:jc w:val="center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t>Špišić</w:t>
      </w:r>
      <w:proofErr w:type="spellEnd"/>
      <w:r>
        <w:rPr>
          <w:rFonts w:cs="Arial" w:hAnsi="Arial" w:ascii="Arial"/>
          <w:lang w:val="hr-HR"/>
        </w:rPr>
        <w:t xml:space="preserve"> Bukovica, Matije Gupca 32.</w:t>
      </w:r>
    </w:p>
    <w:p w:rsidRDefault="00B61ED9" w:rsidP="00B61ED9" w:rsidR="00B61ED9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(adresa)</w:t>
      </w:r>
    </w:p>
    <w:p w:rsidRDefault="00B61ED9" w:rsidP="00B61ED9" w:rsidR="00B61ED9">
      <w:pPr>
        <w:rPr>
          <w:rFonts w:cs="Arial" w:hAnsi="Arial" w:ascii="Arial"/>
          <w:lang w:val="hr-HR"/>
        </w:rPr>
      </w:pPr>
    </w:p>
    <w:p w:rsidRDefault="00B61ED9" w:rsidP="00B61ED9" w:rsidR="00B61ED9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>Pozivate se na ročište radi utvrđivanja uvjeta za otvaranje stečajnog postupka u ovom predmetu na dan</w:t>
      </w:r>
    </w:p>
    <w:p w:rsidRDefault="00B61ED9" w:rsidP="00B61ED9" w:rsidR="00B61ED9">
      <w:pPr>
        <w:jc w:val="both"/>
        <w:rPr>
          <w:rFonts w:cs="Arial" w:hAnsi="Arial" w:ascii="Arial"/>
          <w:lang w:val="hr-HR"/>
        </w:rPr>
      </w:pPr>
    </w:p>
    <w:p w:rsidRDefault="00B61ED9" w:rsidP="00B61ED9" w:rsidR="00B61ED9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25. rujna 2017. godine u 12,30 sati,</w:t>
      </w:r>
    </w:p>
    <w:p w:rsidRDefault="00B61ED9" w:rsidP="00B61ED9" w:rsidR="00B61ED9">
      <w:pPr>
        <w:jc w:val="center"/>
        <w:rPr>
          <w:rFonts w:cs="Arial" w:hAnsi="Arial" w:ascii="Arial"/>
          <w:b/>
          <w:lang w:val="hr-HR"/>
        </w:rPr>
      </w:pPr>
    </w:p>
    <w:p w:rsidRDefault="00B61ED9" w:rsidP="00B61ED9" w:rsidR="00B61ED9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adresi Trgovački sud u Bjelovaru, Šetalište Dr. </w:t>
      </w:r>
      <w:proofErr w:type="spellStart"/>
      <w:r>
        <w:rPr>
          <w:rFonts w:cs="Arial" w:hAnsi="Arial" w:ascii="Arial"/>
        </w:rPr>
        <w:t>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u sobi br. 2.</w:t>
      </w:r>
    </w:p>
    <w:p w:rsidRDefault="00B61ED9" w:rsidP="00B61ED9" w:rsidR="00B61ED9">
      <w:pPr>
        <w:jc w:val="both"/>
        <w:rPr>
          <w:rFonts w:cs="Arial" w:hAnsi="Arial" w:ascii="Arial"/>
        </w:rPr>
      </w:pPr>
    </w:p>
    <w:p w:rsidRDefault="00B61ED9" w:rsidP="00B61ED9" w:rsidR="00B61ED9">
      <w:pPr>
        <w:jc w:val="both"/>
        <w:rPr>
          <w:rFonts w:cs="Arial" w:hAnsi="Arial" w:ascii="Arial"/>
          <w:lang w:val="hr-HR"/>
        </w:rPr>
      </w:pPr>
    </w:p>
    <w:p w:rsidRDefault="00B61ED9" w:rsidP="00B61ED9" w:rsidR="00B61ED9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  <w:t>U Bjelovaru, 21. kolovoza 2017. godine</w:t>
      </w:r>
    </w:p>
    <w:p w:rsidRDefault="00B61ED9" w:rsidP="00B61ED9" w:rsidR="00B61ED9">
      <w:pPr>
        <w:jc w:val="both"/>
        <w:rPr>
          <w:rFonts w:cs="Arial" w:hAnsi="Arial" w:ascii="Arial"/>
          <w:lang w:val="hr-HR"/>
        </w:rPr>
      </w:pPr>
    </w:p>
    <w:p w:rsidRDefault="00B61ED9" w:rsidP="00B61ED9" w:rsidR="00B61ED9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        SUDAC</w:t>
      </w:r>
    </w:p>
    <w:p w:rsidRDefault="00B61ED9" w:rsidP="00B61ED9" w:rsidR="00B61ED9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TOMISLAV MRAZOVIĆ,v.r.</w:t>
      </w:r>
    </w:p>
    <w:p w:rsidRDefault="00B61ED9" w:rsidP="00B61ED9" w:rsidR="00B61ED9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Za točnost </w:t>
      </w:r>
      <w:proofErr w:type="spellStart"/>
      <w:r>
        <w:rPr>
          <w:rFonts w:cs="Arial" w:hAnsi="Arial" w:ascii="Arial"/>
          <w:lang w:val="hr-HR"/>
        </w:rPr>
        <w:t>otpravka</w:t>
      </w:r>
      <w:proofErr w:type="spellEnd"/>
      <w:r>
        <w:rPr>
          <w:rFonts w:cs="Arial" w:hAnsi="Arial" w:ascii="Arial"/>
          <w:lang w:val="hr-HR"/>
        </w:rPr>
        <w:t>-</w:t>
      </w:r>
    </w:p>
    <w:p w:rsidRDefault="00B61ED9" w:rsidP="00B61ED9" w:rsidR="00B61ED9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ovlašteni službenik</w:t>
      </w:r>
    </w:p>
    <w:p w:rsidRDefault="00B61ED9" w:rsidP="00B61ED9" w:rsidR="00B61ED9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                                                                           Jasmina </w:t>
      </w:r>
      <w:proofErr w:type="spellStart"/>
      <w:r>
        <w:rPr>
          <w:rFonts w:cs="Arial" w:hAnsi="Arial" w:ascii="Arial"/>
          <w:lang w:val="hr-HR"/>
        </w:rPr>
        <w:t>Tubić</w:t>
      </w:r>
      <w:proofErr w:type="spellEnd"/>
    </w:p>
    <w:p w:rsidRDefault="00B61ED9" w:rsidP="00B61ED9" w:rsidR="00B61ED9">
      <w:pPr>
        <w:jc w:val="both"/>
        <w:rPr>
          <w:rFonts w:cs="Arial" w:hAnsi="Arial" w:ascii="Arial"/>
          <w:lang w:val="hr-HR"/>
        </w:rPr>
      </w:pPr>
    </w:p>
    <w:p w:rsidRDefault="00B61ED9" w:rsidP="00B61ED9" w:rsidR="00B61ED9">
      <w:pPr>
        <w:jc w:val="both"/>
        <w:rPr>
          <w:rFonts w:cs="Arial" w:hAnsi="Arial" w:ascii="Arial"/>
          <w:lang w:val="hr-HR"/>
        </w:rPr>
      </w:pPr>
      <w:bookmarkStart w:name="_GoBack" w:id="0"/>
      <w:bookmarkEnd w:id="0"/>
    </w:p>
    <w:p w:rsidRDefault="00B61ED9" w:rsidP="00B61ED9" w:rsidR="00B61ED9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B61ED9" w:rsidP="00B61ED9" w:rsidR="00B61ED9">
      <w:pPr>
        <w:jc w:val="both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lastRenderedPageBreak/>
        <w:t>Rj</w:t>
      </w:r>
      <w:proofErr w:type="spellEnd"/>
      <w:r>
        <w:rPr>
          <w:rFonts w:cs="Arial" w:hAnsi="Arial" w:ascii="Arial"/>
          <w:lang w:val="hr-HR"/>
        </w:rPr>
        <w:t>.</w:t>
      </w:r>
    </w:p>
    <w:p w:rsidRDefault="00B61ED9" w:rsidP="00B61ED9" w:rsidR="00B61ED9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Dna:putem e-oglasne ploče i poštom</w:t>
      </w:r>
    </w:p>
    <w:p w:rsidRDefault="00B61ED9" w:rsidP="00B61ED9" w:rsidR="00B61ED9">
      <w:pPr>
        <w:jc w:val="both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t>Sc.roč</w:t>
      </w:r>
      <w:proofErr w:type="spellEnd"/>
      <w:r>
        <w:rPr>
          <w:rFonts w:cs="Arial" w:hAnsi="Arial" w:ascii="Arial"/>
          <w:lang w:val="hr-HR"/>
        </w:rPr>
        <w:t>.</w:t>
      </w:r>
    </w:p>
    <w:p w:rsidRDefault="00B61ED9" w:rsidP="00B61ED9" w:rsidR="00B61ED9">
      <w:pPr>
        <w:jc w:val="both"/>
        <w:rPr>
          <w:rFonts w:cs="Arial" w:hAnsi="Arial" w:ascii="Arial"/>
          <w:b/>
          <w:lang w:val="hr-HR"/>
        </w:rPr>
      </w:pPr>
      <w:r>
        <w:rPr>
          <w:rFonts w:cs="Arial" w:hAnsi="Arial" w:ascii="Arial"/>
          <w:lang w:val="hr-HR"/>
        </w:rPr>
        <w:t>U Bj.21.08.2017.g.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D9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B61ED9"/>
    <w:pPr>
      <w:spacing w:lineRule="auto" w:line="240" w:after="0"/>
    </w:pPr>
    <w:rPr>
      <w:rFonts w:cs="Times New Roman" w:eastAsia="Times New Roman" w:hAnsi="Courier New" w:asci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szCs w:val="24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szCs w:val="24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szCs w:val="24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Cs w:val="24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szCs w:val="24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hAnsi="Times New Roman" w:ascii="Times New Roman"/>
      <w:szCs w:val="24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szCs w:val="24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szCs w:val="24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szCs w:val="24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B61ED9"/>
    <w:pPr>
      <w:spacing w:after="0" w:line="240" w:lineRule="auto"/>
    </w:pPr>
    <w:rPr>
      <w:rFonts w:ascii="Courier New" w:cs="Times New Roman" w:eastAsia="Times New Roman" w:hAns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szCs w:val="24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szCs w:val="24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szCs w:val="24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Cs w:val="24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szCs w:val="24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hAnsi="Times New Roman"/>
      <w:szCs w:val="24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szCs w:val="24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szCs w:val="24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szCs w:val="24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szCs w:val="24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9345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Virovitica</izvorni_sadrzaj>
    <derivirana_varijabla naziv="DomainObject.UcesnikSudskeRadnje.Adresa.Naselje_1">Virovitica</derivirana_varijabla>
  </DomainObject.UcesnikSudskeRadnje.Adresa.Naselje>
  <DomainObject.UcesnikSudskeRadnje.Adresa.PostBroj>
    <izvorni_sadrzaj>33000</izvorni_sadrzaj>
    <derivirana_varijabla naziv="DomainObject.UcesnikSudskeRadnje.Adresa.PostBroj_1">33000</derivirana_varijabla>
  </DomainObject.UcesnikSudskeRadnje.Adresa.PostBroj>
  <DomainObject.UcesnikSudskeRadnje.Adresa.UlicaIKBR>
    <izvorni_sadrzaj>Jana Vlašimskog 10.</izvorni_sadrzaj>
    <derivirana_varijabla naziv="DomainObject.UcesnikSudskeRadnje.Adresa.UlicaIKBR_1">Jana Vlašimskog 10.</derivirana_varijabla>
  </DomainObject.UcesnikSudskeRadnje.Adresa.UlicaIKBR>
  <DomainObject.UcesnikSudskeRadnje.Naziv>
    <izvorni_sadrzaj>Daniela Benotić</izvorni_sadrzaj>
    <derivirana_varijabla naziv="DomainObject.UcesnikSudskeRadnje.Naziv_1">Daniela Benotić</derivirana_varijabla>
  </DomainObject.UcesnikSudskeRadnje.Naziv>
  <DomainObject.UcesnikSudskeRadnje.SudskaRadnja.Prostorija.Naziv>
    <izvorni_sadrzaj>Soba 2</izvorni_sadrzaj>
    <derivirana_varijabla naziv="DomainObject.UcesnikSudskeRadnje.SudskaRadnja.Prostorija.Naziv_1">Soba 2</derivirana_varijabla>
  </DomainObject.UcesnikSudskeRadnje.SudskaRadnja.Prostorija.Naziv>
  <DomainObject.UcesnikSudskeRadnje.SudskaRadnja.Prostorija.Oznaka>
    <izvorni_sadrzaj>Soba 2</izvorni_sadrzaj>
    <derivirana_varijabla naziv="DomainObject.UcesnikSudskeRadnje.SudskaRadnja.Prostorija.Oznaka_1">Soba 2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25. rujna 2017.</izvorni_sadrzaj>
    <derivirana_varijabla naziv="DomainObject.UcesnikSudskeRadnje.SudskaRadnja.PlaniraniZavrsetakDatum_1">25. rujna 2017.</derivirana_varijabla>
  </DomainObject.UcesnikSudskeRadnje.SudskaRadnja.PlaniraniZavrsetakDatum>
  <DomainObject.UcesnikSudskeRadnje.SudskaRadnja.PlaniraniPocetakDatum>
    <izvorni_sadrzaj>25. rujna 2017.</izvorni_sadrzaj>
    <derivirana_varijabla naziv="DomainObject.UcesnikSudskeRadnje.SudskaRadnja.PlaniraniPocetakDatum_1">25. rujna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12:30</izvorni_sadrzaj>
    <derivirana_varijabla naziv="DomainObject.UcesnikSudskeRadnje.SudskaRadnja.PlaniraniPocetakVrijeme_1">12:30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St-150/2016</izvorni_sadrzaj>
    <derivirana_varijabla naziv="DomainObject.Predmet.OznakaBroj_1">St-150/2016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ARGER društvo s ograničenom odgovornošću za trgovinu i usluge, Špišić Bukovica</izvorni_sadrzaj>
    <derivirana_varijabla naziv="DomainObject.Predmet.ProtustrankaFormated_1">  ARGER društvo s ograničenom odgovornošću za trgovinu i usluge, Špišić Bukovica</derivirana_varijabla>
  </DomainObject.Predmet.ProtustrankaFormated>
  <DomainObject.Predmet.ProtustrankaFormatedOIB>
    <izvorni_sadrzaj>  ARGER društvo s ograničenom odgovornošću za trgovinu i usluge, Špišić Bukovica, OIB 70889706150</izvorni_sadrzaj>
    <derivirana_varijabla naziv="DomainObject.Predmet.ProtustrankaFormatedOIB_1">  ARGER društvo s ograničenom odgovornošću za trgovinu i usluge, Špišić Bukovica, OIB 70889706150</derivirana_varijabla>
  </DomainObject.Predmet.ProtustrankaFormatedOIB>
  <DomainObject.Predmet.ProtustrankaFormatedWithAdress>
    <izvorni_sadrzaj> ARGER društvo s ograničenom odgovornošću za trgovinu i usluge, Špišić Bukovica, Matije Gupca 32, 33404 Špišić Bukovica</izvorni_sadrzaj>
    <derivirana_varijabla naziv="DomainObject.Predmet.ProtustrankaFormatedWithAdress_1"> ARGER društvo s ograničenom odgovornošću za trgovinu i usluge, Špišić Bukovica, Matije Gupca 32, 33404 Špišić Bukovica</derivirana_varijabla>
  </DomainObject.Predmet.ProtustrankaFormatedWithAdress>
  <DomainObject.Predmet.ProtustrankaFormatedWithAdressOIB>
    <izvorni_sadrzaj> ARGER društvo s ograničenom odgovornošću za trgovinu i usluge, Špišić Bukovica, OIB 70889706150, Matije Gupca 32, 33404 Špišić Bukovica</izvorni_sadrzaj>
    <derivirana_varijabla naziv="DomainObject.Predmet.ProtustrankaFormatedWithAdressOIB_1"> ARGER društvo s ograničenom odgovornošću za trgovinu i usluge, Špišić Bukovica, OIB 70889706150, Matije Gupca 32, 33404 Špišić Bukovica</derivirana_varijabla>
  </DomainObject.Predmet.ProtustrankaFormatedWithAdressOIB>
  <DomainObject.Predmet.ProtustrankaWithAdress>
    <izvorni_sadrzaj>ARGER društvo s ograničenom odgovornošću za trgovinu i usluge, Špišić Bukovica Matije Gupca 32, 33404 Špišić Bukovica</izvorni_sadrzaj>
    <derivirana_varijabla naziv="DomainObject.Predmet.ProtustrankaWithAdress_1">ARGER društvo s ograničenom odgovornošću za trgovinu i usluge, Špišić Bukovica Matije Gupca 32, 33404 Špišić Bukovica</derivirana_varijabla>
  </DomainObject.Predmet.ProtustrankaWithAdress>
  <DomainObject.Predmet.ProtustrankaWithAdressOIB>
    <izvorni_sadrzaj>ARGER društvo s ograničenom odgovornošću za trgovinu i usluge, Špišić Bukovica, OIB 70889706150, Matije Gupca 32, 33404 Špišić Bukovica</izvorni_sadrzaj>
    <derivirana_varijabla naziv="DomainObject.Predmet.ProtustrankaWithAdressOIB_1">ARGER društvo s ograničenom odgovornošću za trgovinu i usluge, Špišić Bukovica, OIB 70889706150, Matije Gupca 32, 33404 Špišić Bukovica</derivirana_varijabla>
  </DomainObject.Predmet.ProtustrankaWithAdressOIB>
  <DomainObject.Predmet.ProtustrankaNazivFormated>
    <izvorni_sadrzaj>ARGER društvo s ograničenom odgovornošću za trgovinu i usluge, Špišić Bukovica</izvorni_sadrzaj>
    <derivirana_varijabla naziv="DomainObject.Predmet.ProtustrankaNazivFormated_1">ARGER društvo s ograničenom odgovornošću za trgovinu i usluge, Špišić Bukovica</derivirana_varijabla>
  </DomainObject.Predmet.ProtustrankaNazivFormated>
  <DomainObject.Predmet.ProtustrankaNazivFormatedOIB>
    <izvorni_sadrzaj>ARGER društvo s ograničenom odgovornošću za trgovinu i usluge, Špišić Bukovica, OIB 70889706150</izvorni_sadrzaj>
    <derivirana_varijabla naziv="DomainObject.Predmet.ProtustrankaNazivFormatedOIB_1">ARGER društvo s ograničenom odgovornošću za trgovinu i usluge, Špišić Bukovica, OIB 70889706150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ARGER društvo s ograničenom odgovornošću za trgovinu i usluge, Špišić Bukovica</item>
    </izvorni_sadrzaj>
    <derivirana_varijabla naziv="DomainObject.Predmet.ProtuStrankaListFormated_1">
      <item>ARGER društvo s ograničenom odgovornošću za trgovinu i usluge, Špišić Bukovica</item>
    </derivirana_varijabla>
  </DomainObject.Predmet.ProtuStrankaListFormated>
  <DomainObject.Predmet.ProtuStrankaListFormatedOIB>
    <izvorni_sadrzaj>
      <item>ARGER društvo s ograničenom odgovornošću za trgovinu i usluge, Špišić Bukovica, OIB 70889706150</item>
    </izvorni_sadrzaj>
    <derivirana_varijabla naziv="DomainObject.Predmet.ProtuStrankaListFormatedOIB_1">
      <item>ARGER društvo s ograničenom odgovornošću za trgovinu i usluge, Špišić Bukovica, OIB 70889706150</item>
    </derivirana_varijabla>
  </DomainObject.Predmet.ProtuStrankaListFormatedOIB>
  <DomainObject.Predmet.ProtuStrankaListFormatedWithAdress>
    <izvorni_sadrzaj>
      <item>ARGER društvo s ograničenom odgovornošću za trgovinu i usluge, Špišić Bukovica, Matije Gupca 32, 33404 Špišić Bukovica</item>
    </izvorni_sadrzaj>
    <derivirana_varijabla naziv="DomainObject.Predmet.ProtuStrankaListFormatedWithAdress_1">
      <item>ARGER društvo s ograničenom odgovornošću za trgovinu i usluge, Špišić Bukovica, Matije Gupca 32, 33404 Špišić Bukovica</item>
    </derivirana_varijabla>
  </DomainObject.Predmet.ProtuStrankaListFormatedWithAdress>
  <DomainObject.Predmet.ProtuStrankaListFormatedWithAdressOIB>
    <izvorni_sadrzaj>
      <item>ARGER društvo s ograničenom odgovornošću za trgovinu i usluge, Špišić Bukovica, OIB 70889706150, Matije Gupca 32, 33404 Špišić Bukovica</item>
    </izvorni_sadrzaj>
    <derivirana_varijabla naziv="DomainObject.Predmet.ProtuStrankaListFormatedWithAdressOIB_1">
      <item>ARGER društvo s ograničenom odgovornošću za trgovinu i usluge, Špišić Bukovica, OIB 70889706150, Matije Gupca 32, 33404 Špišić Bukovica</item>
    </derivirana_varijabla>
  </DomainObject.Predmet.ProtuStrankaListFormatedWithAdressOIB>
  <DomainObject.Predmet.ProtuStrankaListNazivFormated>
    <izvorni_sadrzaj>
      <item>ARGER društvo s ograničenom odgovornošću za trgovinu i usluge, Špišić Bukovica</item>
    </izvorni_sadrzaj>
    <derivirana_varijabla naziv="DomainObject.Predmet.ProtuStrankaListNazivFormated_1">
      <item>ARGER društvo s ograničenom odgovornošću za trgovinu i usluge, Špišić Bukovica</item>
    </derivirana_varijabla>
  </DomainObject.Predmet.ProtuStrankaListNazivFormated>
  <DomainObject.Predmet.ProtuStrankaListNazivFormatedOIB>
    <izvorni_sadrzaj>
      <item>ARGER društvo s ograničenom odgovornošću za trgovinu i usluge, Špišić Bukovica, OIB 70889706150</item>
    </izvorni_sadrzaj>
    <derivirana_varijabla naziv="DomainObject.Predmet.ProtuStrankaListNazivFormatedOIB_1">
      <item>ARGER društvo s ograničenom odgovornošću za trgovinu i usluge, Špišić Bukovica, OIB 70889706150</item>
    </derivirana_varijabla>
  </DomainObject.Predmet.ProtuStrankaListNazivFormatedOIB>
  <DomainObject.Predmet.OstaliListFormated>
    <izvorni_sadrzaj>
      <item>Daniela Benotić</item>
      <item>Tihomir Benotić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Daniela Benotić</item>
      <item>Tihomir Benotić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Daniela Benotić, OIB 37101075589</item>
      <item>Tihomir Benotić, OIB 30279166829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OIB_1">
      <item>Daniela Benotić, OIB 37101075589</item>
      <item>Tihomir Benotić, OIB 30279166829</item>
      <item>ŽUPANIJSKO DRŽAVNO ODVJETNIŠTVO U BJELOVARU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Daniela Benotić, Jana Vlašimskog 10., 33000 Virovitica</item>
      <item>Tihomir Benotić, Jana Vlašimskog 10., 33000 Virovitica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Daniela Benotić, Jana Vlašimskog 10., 33000 Virovitica</item>
      <item>Tihomir Benotić, Jana Vlašimskog 10., 33000 Virovitica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Daniela Benotić, OIB 37101075589, Jana Vlašimskog 10., 33000 Virovitica</item>
      <item>Tihomir Benotić, OIB 30279166829, Jana Vlašimskog 10., 33000 Virovitica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OIB_1">
      <item>Daniela Benotić, OIB 37101075589, Jana Vlašimskog 10., 33000 Virovitica</item>
      <item>Tihomir Benotić, OIB 30279166829, Jana Vlašimskog 10., 33000 Virovitica</item>
      <item>ŽUPANIJSKO DRŽAVNO ODVJETNIŠTVO U BJELOVARU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Daniela Benotić</item>
      <item>Tihomir Benotić</item>
      <item>ŽUPANIJSKO DRŽAVNO ODVJETNIŠTVO U BJELOVARU</item>
    </izvorni_sadrzaj>
    <derivirana_varijabla naziv="DomainObject.Predmet.OstaliListNazivFormated_1">
      <item>Daniela Benotić</item>
      <item>Tihomir Benotić</item>
      <item>ŽUPANIJSKO DRŽAVNO ODVJETNIŠTVO U BJELOVARU</item>
    </derivirana_varijabla>
  </DomainObject.Predmet.OstaliListNazivFormated>
  <DomainObject.Predmet.OstaliListNazivFormatedOIB>
    <izvorni_sadrzaj>
      <item>Daniela Benotić, OIB 37101075589</item>
      <item>Tihomir Benotić, OIB 30279166829</item>
      <item>ŽUPANIJSKO DRŽAVNO ODVJETNIŠTVO U BJELOVARU</item>
    </izvorni_sadrzaj>
    <derivirana_varijabla naziv="DomainObject.Predmet.OstaliListNazivFormatedOIB_1">
      <item>Daniela Benotić, OIB 37101075589</item>
      <item>Tihomir Benotić, OIB 30279166829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ARGER društvo s ograničenom odgovornošću za trgovinu i usluge, Špišić Bukovica</izvorni_sadrzaj>
    <derivirana_varijabla naziv="DomainObject.Predmet.ProtustrankaIDrugi_1">ARGER društvo s ograničenom odgovornošću za trgovinu i usluge, Špišić Bukovica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ARGER društvo s ograničenom odgovornošću za trgovinu i usluge, Špišić Bukovica, OIB 70889706150, Matije Gupca 32, 33404 Špišić Bukovica</izvorni_sadrzaj>
    <derivirana_varijabla naziv="DomainObject.Predmet.ProtustrankaIDrugiAdressOIB_1">ARGER društvo s ograničenom odgovornošću za trgovinu i usluge, Špišić Bukovica, OIB 70889706150, Matije Gupca 32, 33404 Špišić Bukovica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ARGER društvo s ograničenom odgovornošću za trgovinu i usluge, Špišić Bukovica</item>
      <item>RH, Ministarstvo financija, Porezna uprava, Područni ured Slavonija i Baranja</item>
      <item>Daniela Benotić</item>
      <item>Tihomir Benotić</item>
      <item>ŽUPANIJSKO DRŽAVNO ODVJETNIŠTVO U BJELOVARU</item>
    </izvorni_sadrzaj>
    <derivirana_varijabla naziv="DomainObject.Predmet.SudioniciListNaziv_1">
      <item>ARGER društvo s ograničenom odgovornošću za trgovinu i usluge, Špišić Bukovica</item>
      <item>RH, Ministarstvo financija, Porezna uprava, Područni ured Slavonija i Baranja</item>
      <item>Daniela Benotić</item>
      <item>Tihomir Benotić</item>
      <item>ŽUPANIJSKO DRŽAVNO ODVJETNIŠTVO U BJELOVARU</item>
    </derivirana_varijabla>
  </DomainObject.Predmet.SudioniciListNaziv>
  <DomainObject.Predmet.SudioniciListAdressOIB>
    <izvorni_sadrzaj>
      <item>ARGER društvo s ograničenom odgovornošću za trgovinu i usluge, Špišić Bukovica, OIB 70889706150, Matije Gupca 32,33404 Špišić Bukovica</item>
      <item>RH, Ministarstvo financija, Porezna uprava, Područni ured Slavonija i Baranja, OIB 52634238587</item>
      <item>Daniela Benotić, OIB 37101075589, Jana Vlašimskog 10.,33000 Virovitica</item>
      <item>Tihomir Benotić, OIB 30279166829, Jana Vlašimskog 10.,33000 Virovitica</item>
      <item>ŽUPANIJSKO DRŽAVNO ODVJETNIŠTVO U BJELOVARU</item>
    </izvorni_sadrzaj>
    <derivirana_varijabla naziv="DomainObject.Predmet.SudioniciListAdressOIB_1">
      <item>ARGER društvo s ograničenom odgovornošću za trgovinu i usluge, Špišić Bukovica, OIB 70889706150, Matije Gupca 32,33404 Špišić Bukovica</item>
      <item>RH, Ministarstvo financija, Porezna uprava, Područni ured Slavonija i Baranja, OIB 52634238587</item>
      <item>Daniela Benotić, OIB 37101075589, Jana Vlašimskog 10.,33000 Virovitica</item>
      <item>Tihomir Benotić, OIB 30279166829, Jana Vlašimskog 10.,33000 Virovitica</item>
      <item>ŽUPANIJSKO DRŽAVNO ODVJETNIŠTVO U BJELOVARU</item>
    </derivirana_varijabla>
  </DomainObject.Predmet.SudioniciListAdressOIB>
  <DomainObject.UcesnikSudskeRadnje.NazivFormated>
    <izvorni_sadrzaj>Daniela Benotić, OIB 37101075589, Jana Vlašimskog 10.,33000 Virovitica</izvorni_sadrzaj>
    <derivirana_varijabla naziv="DomainObject.UcesnikSudskeRadnje.NazivFormated_1">Daniela Benotić, OIB 37101075589, Jana Vlašimskog 10.,33000 Virovitica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7853EF-0CA0-4519-848E-7735558A61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114</properties:Words>
  <properties:Characters>688</properties:Characters>
  <properties:Lines>52</properties:Lines>
  <properties:Paragraphs>25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2017-08-21T07:14:00Z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Daniela Benotić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