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1cba" w14:paraId="4fc1cba" w:rsidRDefault="00047A8F" w:rsidP="00047A8F" w:rsidR="00047A8F">
      <w:pPr>
        <w:jc w:val="both"/>
        <w15:collapsed w:val="false"/>
      </w:pP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F513DC">
        <w:t>470/17</w:t>
      </w:r>
      <w:r w:rsidR="0076077E">
        <w:t>-3</w:t>
      </w:r>
    </w:p>
    <w:p w:rsidRDefault="00960191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7F2C4A">
        <w:t xml:space="preserve"> </w:t>
      </w:r>
      <w:r w:rsidR="00F513DC">
        <w:t>KYDOKUMIAI društvo za proizvodnju, trgovinu i usluge,</w:t>
      </w:r>
      <w:r w:rsidR="009C75FF">
        <w:t xml:space="preserve"> društvo s ograničenom odgovornošću </w:t>
      </w:r>
      <w:r w:rsidR="00F513DC">
        <w:t xml:space="preserve">Osijek, </w:t>
      </w:r>
      <w:proofErr w:type="spellStart"/>
      <w:r w:rsidR="00F513DC">
        <w:t>Bosutska</w:t>
      </w:r>
      <w:proofErr w:type="spellEnd"/>
      <w:r w:rsidR="00F513DC">
        <w:t xml:space="preserve"> 60, OIB 12323175054, MBS 030004479, </w:t>
      </w:r>
      <w:r w:rsidR="00F27A7F">
        <w:t>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F513DC">
        <w:t>10</w:t>
      </w:r>
      <w:r w:rsidR="007F2C4A">
        <w:t xml:space="preserve">. travnja </w:t>
      </w:r>
      <w:r w:rsidR="009C75FF">
        <w:t>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F513DC">
        <w:t xml:space="preserve">KYDOKUMIAI društvo za proizvodnju, trgovinu i usluge, društvo s ograničenom odgovornošću Osijek, </w:t>
      </w:r>
      <w:proofErr w:type="spellStart"/>
      <w:r w:rsidR="00F513DC">
        <w:t>Bosutska</w:t>
      </w:r>
      <w:proofErr w:type="spellEnd"/>
      <w:r w:rsidR="00F513DC">
        <w:t xml:space="preserve"> 60, OIB 12323175054, MBS 030004479</w:t>
      </w:r>
      <w:r w:rsidR="007F2C4A">
        <w:t xml:space="preserve"> </w:t>
      </w:r>
      <w:r w:rsidR="009C75FF">
        <w:t xml:space="preserve">iznosi </w:t>
      </w:r>
      <w:r w:rsidR="002A1BF3">
        <w:t xml:space="preserve">37.311,25 </w:t>
      </w:r>
      <w:r w:rsidR="009C75FF">
        <w:t>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>osoba ovlaštena za zastupanje dužnika</w:t>
      </w:r>
      <w:r w:rsidR="009C75FF">
        <w:t xml:space="preserve">/direktor </w:t>
      </w:r>
      <w:r w:rsidR="0076077E">
        <w:t>da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7F2C4A">
        <w:t>4</w:t>
      </w:r>
      <w:r w:rsidR="002A1BF3">
        <w:t>70</w:t>
      </w:r>
      <w:r w:rsidR="009F4E50">
        <w:t>-17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7F2C4A">
        <w:t xml:space="preserve"> </w:t>
      </w:r>
      <w:r w:rsidR="002A1BF3">
        <w:t>10</w:t>
      </w:r>
      <w:r w:rsidR="007F2C4A">
        <w:t>. travnja</w:t>
      </w:r>
      <w:r w:rsidR="009F4E50">
        <w:t xml:space="preserve"> 2017.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6C3F3A" w:rsidP="000222A5" w:rsidR="00F77E84">
      <w:r>
        <w:t xml:space="preserve"> </w:t>
      </w:r>
    </w:p>
    <w:p w:rsidRDefault="00F77E84" w:rsidP="000222A5" w:rsidR="00F77E84">
      <w:r>
        <w:t>DNA:</w:t>
      </w:r>
    </w:p>
    <w:p w:rsidRDefault="00F77E84" w:rsidP="00F77E84" w:rsidR="00F77E84">
      <w:pPr>
        <w:numPr>
          <w:ilvl w:val="0"/>
          <w:numId w:val="2"/>
        </w:numPr>
      </w:pPr>
      <w:r>
        <w:t>e-</w:t>
      </w:r>
      <w:proofErr w:type="spellStart"/>
      <w:r>
        <w:t>ogl</w:t>
      </w:r>
      <w:proofErr w:type="spellEnd"/>
      <w:r>
        <w:t xml:space="preserve">. ploča </w:t>
      </w:r>
    </w:p>
    <w:p w:rsidRDefault="00F77E84" w:rsidP="00F77E84" w:rsidR="00F77E84">
      <w:pPr>
        <w:numPr>
          <w:ilvl w:val="0"/>
          <w:numId w:val="2"/>
        </w:numPr>
      </w:pPr>
      <w:r>
        <w:t>e-</w:t>
      </w:r>
      <w:proofErr w:type="spellStart"/>
      <w:r>
        <w:t>ogl</w:t>
      </w:r>
      <w:proofErr w:type="spellEnd"/>
      <w:r>
        <w:t>. ploča zahtjev</w:t>
      </w:r>
    </w:p>
    <w:p w:rsidRDefault="00F77E84" w:rsidP="00F77E84" w:rsidR="00F77E84">
      <w:pPr>
        <w:numPr>
          <w:ilvl w:val="0"/>
          <w:numId w:val="2"/>
        </w:numPr>
      </w:pPr>
      <w:r>
        <w:t>kal.</w:t>
      </w:r>
      <w:bookmarkStart w:name="_GoBack" w:id="0"/>
      <w:bookmarkEnd w:id="0"/>
      <w:r>
        <w:t xml:space="preserve">  </w:t>
      </w:r>
      <w:r w:rsidR="009F4E50">
        <w:t xml:space="preserve">45 dana  </w:t>
      </w:r>
    </w:p>
    <w:sectPr w:rsidSect="00F2165F" w:rsidR="00F77E8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52B6" w:rsidR="006152B6">
      <w:r>
        <w:separator/>
      </w:r>
    </w:p>
  </w:endnote>
  <w:endnote w:id="0" w:type="continuationSeparator">
    <w:p w:rsidRDefault="006152B6" w:rsidR="00615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52B6" w:rsidR="006152B6">
      <w:r>
        <w:separator/>
      </w:r>
    </w:p>
  </w:footnote>
  <w:footnote w:id="0" w:type="continuationSeparator">
    <w:p w:rsidRDefault="006152B6" w:rsidR="006152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1BF3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159CC"/>
    <w:rsid w:val="00532E0A"/>
    <w:rsid w:val="00534964"/>
    <w:rsid w:val="0053545A"/>
    <w:rsid w:val="00536526"/>
    <w:rsid w:val="0054259D"/>
    <w:rsid w:val="00542BC7"/>
    <w:rsid w:val="005437AE"/>
    <w:rsid w:val="00550133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52B6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2C4A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60191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C75FF"/>
    <w:rsid w:val="009E5D6D"/>
    <w:rsid w:val="009F4E50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132F7"/>
    <w:rsid w:val="00F2165F"/>
    <w:rsid w:val="00F27A7F"/>
    <w:rsid w:val="00F30D1C"/>
    <w:rsid w:val="00F46E60"/>
    <w:rsid w:val="00F513DC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13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13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3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3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3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13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13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3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3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3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St-470/2017</izvorni_sadrzaj>
    <derivirana_varijabla naziv="DomainObject.Predmet.OznakaBroj_1">St-470/2017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KYDOKUMIAI društvo za proizvodnju, trgovinu i usluge, društvo s ograničenom odgovornošću</izvorni_sadrzaj>
    <derivirana_varijabla naziv="DomainObject.Predmet.ProtustrankaFormated_1">  KYDOKUMIAI društvo za proizvodnju, trgovinu i usluge, društvo s ograničenom odgovornošću</derivirana_varijabla>
  </DomainObject.Predmet.ProtustrankaFormated>
  <DomainObject.Predmet.ProtustrankaFormatedOIB>
    <izvorni_sadrzaj>  KYDOKUMIAI društvo za proizvodnju, trgovinu i usluge, društvo s ograničenom odgovornošću, OIB 12323175054</izvorni_sadrzaj>
    <derivirana_varijabla naziv="DomainObject.Predmet.ProtustrankaFormatedOIB_1">  KYDOKUMIAI društvo za proizvodnju, trgovinu i usluge, društvo s ograničenom odgovornošću, OIB 12323175054</derivirana_varijabla>
  </DomainObject.Predmet.ProtustrankaFormatedOIB>
  <DomainObject.Predmet.ProtustrankaFormatedWithAdress>
    <izvorni_sadrzaj> KYDOKUMIAI društvo za proizvodnju, trgovinu i usluge, društvo s ograničenom odgovornošću, Bosutska 60, 31000 Osijek</izvorni_sadrzaj>
    <derivirana_varijabla naziv="DomainObject.Predmet.ProtustrankaFormatedWithAdress_1"> KYDOKUMIAI društvo za proizvodnju, trgovinu i usluge, društvo s ograničenom odgovornošću, Bosutska 60, 31000 Osijek</derivirana_varijabla>
  </DomainObject.Predmet.ProtustrankaFormatedWithAdress>
  <DomainObject.Predmet.ProtustrankaFormatedWithAdressOIB>
    <izvorni_sadrzaj> KYDOKUMIAI društvo za proizvodnju, trgovinu i usluge, društvo s ograničenom odgovornošću, OIB 12323175054, Bosutska 60, 31000 Osijek</izvorni_sadrzaj>
    <derivirana_varijabla naziv="DomainObject.Predmet.ProtustrankaFormatedWithAdressOIB_1"> KYDOKUMIAI društvo za proizvodnju, trgovinu i usluge, društvo s ograničenom odgovornošću, OIB 12323175054, Bosutska 60, 31000 Osijek</derivirana_varijabla>
  </DomainObject.Predmet.ProtustrankaFormatedWithAdressOIB>
  <DomainObject.Predmet.ProtustrankaWithAdress>
    <izvorni_sadrzaj>KYDOKUMIAI društvo za proizvodnju, trgovinu i usluge, društvo s ograničenom odgovornošću Bosutska 60, 31000 Osijek</izvorni_sadrzaj>
    <derivirana_varijabla naziv="DomainObject.Predmet.ProtustrankaWithAdress_1">KYDOKUMIAI društvo za proizvodnju, trgovinu i usluge, društvo s ograničenom odgovornošću Bosutska 60, 31000 Osijek</derivirana_varijabla>
  </DomainObject.Predmet.ProtustrankaWithAdress>
  <DomainObject.Predmet.ProtustrankaWithAdressOIB>
    <izvorni_sadrzaj>KYDOKUMIAI društvo za proizvodnju, trgovinu i usluge, društvo s ograničenom odgovornošću, OIB 12323175054, Bosutska 60, 31000 Osijek</izvorni_sadrzaj>
    <derivirana_varijabla naziv="DomainObject.Predmet.ProtustrankaWithAdressOIB_1">KYDOKUMIAI društvo za proizvodnju, trgovinu i usluge, društvo s ograničenom odgovornošću, OIB 12323175054, Bosutska 60, 31000 Osijek</derivirana_varijabla>
  </DomainObject.Predmet.ProtustrankaWithAdressOIB>
  <DomainObject.Predmet.ProtustrankaNazivFormated>
    <izvorni_sadrzaj>KYDOKUMIAI društvo za proizvodnju, trgovinu i usluge, društvo s ograničenom odgovornošću</izvorni_sadrzaj>
    <derivirana_varijabla naziv="DomainObject.Predmet.ProtustrankaNazivFormated_1">KYDOKUMIAI društvo za proizvodnju, trgovinu i usluge, društvo s ograničenom odgovornošću</derivirana_varijabla>
  </DomainObject.Predmet.ProtustrankaNazivFormated>
  <DomainObject.Predmet.ProtustrankaNazivFormatedOIB>
    <izvorni_sadrzaj>KYDOKUMIAI društvo za proizvodnju, trgovinu i usluge, društvo s ograničenom odgovornošću, OIB 12323175054</izvorni_sadrzaj>
    <derivirana_varijabla naziv="DomainObject.Predmet.ProtustrankaNazivFormatedOIB_1">KYDOKUMIAI društvo za proizvodnju, trgovinu i usluge, društvo s ograničenom odgovornošću, OIB 12323175054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KYDOKUMIAI društvo za proizvodnju, trgovinu i usluge, društvo s ograničenom odgovornošću</item>
    </izvorni_sadrzaj>
    <derivirana_varijabla naziv="DomainObject.Predmet.ProtuStrankaListFormated_1">
      <item>KYDOKUMIAI društvo za proizvodnju, trgovinu i usluge, društvo s ograničenom odgovornošću</item>
    </derivirana_varijabla>
  </DomainObject.Predmet.ProtuStrankaListFormated>
  <DomainObject.Predmet.ProtuStrankaListFormatedOIB>
    <izvorni_sadrzaj>
      <item>KYDOKUMIAI društvo za proizvodnju, trgovinu i usluge, društvo s ograničenom odgovornošću, OIB 12323175054</item>
    </izvorni_sadrzaj>
    <derivirana_varijabla naziv="DomainObject.Predmet.ProtuStrankaListFormatedOIB_1">
      <item>KYDOKUMIAI društvo za proizvodnju, trgovinu i usluge, društvo s ograničenom odgovornošću, OIB 12323175054</item>
    </derivirana_varijabla>
  </DomainObject.Predmet.ProtuStrankaListFormatedOIB>
  <DomainObject.Predmet.ProtuStrankaListFormatedWithAdress>
    <izvorni_sadrzaj>
      <item>KYDOKUMIAI društvo za proizvodnju, trgovinu i usluge, društvo s ograničenom odgovornošću, Bosutska 60, 31000 Osijek</item>
    </izvorni_sadrzaj>
    <derivirana_varijabla naziv="DomainObject.Predmet.ProtuStrankaListFormatedWithAdress_1">
      <item>KYDOKUMIAI društvo za proizvodnju, trgovinu i usluge, društvo s ograničenom odgovornošću, Bosutska 60, 31000 Osijek</item>
    </derivirana_varijabla>
  </DomainObject.Predmet.ProtuStrankaListFormatedWithAdress>
  <DomainObject.Predmet.ProtuStrankaListFormatedWithAdressOIB>
    <izvorni_sadrzaj>
      <item>KYDOKUMIAI društvo za proizvodnju, trgovinu i usluge, društvo s ograničenom odgovornošću, OIB 12323175054, Bosutska 60, 31000 Osijek</item>
    </izvorni_sadrzaj>
    <derivirana_varijabla naziv="DomainObject.Predmet.ProtuStrankaListFormatedWithAdressOIB_1">
      <item>KYDOKUMIAI društvo za proizvodnju, trgovinu i usluge, društvo s ograničenom odgovornošću, OIB 12323175054, Bosutska 60, 31000 Osijek</item>
    </derivirana_varijabla>
  </DomainObject.Predmet.ProtuStrankaListFormatedWithAdressOIB>
  <DomainObject.Predmet.ProtuStrankaListNazivFormated>
    <izvorni_sadrzaj>
      <item>KYDOKUMIAI društvo za proizvodnju, trgovinu i usluge, društvo s ograničenom odgovornošću</item>
    </izvorni_sadrzaj>
    <derivirana_varijabla naziv="DomainObject.Predmet.ProtuStrankaListNazivFormated_1">
      <item>KYDOKUMIAI društvo za proizvodnju, trgovinu i usluge, društvo s ograničenom odgovornošću</item>
    </derivirana_varijabla>
  </DomainObject.Predmet.ProtuStrankaListNazivFormated>
  <DomainObject.Predmet.ProtuStrankaListNazivFormatedOIB>
    <izvorni_sadrzaj>
      <item>KYDOKUMIAI društvo za proizvodnju, trgovinu i usluge, društvo s ograničenom odgovornošću, OIB 12323175054</item>
    </izvorni_sadrzaj>
    <derivirana_varijabla naziv="DomainObject.Predmet.ProtuStrankaListNazivFormatedOIB_1">
      <item>KYDOKUMIAI društvo za proizvodnju, trgovinu i usluge, društvo s ograničenom odgovornošću, OIB 12323175054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KYDOKUMIAI društvo za proizvodnju, trgovinu i usluge, društvo s ograničenom odgovornošću</izvorni_sadrzaj>
    <derivirana_varijabla naziv="DomainObject.Predmet.ProtustrankaIDrugi_1">KYDOKUMIAI društvo za proizvodnju, trgovinu i usluge, društvo s ograničenom odgovornošću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KYDOKUMIAI društvo za proizvodnju, trgovinu i usluge, društvo s ograničenom odgovornošću, OIB 12323175054, Bosutska 60, 31000 Osijek</izvorni_sadrzaj>
    <derivirana_varijabla naziv="DomainObject.Predmet.ProtustrankaIDrugiAdressOIB_1">KYDOKUMIAI društvo za proizvodnju, trgovinu i usluge, društvo s ograničenom odgovornošću, OIB 12323175054, Bosutska 60,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KYDOKUMIAI društvo za proizvodnju, trgovinu i usluge, društvo s ograničenom odgovornošću</item>
    </izvorni_sadrzaj>
    <derivirana_varijabla naziv="DomainObject.Predmet.SudioniciListNaziv_1">
      <item>FINA RC OSIJEK</item>
      <item>KYDOKUMIAI društvo za proizvodnju, trgovinu i usluge, društvo s ograničenom odgovornošću</item>
    </derivirana_varijabla>
  </DomainObject.Predmet.SudioniciListNaziv>
  <DomainObject.Predmet.SudioniciListAdressOIB>
    <izvorni_sadrzaj>
      <item>FINA RC OSIJEK, OIB 85821130368</item>
      <item>KYDOKUMIAI društvo za proizvodnju, trgovinu i usluge, društvo s ograničenom odgovornošću, OIB 12323175054, Bosutska 60,31000 Osijek</item>
    </izvorni_sadrzaj>
    <derivirana_varijabla naziv="DomainObject.Predmet.SudioniciListAdressOIB_1">
      <item>FINA RC OSIJEK, OIB 85821130368</item>
      <item>KYDOKUMIAI društvo za proizvodnju, trgovinu i usluge, društvo s ograničenom odgovornošću, OIB 12323175054, Bosutska 60,31000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12323175054</item>
    </izvorni_sadrzaj>
    <derivirana_varijabla naziv="DomainObject.Predmet.SudioniciListNazivOIB_1">
      <item>, OIB 85821130368</item>
      <item>, OIB 12323175054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3AB4DC-A55A-4373-9F08-C083691EF4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1913</properties:Characters>
  <properties:Lines>50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2017-04-03T12:08:00Z</dcterms:created>
  <dc:creator>Korisnik</dc:creator>
  <cp:lastModifiedBy>Darija Miličević</cp:lastModifiedBy>
  <cp:lastPrinted>2017-04-10T05:52:00Z</cp:lastPrinted>
  <dcterms:modified xmlns:xsi="http://www.w3.org/2001/XMLSchema-instance" xsi:type="dcterms:W3CDTF">2017-04-10T05:53:00Z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