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dc1f" w14:paraId="aaadc1f" w:rsidRDefault="00A2694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094610" w:rsidRPr="00094610">
        <w:rPr>
          <w:rFonts w:cs="Times New Roman" w:eastAsia="Times New Roman"/>
          <w:lang w:eastAsia="hr-HR"/>
        </w:rPr>
        <w:t>FILIP I LANA d.o.o., Zagreb, Brezovička cesta 27/V, OIB: 11660481049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B443F">
        <w:rPr>
          <w:rFonts w:cs="Times New Roman" w:eastAsia="Times New Roman"/>
          <w:lang w:eastAsia="hr-HR"/>
        </w:rPr>
        <w:t>13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094610" w:rsidRPr="00094610">
        <w:rPr>
          <w:rFonts w:cs="Times New Roman" w:eastAsia="Times New Roman"/>
          <w:lang w:eastAsia="hr-HR"/>
        </w:rPr>
        <w:t>FILIP I LANA d.o.o., Zagreb, Brezovička cesta 27/V, OIB: 11660481049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094610">
        <w:rPr>
          <w:rFonts w:cs="Times New Roman" w:eastAsia="Times New Roman"/>
          <w:color w:val="000000"/>
          <w:lang w:eastAsia="hr-HR"/>
        </w:rPr>
        <w:t>2149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4610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094610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094610" w:rsidRPr="00094610">
        <w:rPr>
          <w:rFonts w:cs="Times New Roman" w:eastAsia="Times New Roman"/>
          <w:lang w:eastAsia="hr-HR"/>
        </w:rPr>
        <w:t>FILIP I LANA d.o.o., Zagreb, Brezovička cesta 27/V, OIB: 11660481049</w:t>
      </w:r>
      <w:r w:rsidR="0009461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094610">
        <w:rPr>
          <w:rFonts w:cs="Times New Roman" w:eastAsia="Times New Roman"/>
          <w:lang w:eastAsia="hr-HR"/>
        </w:rPr>
        <w:t>77.012,91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094610">
        <w:rPr>
          <w:rFonts w:cs="Times New Roman" w:eastAsia="Times New Roman"/>
          <w:lang w:eastAsia="hr-HR"/>
        </w:rPr>
        <w:t>2149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094610">
        <w:rPr>
          <w:rFonts w:cs="Times New Roman" w:eastAsia="Times New Roman"/>
          <w:lang w:eastAsia="hr-HR"/>
        </w:rPr>
        <w:t>20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5D0BDA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094610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845346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094610">
        <w:rPr>
          <w:rFonts w:cs="Times New Roman" w:eastAsia="Times New Roman"/>
          <w:lang w:eastAsia="hr-HR"/>
        </w:rPr>
        <w:t>77.012,91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845346">
        <w:rPr>
          <w:rFonts w:cs="Times New Roman" w:eastAsia="Times New Roman"/>
          <w:lang w:eastAsia="hr-HR"/>
        </w:rPr>
        <w:t>1</w:t>
      </w:r>
      <w:r w:rsidR="00094610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22CE6" w:rsidP="00905680" w:rsidR="00822C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2CE6" w:rsidP="00905680" w:rsidR="00822C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očitovanja Ministarstva financija, Porezne uprave, Područni ured  Zagreb od 2. ožujka 2017. proizlazi da dužnik ne posjeduje pokretnu odnosno nepokretnu imovinu. </w:t>
      </w:r>
    </w:p>
    <w:p w:rsidRDefault="00822CE6" w:rsidP="00905680" w:rsidR="00822C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B443F">
        <w:rPr>
          <w:rFonts w:cs="Times New Roman" w:eastAsia="Times New Roman"/>
          <w:lang w:eastAsia="hr-HR"/>
        </w:rPr>
        <w:t>13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9D9" w:rsidP="00537B78" w:rsidR="00E579D9">
      <w:r>
        <w:separator/>
      </w:r>
    </w:p>
  </w:endnote>
  <w:endnote w:id="0" w:type="continuationSeparator">
    <w:p w:rsidRDefault="00E579D9" w:rsidP="00537B78" w:rsidR="00E57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9D9" w:rsidP="00537B78" w:rsidR="00E579D9">
      <w:r>
        <w:separator/>
      </w:r>
    </w:p>
  </w:footnote>
  <w:footnote w:id="0" w:type="continuationSeparator">
    <w:p w:rsidRDefault="00E579D9" w:rsidP="00537B78" w:rsidR="00E57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94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094610">
      <w:t>2149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94B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St-2149/2016</izvorni_sadrzaj>
    <derivirana_varijabla naziv="DomainObject.Predmet.OznakaBroj_1">St-2149/2016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I LANA d.o.o. zastupanog po punomoćniku Jasmina Galović</izvorni_sadrzaj>
    <derivirana_varijabla naziv="DomainObject.Predmet.ProtustrankaFormated_1">  FILIP I LANA d.o.o. zastupanog po punomoćniku Jasmina Galović</derivirana_varijabla>
  </DomainObject.Predmet.ProtustrankaFormated>
  <DomainObject.Predmet.ProtustrankaFormatedOIB>
    <izvorni_sadrzaj>  FILIP I LANA d.o.o., OIB 11660481049 zastupanog po punomoćniku Jasmina Galović</izvorni_sadrzaj>
    <derivirana_varijabla naziv="DomainObject.Predmet.ProtustrankaFormatedOIB_1">  FILIP I LANA d.o.o., OIB 11660481049 zastupanog po punomoćniku Jasmina Galović</derivirana_varijabla>
  </DomainObject.Predmet.ProtustrankaFormatedOIB>
  <DomainObject.Predmet.ProtustrankaFormatedWithAdress>
    <izvorni_sadrzaj> FILIP I LANA d.o.o., Brezovička cesta 27/V, 10000 Zagreb zastupanog po punomoćniku Jasmina Galović</izvorni_sadrzaj>
    <derivirana_varijabla naziv="DomainObject.Predmet.ProtustrankaFormatedWithAdress_1"> FILIP I LANA d.o.o., Brezovička cesta 27/V, 10000 Zagreb zastupanog po punomoćniku Jasmina Galović</derivirana_varijabla>
  </DomainObject.Predmet.ProtustrankaFormatedWithAdress>
  <DomainObject.Predmet.ProtustrankaFormatedWithAdressOIB>
    <izvorni_sadrzaj> FILIP I LANA d.o.o., OIB 11660481049, Brezovička cesta 27/V, 10000 Zagreb zastupanog po punomoćniku Jasmina Galović</izvorni_sadrzaj>
    <derivirana_varijabla naziv="DomainObject.Predmet.ProtustrankaFormatedWithAdressOIB_1"> FILIP I LANA d.o.o., OIB 11660481049, Brezovička cesta 27/V, 10000 Zagreb zastupanog po punomoćniku Jasmina Galović</derivirana_varijabla>
  </DomainObject.Predmet.ProtustrankaFormatedWithAdressOIB>
  <DomainObject.Predmet.ProtustrankaWithAdress>
    <izvorni_sadrzaj>FILIP I LANA d.o.o. Brezovička cesta 27/V, 10000 Zagreb</izvorni_sadrzaj>
    <derivirana_varijabla naziv="DomainObject.Predmet.ProtustrankaWithAdress_1">FILIP I LANA d.o.o. Brezovička cesta 27/V, 10000 Zagreb</derivirana_varijabla>
  </DomainObject.Predmet.ProtustrankaWithAdress>
  <DomainObject.Predmet.ProtustrankaWithAdressOIB>
    <izvorni_sadrzaj>FILIP I LANA d.o.o., OIB 11660481049, Brezovička cesta 27/V, 10000 Zagreb</izvorni_sadrzaj>
    <derivirana_varijabla naziv="DomainObject.Predmet.ProtustrankaWithAdressOIB_1">FILIP I LANA d.o.o., OIB 11660481049, Brezovička cesta 27/V, 10000 Zagreb</derivirana_varijabla>
  </DomainObject.Predmet.ProtustrankaWithAdressOIB>
  <DomainObject.Predmet.ProtustrankaNazivFormated>
    <izvorni_sadrzaj>FILIP I LANA d.o.o.</izvorni_sadrzaj>
    <derivirana_varijabla naziv="DomainObject.Predmet.ProtustrankaNazivFormated_1">FILIP I LANA d.o.o.</derivirana_varijabla>
  </DomainObject.Predmet.ProtustrankaNazivFormated>
  <DomainObject.Predmet.ProtustrankaNazivFormatedOIB>
    <izvorni_sadrzaj>FILIP I LANA d.o.o., OIB 11660481049</izvorni_sadrzaj>
    <derivirana_varijabla naziv="DomainObject.Predmet.ProtustrankaNazivFormatedOIB_1">FILIP I LANA d.o.o., OIB 11660481049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 I LANA d.o.o. zastupanog po punomoćniku Jasmina Galović</item>
    </izvorni_sadrzaj>
    <derivirana_varijabla naziv="DomainObject.Predmet.ProtuStrankaListFormated_1">
      <item>FILIP I LANA d.o.o. zastupanog po punomoćniku Jasmina Galović</item>
    </derivirana_varijabla>
  </DomainObject.Predmet.ProtuStrankaListFormated>
  <DomainObject.Predmet.ProtuStrankaListFormatedOIB>
    <izvorni_sadrzaj>
      <item>FILIP I LANA d.o.o., OIB 11660481049 zastupanog po punomoćniku Jasmina Galović</item>
    </izvorni_sadrzaj>
    <derivirana_varijabla naziv="DomainObject.Predmet.ProtuStrankaListFormatedOIB_1">
      <item>FILIP I LANA d.o.o., OIB 11660481049 zastupanog po punomoćniku Jasmina Galović</item>
    </derivirana_varijabla>
  </DomainObject.Predmet.ProtuStrankaListFormatedOIB>
  <DomainObject.Predmet.ProtuStrankaListFormatedWithAdress>
    <izvorni_sadrzaj>
      <item>FILIP I LANA d.o.o., Brezovička cesta 27/V, 10000 Zagreb zastupanog po punomoćniku Jasmina Galović</item>
    </izvorni_sadrzaj>
    <derivirana_varijabla naziv="DomainObject.Predmet.ProtuStrankaListFormatedWithAdress_1">
      <item>FILIP I LANA d.o.o., Brezovička cesta 27/V, 10000 Zagreb zastupanog po punomoćniku Jasmina Galović</item>
    </derivirana_varijabla>
  </DomainObject.Predmet.ProtuStrankaListFormatedWithAdress>
  <DomainObject.Predmet.ProtuStrankaListFormatedWithAdressOIB>
    <izvorni_sadrzaj>
      <item>FILIP I LANA d.o.o., OIB 11660481049, Brezovička cesta 27/V, 10000 Zagreb zastupanog po punomoćniku Jasmina Galović</item>
    </izvorni_sadrzaj>
    <derivirana_varijabla naziv="DomainObject.Predmet.ProtuStrankaListFormatedWithAdressOIB_1">
      <item>FILIP I LANA d.o.o., OIB 11660481049, Brezovička cesta 27/V, 10000 Zagreb zastupanog po punomoćniku Jasmina Galović</item>
    </derivirana_varijabla>
  </DomainObject.Predmet.ProtuStrankaListFormatedWithAdressOIB>
  <DomainObject.Predmet.ProtuStrankaListNazivFormated>
    <izvorni_sadrzaj>
      <item>FILIP I LANA d.o.o.</item>
    </izvorni_sadrzaj>
    <derivirana_varijabla naziv="DomainObject.Predmet.ProtuStrankaListNazivFormated_1">
      <item>FILIP I LANA d.o.o.</item>
    </derivirana_varijabla>
  </DomainObject.Predmet.ProtuStrankaListNazivFormated>
  <DomainObject.Predmet.ProtuStrankaListNazivFormatedOIB>
    <izvorni_sadrzaj>
      <item>FILIP I LANA d.o.o., OIB 11660481049</item>
    </izvorni_sadrzaj>
    <derivirana_varijabla naziv="DomainObject.Predmet.ProtuStrankaListNazivFormatedOIB_1">
      <item>FILIP I LANA d.o.o., OIB 11660481049</item>
    </derivirana_varijabla>
  </DomainObject.Predmet.ProtuStrankaListNazivFormatedOIB>
  <DomainObject.Predmet.OstaliListFormated>
    <izvorni_sadrzaj>
      <item>Jasmina Galović punomoćnik sudionika u postupku FILIP I LANA d.o.o.</item>
    </izvorni_sadrzaj>
    <derivirana_varijabla naziv="DomainObject.Predmet.OstaliListFormated_1">
      <item>Jasmina Galović punomoćnik sudionika u postupku FILIP I LANA d.o.o.</item>
    </derivirana_varijabla>
  </DomainObject.Predmet.OstaliListFormated>
  <DomainObject.Predmet.OstaliListFormatedOIB>
    <izvorni_sadrzaj>
      <item>Jasmina Galović, OIB 81757514369 punomoćnik sudionika u postupku FILIP I LANA d.o.o.</item>
    </izvorni_sadrzaj>
    <derivirana_varijabla naziv="DomainObject.Predmet.OstaliListFormatedOIB_1">
      <item>Jasmina Galović, OIB 81757514369 punomoćnik sudionika u postupku FILIP I LANA d.o.o.</item>
    </derivirana_varijabla>
  </DomainObject.Predmet.OstaliListFormatedOIB>
  <DomainObject.Predmet.OstaliListFormatedWithAdress>
    <izvorni_sadrzaj>
      <item>Jasmina Galović, Brezovička Cesta 27v, 10000 Zagreb punomoćnik sudionika u postupku FILIP I LANA d.o.o.</item>
    </izvorni_sadrzaj>
    <derivirana_varijabla naziv="DomainObject.Predmet.OstaliListFormatedWithAdress_1">
      <item>Jasmina Galović, Brezovička Cesta 27v, 10000 Zagreb punomoćnik sudionika u postupku FILIP I LANA d.o.o.</item>
    </derivirana_varijabla>
  </DomainObject.Predmet.OstaliListFormatedWithAdress>
  <DomainObject.Predmet.OstaliListFormatedWithAdressOIB>
    <izvorni_sadrzaj>
      <item>Jasmina Galović, OIB 81757514369, Brezovička Cesta 27v, 10000 Zagreb punomoćnik sudionika u postupku FILIP I LANA d.o.o.</item>
    </izvorni_sadrzaj>
    <derivirana_varijabla naziv="DomainObject.Predmet.OstaliListFormatedWithAdressOIB_1">
      <item>Jasmina Galović, OIB 81757514369, Brezovička Cesta 27v, 10000 Zagreb punomoćnik sudionika u postupku FILIP I LANA d.o.o.</item>
    </derivirana_varijabla>
  </DomainObject.Predmet.OstaliListFormatedWithAdressOIB>
  <DomainObject.Predmet.OstaliListNazivFormated>
    <izvorni_sadrzaj>
      <item>Jasmina Galović</item>
    </izvorni_sadrzaj>
    <derivirana_varijabla naziv="DomainObject.Predmet.OstaliListNazivFormated_1">
      <item>Jasmina Galović</item>
    </derivirana_varijabla>
  </DomainObject.Predmet.OstaliListNazivFormated>
  <DomainObject.Predmet.OstaliListNazivFormatedOIB>
    <izvorni_sadrzaj>
      <item>Jasmina Galović, OIB 81757514369</item>
    </izvorni_sadrzaj>
    <derivirana_varijabla naziv="DomainObject.Predmet.OstaliListNazivFormatedOIB_1">
      <item>Jasmina Galović, OIB 81757514369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 I LANA d.o.o.</izvorni_sadrzaj>
    <derivirana_varijabla naziv="DomainObject.Predmet.ProtustrankaIDrugi_1">FILIP I LANA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FILIP I LANA d.o.o., OIB 11660481049, Brezovička cesta 27/V, 10000 Zagreb</izvorni_sadrzaj>
    <derivirana_varijabla naziv="DomainObject.Predmet.ProtustrankaIDrugiAdressOIB_1">FILIP I LANA d.o.o., OIB 11660481049, Brezovička cesta 27/V,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 I LANA d.o.o.</item>
      <item>Jasmina Galović</item>
    </izvorni_sadrzaj>
    <derivirana_varijabla naziv="DomainObject.Predmet.SudioniciListNaziv_1">
      <item>FINA Regionalni centar Zagreb</item>
      <item>FILIP I LANA d.o.o.</item>
      <item>Jasmina Galović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FILIP I LANA d.o.o., OIB 11660481049, Brezovička cesta 27/V,10000 Zagreb</item>
      <item>Jasmina Galović, OIB 81757514369, Brezovička Cesta 27v,10000 Zagreb</item>
    </izvorni_sadrzaj>
    <derivirana_varijabla naziv="DomainObject.Predmet.SudioniciListAdressOIB_1">
      <item>FINA Regionalni centar Zagreb, OIB 85821130368, Trg svibanjskih žrtava 1995. 1,10000 Zagreb</item>
      <item>FILIP I LANA d.o.o., OIB 11660481049, Brezovička cesta 27/V,10000 Zagreb</item>
      <item>Jasmina Galović, OIB 81757514369, Brezovička Cesta 27v,10000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6B8F2-3847-4193-BEF0-1FA0415A9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2404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2017-03-13T12:25:00Z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2017-03-13T12:27:00Z</cp:lastPrinted>
  <dcterms:modified xmlns:xsi="http://www.w3.org/2001/XMLSchema-instance" xsi:type="dcterms:W3CDTF">2017-03-13T12:27:00Z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