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a6cb3" w14:paraId="11a6cb3" w:rsidRDefault="005B7B34"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1906905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5B7B34" w:rsidP="005B7B34" w:rsidR="00AE649C">
      <w:pPr>
        <w:pStyle w:val="NormaleSPIS"/>
        <w:spacing w:after="0"/>
      </w:pPr>
      <w:r>
        <w:t xml:space="preserve">        Republika Hrvatska</w:t>
      </w:r>
    </w:p>
    <w:p w:rsidRDefault="005B7B34" w:rsidP="005B7B34" w:rsidR="005B7B34">
      <w:pPr>
        <w:pStyle w:val="NormaleSPIS"/>
        <w:spacing w:after="0"/>
      </w:pPr>
      <w:r>
        <w:t xml:space="preserve">      Trgovački sud u Bjelovaru</w:t>
      </w:r>
    </w:p>
    <w:p w:rsidRDefault="005B7B34" w:rsidP="005B7B34" w:rsidR="005B7B34">
      <w:pPr>
        <w:pStyle w:val="NormaleSPIS"/>
        <w:spacing w:after="0"/>
      </w:pPr>
      <w:r>
        <w:t>Bjelovar, Šetalište dr.I.Lebovića 42.</w:t>
      </w:r>
      <w:bookmarkStart w:name="_GoBack" w:id="0"/>
      <w:bookmarkEnd w:id="0"/>
    </w:p>
    <w:p w:rsidRDefault="005B7B34" w:rsidP="005B7B34" w:rsidR="005B7B34">
      <w:pPr>
        <w:pStyle w:val="NormaleSPIS"/>
        <w:spacing w:after="0"/>
        <w:jc w:val="right"/>
        <w:rPr>
          <w:b/>
        </w:rPr>
      </w:pPr>
      <w:r>
        <w:t xml:space="preserve">   Poslovni broj:7 St-240/2017-103</w:t>
      </w:r>
    </w:p>
    <w:p w:rsidRDefault="005B7B34" w:rsidP="005B7B34" w:rsidR="005B7B34">
      <w:pPr>
        <w:jc w:val="both"/>
      </w:pPr>
    </w:p>
    <w:p w:rsidRDefault="005B7B34" w:rsidP="005B7B34" w:rsidR="005B7B34">
      <w:pPr>
        <w:ind w:firstLine="720"/>
        <w:jc w:val="both"/>
      </w:pPr>
      <w:r>
        <w:t xml:space="preserve">Trgovački sud u Bjelovaru, po sucu pojedincu Tomislavu </w:t>
      </w:r>
      <w:proofErr w:type="spellStart"/>
      <w:r>
        <w:t>Mrazoviću</w:t>
      </w:r>
      <w:proofErr w:type="spellEnd"/>
      <w:r>
        <w:t xml:space="preserve">, u </w:t>
      </w:r>
      <w:proofErr w:type="spellStart"/>
      <w:r>
        <w:t>predstečajnom</w:t>
      </w:r>
      <w:proofErr w:type="spellEnd"/>
      <w:r>
        <w:t xml:space="preserve"> postupku povodom prijedloga dužnika VS GRADNJA d.o.o. za građevinarstvo, trgovinu i posredovanje iz Slatine, Nikole Šubića Zrinskog 28, OIB 16640403502, kojeg zastupa punomoćnik Goran </w:t>
      </w:r>
      <w:proofErr w:type="spellStart"/>
      <w:r>
        <w:t>Jujnović</w:t>
      </w:r>
      <w:proofErr w:type="spellEnd"/>
      <w:r>
        <w:t xml:space="preserve">  Lučić odvjetnik iz Zagreba, Strojarska cesta 20, 6. srpnja 2018., donio je slijedeći</w:t>
      </w:r>
    </w:p>
    <w:p w:rsidRDefault="005B7B34" w:rsidP="005B7B34" w:rsidR="005B7B34">
      <w:pPr>
        <w:jc w:val="center"/>
      </w:pPr>
      <w:r>
        <w:rPr>
          <w:b/>
        </w:rPr>
        <w:t>Z A K L J U Č A K</w:t>
      </w:r>
      <w:r>
        <w:tab/>
      </w:r>
    </w:p>
    <w:p w:rsidRDefault="005B7B34" w:rsidP="005B7B34" w:rsidR="005B7B34">
      <w:pPr>
        <w:ind w:firstLine="720"/>
        <w:jc w:val="both"/>
      </w:pPr>
      <w:r>
        <w:t xml:space="preserve">1.Zakazuje se ročište za glasovanje o Izmijenjenom Planu restrukturiranja dužnika VS GRADNJA d.o.o. za građevinarstvo, trgovinu i posredovanje iz Slatine, Nikole Šubića Zrinskog 28, OIB 16640403502, za dan </w:t>
      </w:r>
      <w:r>
        <w:rPr>
          <w:b/>
        </w:rPr>
        <w:t xml:space="preserve">20. srpnja 2018. godine u 10,00 sati u zgradi Trgovačkog suda u Bjelovaru, Šetalište dr. </w:t>
      </w:r>
      <w:proofErr w:type="spellStart"/>
      <w:r>
        <w:rPr>
          <w:b/>
        </w:rPr>
        <w:t>Ivše</w:t>
      </w:r>
      <w:proofErr w:type="spellEnd"/>
      <w:r>
        <w:rPr>
          <w:b/>
        </w:rPr>
        <w:t xml:space="preserve"> </w:t>
      </w:r>
      <w:proofErr w:type="spellStart"/>
      <w:r>
        <w:rPr>
          <w:b/>
        </w:rPr>
        <w:t>Lebovića</w:t>
      </w:r>
      <w:proofErr w:type="spellEnd"/>
      <w:r>
        <w:rPr>
          <w:b/>
        </w:rPr>
        <w:t xml:space="preserve"> 42, u sobi broj 2.</w:t>
      </w:r>
    </w:p>
    <w:p w:rsidRDefault="005B7B34" w:rsidP="005B7B34" w:rsidR="005B7B34">
      <w:pPr>
        <w:ind w:firstLine="720"/>
        <w:jc w:val="both"/>
      </w:pPr>
      <w:r>
        <w:t xml:space="preserve">2.Izmijenjeni Plan financijskog restrukturiranja za koji će vjerovnici glasovati objavljen je dana 6. srpnja 2018. godine na  mrežnoj stranici e-oglasna ploča Trgovačkog suda u Bjelovaru. </w:t>
      </w:r>
    </w:p>
    <w:p w:rsidRDefault="005B7B34" w:rsidP="005B7B34" w:rsidR="005B7B34">
      <w:pPr>
        <w:ind w:firstLine="720"/>
        <w:jc w:val="both"/>
      </w:pPr>
      <w:r>
        <w:t>3.Vjerovnici glasuju pisanim putem na propisanom obrascu za glasovanje. Obrazac za glasovanje mora biti dostavljen sudu najkasnije do početka ročišta za glasovanje, te ga mora potpisati i ovjerit ovlaštena osoba. Ako je vjerovnik pravna osoba, uz obrazac mora biti priložen dokaz da ga je potpisala ovlaštena osoba. Ako vjerovnici do početka ročišta za glasovanje ne dostave obrazac za glasovanje ili dostave obrazac iz kojeg se ne može</w:t>
      </w:r>
      <w:r>
        <w:rPr>
          <w:b/>
        </w:rPr>
        <w:t xml:space="preserve"> </w:t>
      </w:r>
      <w:r>
        <w:t>nedvojbeno utvrditi kako su glasovali, smatrat će se da su glasovali protiv Izmijenjenog Plana restrukturiranja. Vjerovnici nazočni na ročištu glasuju na propisanom obrascu za glasovanje. Ako vjerovnici s pravom glasa ne glasuju ni na tom ročištu, smatrat će se da su glasovali protiv Izmijenjenog Plana restrukturiranja.</w:t>
      </w:r>
    </w:p>
    <w:p w:rsidRDefault="005B7B34" w:rsidP="005B7B34" w:rsidR="005B7B34">
      <w:pPr>
        <w:ind w:firstLine="720"/>
        <w:jc w:val="both"/>
      </w:pPr>
      <w:r>
        <w:t xml:space="preserve">Pravo glasa na ovom ročištu za glasovanje imaju vjerovnici čije su tražbine utvrđene rješenjem ovog suda o utvrđivanju tražbina pod poslovnim brojem 7 St-240/2017-41 od 29. kolovoza 2017. godine. </w:t>
      </w:r>
    </w:p>
    <w:p w:rsidRDefault="005B7B34" w:rsidP="005B7B34" w:rsidR="005B7B34">
      <w:pPr>
        <w:ind w:firstLine="720"/>
        <w:jc w:val="center"/>
      </w:pPr>
      <w:r>
        <w:t>Bjelovar 6. srpnja 2018.</w:t>
      </w:r>
    </w:p>
    <w:p w:rsidRDefault="005B7B34" w:rsidP="005B7B34" w:rsidR="005B7B34">
      <w:pPr>
        <w:ind w:firstLine="720"/>
        <w:jc w:val="both"/>
      </w:pPr>
      <w:r>
        <w:tab/>
      </w:r>
      <w:r>
        <w:tab/>
      </w:r>
      <w:r>
        <w:tab/>
      </w:r>
      <w:r>
        <w:tab/>
      </w:r>
      <w:r>
        <w:tab/>
      </w:r>
      <w:r>
        <w:tab/>
      </w:r>
      <w:r>
        <w:tab/>
        <w:t xml:space="preserve">                S u d a c</w:t>
      </w:r>
    </w:p>
    <w:p w:rsidRDefault="005B7B34" w:rsidP="005B7B34" w:rsidR="005B7B34">
      <w:pPr>
        <w:ind w:firstLine="720"/>
        <w:jc w:val="both"/>
      </w:pPr>
      <w:r>
        <w:tab/>
      </w:r>
      <w:r>
        <w:tab/>
      </w:r>
      <w:r>
        <w:tab/>
      </w:r>
      <w:r>
        <w:tab/>
      </w:r>
      <w:r>
        <w:tab/>
      </w:r>
      <w:r>
        <w:tab/>
      </w:r>
      <w:r>
        <w:tab/>
        <w:t xml:space="preserve">       Tomislav Mrazović</w:t>
      </w:r>
    </w:p>
    <w:p w:rsidRDefault="005B7B34" w:rsidP="005B7B34" w:rsidR="00AE649C" w:rsidRPr="00B76F3C">
      <w:pPr>
        <w:jc w:val="both"/>
      </w:pPr>
      <w:r>
        <w:t>POUKA O PRAVNOM LIJEKU:Protiv ovog zaključka nije dopušten pravni lijek (čl.19.st.7.Stečajnog zakona).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B7B34"/>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290267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St-240/2017-103</izvorni_sadrzaj>
    <derivirana_varijabla naziv="DomainObject.Oznaka_1">St-240/2017-103</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izvorni_sadrzaj>
    <derivirana_varijabla naziv="DomainObject.Predmet.Broj_1">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2017.</izvorni_sadrzaj>
    <derivirana_varijabla naziv="DomainObject.Predmet.DatumOsnivanja_1">29.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St-240/2017</izvorni_sadrzaj>
    <derivirana_varijabla naziv="DomainObject.Predmet.OznakaBroj_1">St-240/2017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VTS</izvorni_sadrzaj>
    <derivirana_varijabla naziv="DomainObject.Predmet.PrimjedbaSuca_1">VTS</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VS GRADNJA društvo s ograničenom odgovornošću za građevinarstvo, trgovinu i posredovanje</izvorni_sadrzaj>
    <derivirana_varijabla naziv="DomainObject.Predmet.StrankaFormated_1">  VS GRADNJA društvo s ograničenom odgovornošću za građevinarstvo, trgovinu i posredovanje</derivirana_varijabla>
  </DomainObject.Predmet.StrankaFormated>
  <DomainObject.Predmet.StrankaFormatedOIB>
    <izvorni_sadrzaj>  VS GRADNJA društvo s ograničenom odgovornošću za građevinarstvo, trgovinu i posredovanje, OIB 16640403502</izvorni_sadrzaj>
    <derivirana_varijabla naziv="DomainObject.Predmet.StrankaFormatedOIB_1">  VS GRADNJA društvo s ograničenom odgovornošću za građevinarstvo, trgovinu i posredovanje, OIB 16640403502</derivirana_varijabla>
  </DomainObject.Predmet.StrankaFormatedOIB>
  <DomainObject.Predmet.StrankaFormatedWithAdress>
    <izvorni_sadrzaj> VS GRADNJA društvo s ograničenom odgovornošću za građevinarstvo, trgovinu i posredovanje, Nikole Šubića Zrinskog 28, 33520 Slatina</izvorni_sadrzaj>
    <derivirana_varijabla naziv="DomainObject.Predmet.StrankaFormatedWithAdress_1"> VS GRADNJA društvo s ograničenom odgovornošću za građevinarstvo, trgovinu i posredovanje, Nikole Šubića Zrinskog 28, 33520 Slatina</derivirana_varijabla>
  </DomainObject.Predmet.StrankaFormatedWithAdress>
  <DomainObject.Predmet.StrankaFormatedWithAdressOIB>
    <izvorni_sadrzaj> VS GRADNJA društvo s ograničenom odgovornošću za građevinarstvo, trgovinu i posredovanje, OIB 16640403502, Nikole Šubića Zrinskog 28, 33520 Slatina</izvorni_sadrzaj>
    <derivirana_varijabla naziv="DomainObject.Predmet.StrankaFormatedWithAdressOIB_1"> VS GRADNJA društvo s ograničenom odgovornošću za građevinarstvo, trgovinu i posredovanje, OIB 16640403502, Nikole Šubića Zrinskog 28, 33520 Slatina</derivirana_varijabla>
  </DomainObject.Predmet.StrankaFormatedWithAdressOIB>
  <DomainObject.Predmet.StrankaWithAdress>
    <izvorni_sadrzaj>VS GRADNJA društvo s ograničenom odgovornošću za građevinarstvo, trgovinu i posredovanje Nikole Šubića Zrinskog 28,33520 Slatina</izvorni_sadrzaj>
    <derivirana_varijabla naziv="DomainObject.Predmet.StrankaWithAdress_1">VS GRADNJA društvo s ograničenom odgovornošću za građevinarstvo, trgovinu i posredovanje Nikole Šubića Zrinskog 28,33520 Slatina</derivirana_varijabla>
  </DomainObject.Predmet.StrankaWithAdress>
  <DomainObject.Predmet.StrankaWithAdressOIB>
    <izvorni_sadrzaj>VS GRADNJA društvo s ograničenom odgovornošću za građevinarstvo, trgovinu i posredovanje, OIB 16640403502, Nikole Šubića Zrinskog 28,33520 Slatina</izvorni_sadrzaj>
    <derivirana_varijabla naziv="DomainObject.Predmet.StrankaWithAdressOIB_1">VS GRADNJA društvo s ograničenom odgovornošću za građevinarstvo, trgovinu i posredovanje, OIB 16640403502, Nikole Šubića Zrinskog 28,33520 Slatina</derivirana_varijabla>
  </DomainObject.Predmet.StrankaWithAdressOIB>
  <DomainObject.Predmet.StrankaNazivFormated>
    <izvorni_sadrzaj>VS GRADNJA društvo s ograničenom odgovornošću za građevinarstvo, trgovinu i posredovanje</izvorni_sadrzaj>
    <derivirana_varijabla naziv="DomainObject.Predmet.StrankaNazivFormated_1">VS GRADNJA društvo s ograničenom odgovornošću za građevinarstvo, trgovinu i posredovanje</derivirana_varijabla>
  </DomainObject.Predmet.StrankaNazivFormated>
  <DomainObject.Predmet.StrankaNazivFormatedOIB>
    <izvorni_sadrzaj>VS GRADNJA društvo s ograničenom odgovornošću za građevinarstvo, trgovinu i posredovanje, OIB 16640403502</izvorni_sadrzaj>
    <derivirana_varijabla naziv="DomainObject.Predmet.StrankaNazivFormatedOIB_1">VS GRADNJA društvo s ograničenom odgovornošću za građevinarstvo, trgovinu i posredovanje, OIB 16640403502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VS GRADNJA društvo s ograničenom odgovornošću za građevinarstvo, trgovinu i posredovanje</item>
    </izvorni_sadrzaj>
    <derivirana_varijabla naziv="DomainObject.Predmet.StrankaListFormated_1">
      <item>VS GRADNJA društvo s ograničenom odgovornošću za građevinarstvo, trgovinu i posredovanje</item>
    </derivirana_varijabla>
  </DomainObject.Predmet.StrankaListFormated>
  <DomainObject.Predmet.StrankaListFormatedOIB>
    <izvorni_sadrzaj>
      <item>VS GRADNJA društvo s ograničenom odgovornošću za građevinarstvo, trgovinu i posredovanje, OIB 16640403502</item>
    </izvorni_sadrzaj>
    <derivirana_varijabla naziv="DomainObject.Predmet.StrankaListFormatedOIB_1">
      <item>VS GRADNJA društvo s ograničenom odgovornošću za građevinarstvo, trgovinu i posredovanje, OIB 16640403502</item>
    </derivirana_varijabla>
  </DomainObject.Predmet.StrankaListFormatedOIB>
  <DomainObject.Predmet.StrankaListFormatedWithAdress>
    <izvorni_sadrzaj>
      <item>VS GRADNJA društvo s ograničenom odgovornošću za građevinarstvo, trgovinu i posredovanje, Nikole Šubića Zrinskog 28, 33520 Slatina</item>
    </izvorni_sadrzaj>
    <derivirana_varijabla naziv="DomainObject.Predmet.StrankaListFormatedWithAdress_1">
      <item>VS GRADNJA društvo s ograničenom odgovornošću za građevinarstvo, trgovinu i posredovanje, Nikole Šubića Zrinskog 28, 33520 Slatina</item>
    </derivirana_varijabla>
  </DomainObject.Predmet.StrankaListFormatedWithAdress>
  <DomainObject.Predmet.StrankaListFormatedWithAdressOIB>
    <izvorni_sadrzaj>
      <item>VS GRADNJA društvo s ograničenom odgovornošću za građevinarstvo, trgovinu i posredovanje, OIB 16640403502, Nikole Šubića Zrinskog 28, 33520 Slatina</item>
    </izvorni_sadrzaj>
    <derivirana_varijabla naziv="DomainObject.Predmet.StrankaListFormatedWithAdressOIB_1">
      <item>VS GRADNJA društvo s ograničenom odgovornošću za građevinarstvo, trgovinu i posredovanje, OIB 16640403502, Nikole Šubića Zrinskog 28, 33520 Slatina</item>
    </derivirana_varijabla>
  </DomainObject.Predmet.StrankaListFormatedWithAdressOIB>
  <DomainObject.Predmet.StrankaListNazivFormated>
    <izvorni_sadrzaj>
      <item>VS GRADNJA društvo s ograničenom odgovornošću za građevinarstvo, trgovinu i posredovanje</item>
    </izvorni_sadrzaj>
    <derivirana_varijabla naziv="DomainObject.Predmet.StrankaListNazivFormated_1">
      <item>VS GRADNJA društvo s ograničenom odgovornošću za građevinarstvo, trgovinu i posredovanje</item>
    </derivirana_varijabla>
  </DomainObject.Predmet.StrankaListNazivFormated>
  <DomainObject.Predmet.StrankaListNazivFormatedOIB>
    <izvorni_sadrzaj>
      <item>VS GRADNJA društvo s ograničenom odgovornošću za građevinarstvo, trgovinu i posredovanje, OIB 16640403502</item>
    </izvorni_sadrzaj>
    <derivirana_varijabla naziv="DomainObject.Predmet.StrankaListNazivFormatedOIB_1">
      <item>VS GRADNJA društvo s ograničenom odgovornošću za građevinarstvo, trgovinu i posredovanje, OIB 16640403502</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TRGOCENTAR dioničko društvo za trgovinu, proizvodnju i usluge</item>
    </izvorni_sadrzaj>
    <derivirana_varijabla naziv="DomainObject.Predmet.OstaliListFormated_1">
      <item>TRGOCENTAR dioničko društvo za trgovinu, proizvodnju i usluge</item>
    </derivirana_varijabla>
  </DomainObject.Predmet.OstaliListFormated>
  <DomainObject.Predmet.OstaliListFormatedOIB>
    <izvorni_sadrzaj>
      <item>TRGOCENTAR dioničko društvo za trgovinu, proizvodnju i usluge, OIB 17649565367</item>
    </izvorni_sadrzaj>
    <derivirana_varijabla naziv="DomainObject.Predmet.OstaliListFormatedOIB_1">
      <item>TRGOCENTAR dioničko društvo za trgovinu, proizvodnju i usluge, OIB 17649565367</item>
    </derivirana_varijabla>
  </DomainObject.Predmet.OstaliListFormatedOIB>
  <DomainObject.Predmet.OstaliListFormatedWithAdress>
    <izvorni_sadrzaj>
      <item>TRGOCENTAR dioničko društvo za trgovinu, proizvodnju i usluge, Zbora Narodne Garde 1, 33000 Virovitica</item>
    </izvorni_sadrzaj>
    <derivirana_varijabla naziv="DomainObject.Predmet.OstaliListFormatedWithAdress_1">
      <item>TRGOCENTAR dioničko društvo za trgovinu, proizvodnju i usluge, Zbora Narodne Garde 1, 33000 Virovitica</item>
    </derivirana_varijabla>
  </DomainObject.Predmet.OstaliListFormatedWithAdress>
  <DomainObject.Predmet.OstaliListFormatedWithAdressOIB>
    <izvorni_sadrzaj>
      <item>TRGOCENTAR dioničko društvo za trgovinu, proizvodnju i usluge, OIB 17649565367, Zbora Narodne Garde 1, 33000 Virovitica</item>
    </izvorni_sadrzaj>
    <derivirana_varijabla naziv="DomainObject.Predmet.OstaliListFormatedWithAdressOIB_1">
      <item>TRGOCENTAR dioničko društvo za trgovinu, proizvodnju i usluge, OIB 17649565367, Zbora Narodne Garde 1, 33000 Virovitica</item>
    </derivirana_varijabla>
  </DomainObject.Predmet.OstaliListFormatedWithAdressOIB>
  <DomainObject.Predmet.OstaliListNazivFormated>
    <izvorni_sadrzaj>
      <item>TRGOCENTAR dioničko društvo za trgovinu, proizvodnju i usluge</item>
    </izvorni_sadrzaj>
    <derivirana_varijabla naziv="DomainObject.Predmet.OstaliListNazivFormated_1">
      <item>TRGOCENTAR dioničko društvo za trgovinu, proizvodnju i usluge</item>
    </derivirana_varijabla>
  </DomainObject.Predmet.OstaliListNazivFormated>
  <DomainObject.Predmet.OstaliListNazivFormatedOIB>
    <izvorni_sadrzaj>
      <item>TRGOCENTAR dioničko društvo za trgovinu, proizvodnju i usluge, OIB 17649565367</item>
    </izvorni_sadrzaj>
    <derivirana_varijabla naziv="DomainObject.Predmet.OstaliListNazivFormatedOIB_1">
      <item>TRGOCENTAR dioničko društvo za trgovinu, proizvodnju i usluge, OIB 17649565367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St-240/2017-103</izvorni_sadrzaj>
    <derivirana_varijabla naziv="DomainObject.PoslovniBrojDokumenta_1">St-240/2017-103</derivirana_varijabla>
  </DomainObject.PoslovniBrojDokumenta>
  <DomainObject.Predmet.StrankaIDrugi>
    <izvorni_sadrzaj>VS GRADNJA društvo s ograničenom odgovornošću za građevinarstvo, trgovinu i posredovanje</izvorni_sadrzaj>
    <derivirana_varijabla naziv="DomainObject.Predmet.StrankaIDrugi_1">VS GRADNJA društvo s ograničenom odgovornošću za građevinarstvo, trgovinu i posredovanje</derivirana_varijabla>
  </DomainObject.Predmet.StrankaIDrugi>
  <DomainObject.Predmet.ProtustrankaIDrugi>
    <izvorni_sadrzaj/>
    <derivirana_varijabla naziv="DomainObject.Predmet.ProtustrankaIDrugi_1"/>
  </DomainObject.Predmet.ProtustrankaIDrugi>
  <DomainObject.Predmet.StrankaIDrugiAdressOIB>
    <izvorni_sadrzaj>VS GRADNJA društvo s ograničenom odgovornošću za građevinarstvo, trgovinu i posredovanje, OIB 16640403502, Nikole Šubića Zrinskog 28, 33520 Slatina</izvorni_sadrzaj>
    <derivirana_varijabla naziv="DomainObject.Predmet.StrankaIDrugiAdressOIB_1">VS GRADNJA društvo s ograničenom odgovornošću za građevinarstvo, trgovinu i posredovanje, OIB 16640403502, Nikole Šubića Zrinskog 28, 33520 Slatina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VS GRADNJA društvo s ograničenom odgovornošću za građevinarstvo, trgovinu i posredovanje</item>
      <item>TRGOCENTAR dioničko društvo za trgovinu, proizvodnju i usluge</item>
    </izvorni_sadrzaj>
    <derivirana_varijabla naziv="DomainObject.Predmet.SudioniciListNaziv_1">
      <item>VS GRADNJA društvo s ograničenom odgovornošću za građevinarstvo, trgovinu i posredovanje</item>
      <item>TRGOCENTAR dioničko društvo za trgovinu, proizvodnju i usluge</item>
    </derivirana_varijabla>
  </DomainObject.Predmet.SudioniciListNaziv>
  <DomainObject.Predmet.SudioniciListAdressOIB>
    <izvorni_sadrzaj>
      <item>VS GRADNJA društvo s ograničenom odgovornošću za građevinarstvo, trgovinu i posredovanje, OIB 16640403502, Nikole Šubića Zrinskog 28,33520 Slatina</item>
      <item>TRGOCENTAR dioničko društvo za trgovinu, proizvodnju i usluge, OIB 17649565367, Zbora Narodne Garde 1,33000 Virovitica</item>
    </izvorni_sadrzaj>
    <derivirana_varijabla naziv="DomainObject.Predmet.SudioniciListAdressOIB_1">
      <item>VS GRADNJA društvo s ograničenom odgovornošću za građevinarstvo, trgovinu i posredovanje, OIB 16640403502, Nikole Šubića Zrinskog 28,33520 Slatina</item>
      <item>TRGOCENTAR dioničko društvo za trgovinu, proizvodnju i usluge, OIB 17649565367, Zbora Narodne Garde 1,33000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62D98C-40C0-45B4-9335-72523564A3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311</properties:Words>
  <properties:Characters>1808</properties:Characters>
  <properties:Lines>36</properties:Lines>
  <properties:Paragraphs>14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2164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2018-07-06T12:21:00Z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St-240/2017-103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