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a77f" w14:paraId="758a77f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4905BA">
        <w:rPr>
          <w:rFonts w:cs="Times New Roman" w:eastAsia="Times New Roman" w:hAnsi="Times New Roman" w:ascii="Times New Roman"/>
          <w:sz w:val="24"/>
          <w:szCs w:val="24"/>
          <w:lang w:eastAsia="hr-HR"/>
        </w:rPr>
        <w:t>1074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2016-</w:t>
      </w:r>
      <w:r w:rsidR="004905B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4905BA">
        <w:rPr>
          <w:szCs w:val="24"/>
        </w:rPr>
        <w:t>PATRIOT d.o.o., Primošten, Dubrovačka 21a, OIB: 34002804420</w:t>
      </w:r>
      <w:r w:rsidR="00D57E01">
        <w:t>,</w:t>
      </w:r>
      <w:r>
        <w:rPr>
          <w:szCs w:val="24"/>
        </w:rPr>
        <w:t xml:space="preserve"> </w:t>
      </w:r>
      <w:r w:rsidR="00CD31A9">
        <w:rPr>
          <w:szCs w:val="24"/>
        </w:rPr>
        <w:t>9.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A4114" w:rsidP="002A4114" w:rsidR="002A411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2A4114" w:rsidP="002A4114" w:rsidR="002A411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2A4114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2A4114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4905B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114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A4114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1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11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1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1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1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1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1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1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05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PATRIOT d.o.o. za iznajmljivanje plovila</izvorni_sadrzaj>
    <derivirana_varijabla naziv="DomainObject.Predmet.ProtustrankaFormated_1">  PATRIOT d.o.o. za iznajmljivanje plovila</derivirana_varijabla>
  </DomainObject.Predmet.ProtustrankaFormated>
  <DomainObject.Predmet.ProtustrankaFormatedOIB>
    <izvorni_sadrzaj>  PATRIOT d.o.o. za iznajmljivanje plovila, OIB 34002804420</izvorni_sadrzaj>
    <derivirana_varijabla naziv="DomainObject.Predmet.ProtustrankaFormatedOIB_1">  PATRIOT d.o.o. za iznajmljivanje plovila, OIB 34002804420</derivirana_varijabla>
  </DomainObject.Predmet.ProtustrankaFormatedOIB>
  <DomainObject.Predmet.ProtustrankaFormatedWithAdress>
    <izvorni_sadrzaj> PATRIOT d.o.o. za iznajmljivanje plovila, Dubrovačka 21a , 22202 Primošten</izvorni_sadrzaj>
    <derivirana_varijabla naziv="DomainObject.Predmet.ProtustrankaFormatedWithAdress_1"> PATRIOT d.o.o. za iznajmljivanje plovila, Dubrovačka 21a , 22202 Primošten</derivirana_varijabla>
  </DomainObject.Predmet.ProtustrankaFormatedWithAdress>
  <DomainObject.Predmet.ProtustrankaFormatedWithAdressOIB>
    <izvorni_sadrzaj> PATRIOT d.o.o. za iznajmljivanje plovila, OIB 34002804420, Dubrovačka 21a , 22202 Primošten</izvorni_sadrzaj>
    <derivirana_varijabla naziv="DomainObject.Predmet.ProtustrankaFormatedWithAdressOIB_1"> PATRIOT d.o.o. za iznajmljivanje plovila, OIB 34002804420, Dubrovačka 21a , 22202 Primošten</derivirana_varijabla>
  </DomainObject.Predmet.ProtustrankaFormatedWithAdressOIB>
  <DomainObject.Predmet.ProtustrankaWithAdress>
    <izvorni_sadrzaj>PATRIOT d.o.o. za iznajmljivanje plovila Dubrovačka 21a , 22202 Primošten</izvorni_sadrzaj>
    <derivirana_varijabla naziv="DomainObject.Predmet.ProtustrankaWithAdress_1">PATRIOT d.o.o. za iznajmljivanje plovila Dubrovačka 21a , 22202 Primošten</derivirana_varijabla>
  </DomainObject.Predmet.ProtustrankaWithAdress>
  <DomainObject.Predmet.ProtustrankaWithAdressOIB>
    <izvorni_sadrzaj>PATRIOT d.o.o. za iznajmljivanje plovila, OIB 34002804420, Dubrovačka 21a , 22202 Primošten</izvorni_sadrzaj>
    <derivirana_varijabla naziv="DomainObject.Predmet.ProtustrankaWithAdressOIB_1">PATRIOT d.o.o. za iznajmljivanje plovila, OIB 34002804420, Dubrovačka 21a , 22202 Primošten</derivirana_varijabla>
  </DomainObject.Predmet.ProtustrankaWithAdressOIB>
  <DomainObject.Predmet.ProtustrankaNazivFormated>
    <izvorni_sadrzaj>PATRIOT d.o.o. za iznajmljivanje plovila</izvorni_sadrzaj>
    <derivirana_varijabla naziv="DomainObject.Predmet.ProtustrankaNazivFormated_1">PATRIOT d.o.o. za iznajmljivanje plovila</derivirana_varijabla>
  </DomainObject.Predmet.ProtustrankaNazivFormated>
  <DomainObject.Predmet.ProtustrankaNazivFormatedOIB>
    <izvorni_sadrzaj>PATRIOT d.o.o. za iznajmljivanje plovila, OIB 34002804420</izvorni_sadrzaj>
    <derivirana_varijabla naziv="DomainObject.Predmet.ProtustrankaNazivFormatedOIB_1">PATRIOT d.o.o. za iznajmljivanje plovila, OIB 34002804420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PATRIOT d.o.o. za iznajmljivanje plovila</item>
    </izvorni_sadrzaj>
    <derivirana_varijabla naziv="DomainObject.Predmet.ProtuStrankaListFormated_1">
      <item>PATRIOT d.o.o. za iznajmljivanje plovila</item>
    </derivirana_varijabla>
  </DomainObject.Predmet.ProtuStrankaListFormated>
  <DomainObject.Predmet.ProtuStrankaListFormatedOIB>
    <izvorni_sadrzaj>
      <item>PATRIOT d.o.o. za iznajmljivanje plovila, OIB 34002804420</item>
    </izvorni_sadrzaj>
    <derivirana_varijabla naziv="DomainObject.Predmet.ProtuStrankaListFormatedOIB_1">
      <item>PATRIOT d.o.o. za iznajmljivanje plovila, OIB 34002804420</item>
    </derivirana_varijabla>
  </DomainObject.Predmet.ProtuStrankaListFormatedOIB>
  <DomainObject.Predmet.ProtuStrankaListFormatedWithAdress>
    <izvorni_sadrzaj>
      <item>PATRIOT d.o.o. za iznajmljivanje plovila, Dubrovačka 21a , 22202 Primošten</item>
    </izvorni_sadrzaj>
    <derivirana_varijabla naziv="DomainObject.Predmet.ProtuStrankaListFormatedWithAdress_1">
      <item>PATRIOT d.o.o. za iznajmljivanje plovila, Dubrovačka 21a , 22202 Primošten</item>
    </derivirana_varijabla>
  </DomainObject.Predmet.ProtuStrankaListFormatedWithAdress>
  <DomainObject.Predmet.ProtuStrankaListFormatedWithAdressOIB>
    <izvorni_sadrzaj>
      <item>PATRIOT d.o.o. za iznajmljivanje plovila, OIB 34002804420, Dubrovačka 21a , 22202 Primošten</item>
    </izvorni_sadrzaj>
    <derivirana_varijabla naziv="DomainObject.Predmet.ProtuStrankaListFormatedWithAdressOIB_1">
      <item>PATRIOT d.o.o. za iznajmljivanje plovila, OIB 34002804420, Dubrovačka 21a , 22202 Primošten</item>
    </derivirana_varijabla>
  </DomainObject.Predmet.ProtuStrankaListFormatedWithAdressOIB>
  <DomainObject.Predmet.ProtuStrankaListNazivFormated>
    <izvorni_sadrzaj>
      <item>PATRIOT d.o.o. za iznajmljivanje plovila</item>
    </izvorni_sadrzaj>
    <derivirana_varijabla naziv="DomainObject.Predmet.ProtuStrankaListNazivFormated_1">
      <item>PATRIOT d.o.o. za iznajmljivanje plovila</item>
    </derivirana_varijabla>
  </DomainObject.Predmet.ProtuStrankaListNazivFormated>
  <DomainObject.Predmet.ProtuStrankaListNazivFormatedOIB>
    <izvorni_sadrzaj>
      <item>PATRIOT d.o.o. za iznajmljivanje plovila, OIB 34002804420</item>
    </izvorni_sadrzaj>
    <derivirana_varijabla naziv="DomainObject.Predmet.ProtuStrankaListNazivFormatedOIB_1">
      <item>PATRIOT d.o.o. za iznajmljivanje plovila, OIB 34002804420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PATRIOT d.o.o. za iznajmljivanje plovila</izvorni_sadrzaj>
    <derivirana_varijabla naziv="DomainObject.Predmet.ProtustrankaIDrugi_1">PATRIOT d.o.o.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PATRIOT d.o.o. za iznajmljivanje plovila, OIB 34002804420, Dubrovačka 21a , 22202 Primošten</izvorni_sadrzaj>
    <derivirana_varijabla naziv="DomainObject.Predmet.ProtustrankaIDrugiAdressOIB_1">PATRIOT d.o.o. za iznajmljivanje plovila, OIB 34002804420,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PATRIOT d.o.o. za iznajmljivanje plovila</item>
    </izvorni_sadrzaj>
    <derivirana_varijabla naziv="DomainObject.Predmet.SudioniciListNaziv_1">
      <item>FINA - Podružnica Šibenik</item>
      <item>PATRIOT d.o.o.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PATRIOT d.o.o. za iznajmljivanje plovila, OIB 34002804420, Dubrovačka 21a ,22202 Primošten</item>
    </izvorni_sadrzaj>
    <derivirana_varijabla naziv="DomainObject.Predmet.SudioniciListAdressOIB_1">
      <item>FINA - Podružnica Šibenik, OIB 85821130368, Perivoj L. Marune 1,22000 Šibenik</item>
      <item>PATRIOT d.o.o. za iznajmljivanje plovila, OIB 34002804420,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34002804420</item>
    </izvorni_sadrzaj>
    <derivirana_varijabla naziv="DomainObject.Predmet.SudioniciListNazivOIB_1">
      <item>, OIB 85821130368</item>
      <item>, OIB 34002804420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1192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2017-11-09T09:39:00Z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2017-11-09T12:24:00Z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